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1" w:rightFromText="181" w:vertAnchor="page" w:tblpXSpec="center" w:tblpY="1815"/>
        <w:tblOverlap w:val="never"/>
        <w:tblW w:w="9781" w:type="dxa"/>
        <w:tblBorders>
          <w:bottom w:val="single" w:sz="2" w:space="0" w:color="003788"/>
        </w:tblBorders>
        <w:tblCellMar>
          <w:left w:w="0" w:type="dxa"/>
          <w:right w:w="0" w:type="dxa"/>
        </w:tblCellMar>
        <w:tblLook w:val="04A0" w:firstRow="1" w:lastRow="0" w:firstColumn="1" w:lastColumn="0" w:noHBand="0" w:noVBand="1"/>
      </w:tblPr>
      <w:tblGrid>
        <w:gridCol w:w="2162"/>
        <w:gridCol w:w="5069"/>
        <w:gridCol w:w="2550"/>
      </w:tblGrid>
      <w:tr w:rsidR="00433572" w:rsidRPr="00D04FCC" w14:paraId="0942901F" w14:textId="77777777" w:rsidTr="00B30758">
        <w:trPr>
          <w:cantSplit/>
          <w:trHeight w:hRule="exact" w:val="567"/>
        </w:trPr>
        <w:tc>
          <w:tcPr>
            <w:tcW w:w="9781" w:type="dxa"/>
            <w:gridSpan w:val="3"/>
            <w:shd w:val="clear" w:color="auto" w:fill="auto"/>
          </w:tcPr>
          <w:p w14:paraId="0A1CADC2" w14:textId="77777777" w:rsidR="00433572" w:rsidRPr="008177DD" w:rsidRDefault="00433572" w:rsidP="00397E03">
            <w:pPr>
              <w:rPr>
                <w:rStyle w:val="Hiperpovezava"/>
              </w:rPr>
            </w:pPr>
            <w:bookmarkStart w:id="0" w:name="_Hlk176774704"/>
            <w:bookmarkEnd w:id="0"/>
          </w:p>
        </w:tc>
      </w:tr>
      <w:tr w:rsidR="00433572" w:rsidRPr="00D04FCC" w14:paraId="199B2E8A" w14:textId="77777777" w:rsidTr="00B30758">
        <w:trPr>
          <w:cantSplit/>
          <w:trHeight w:hRule="exact" w:val="2557"/>
        </w:trPr>
        <w:tc>
          <w:tcPr>
            <w:tcW w:w="9781" w:type="dxa"/>
            <w:gridSpan w:val="3"/>
            <w:tcBorders>
              <w:bottom w:val="nil"/>
            </w:tcBorders>
            <w:shd w:val="clear" w:color="auto" w:fill="auto"/>
          </w:tcPr>
          <w:p w14:paraId="599FA1EB" w14:textId="77777777" w:rsidR="00433572" w:rsidRDefault="00433572" w:rsidP="00B30758">
            <w:pPr>
              <w:tabs>
                <w:tab w:val="left" w:pos="5741"/>
              </w:tabs>
              <w:spacing w:after="0"/>
            </w:pPr>
          </w:p>
          <w:p w14:paraId="5C139819" w14:textId="77777777" w:rsidR="00433572" w:rsidRDefault="00A11E98" w:rsidP="00B30758">
            <w:pPr>
              <w:tabs>
                <w:tab w:val="left" w:pos="4420"/>
              </w:tabs>
            </w:pPr>
            <w:r>
              <w:tab/>
            </w:r>
          </w:p>
          <w:p w14:paraId="76BEEE37" w14:textId="77777777" w:rsidR="0039268B" w:rsidRPr="0039268B" w:rsidRDefault="0039268B" w:rsidP="00B30758"/>
          <w:p w14:paraId="15C5ACD8" w14:textId="77777777" w:rsidR="0039268B" w:rsidRPr="0039268B" w:rsidRDefault="0039268B" w:rsidP="00B30758"/>
          <w:p w14:paraId="5B848D7E" w14:textId="77777777" w:rsidR="0039268B" w:rsidRDefault="0039268B" w:rsidP="00B30758"/>
          <w:p w14:paraId="07350F5E" w14:textId="77777777" w:rsidR="0039268B" w:rsidRPr="0039268B" w:rsidRDefault="0039268B" w:rsidP="00B30758">
            <w:pPr>
              <w:tabs>
                <w:tab w:val="left" w:pos="5587"/>
              </w:tabs>
            </w:pPr>
            <w:r>
              <w:tab/>
            </w:r>
          </w:p>
        </w:tc>
      </w:tr>
      <w:tr w:rsidR="00433572" w:rsidRPr="00D04FCC" w14:paraId="6C23830D" w14:textId="77777777" w:rsidTr="00B30758">
        <w:trPr>
          <w:cantSplit/>
          <w:trHeight w:hRule="exact" w:val="1253"/>
        </w:trPr>
        <w:tc>
          <w:tcPr>
            <w:tcW w:w="9781" w:type="dxa"/>
            <w:gridSpan w:val="3"/>
            <w:tcBorders>
              <w:bottom w:val="nil"/>
            </w:tcBorders>
            <w:shd w:val="clear" w:color="auto" w:fill="auto"/>
            <w:vAlign w:val="bottom"/>
          </w:tcPr>
          <w:p w14:paraId="7155301B" w14:textId="77777777" w:rsidR="00433572" w:rsidRPr="00D04FCC" w:rsidRDefault="00433572" w:rsidP="00397E03"/>
        </w:tc>
      </w:tr>
      <w:tr w:rsidR="00B30758" w:rsidRPr="00D04FCC" w14:paraId="0359E3E7" w14:textId="77777777" w:rsidTr="00E67A51">
        <w:trPr>
          <w:cantSplit/>
          <w:trHeight w:hRule="exact" w:val="1718"/>
        </w:trPr>
        <w:tc>
          <w:tcPr>
            <w:tcW w:w="9781" w:type="dxa"/>
            <w:gridSpan w:val="3"/>
            <w:tcBorders>
              <w:top w:val="nil"/>
            </w:tcBorders>
            <w:shd w:val="clear" w:color="auto" w:fill="auto"/>
          </w:tcPr>
          <w:p w14:paraId="173639FC" w14:textId="06464C1A" w:rsidR="00E67A51" w:rsidRDefault="0050428F" w:rsidP="00B30758">
            <w:pPr>
              <w:pStyle w:val="NASLOVDOKUMENTA"/>
              <w:framePr w:hSpace="0" w:wrap="auto" w:vAnchor="margin" w:hAnchor="text" w:xAlign="left" w:yAlign="inline"/>
              <w:suppressOverlap w:val="0"/>
              <w:rPr>
                <w:szCs w:val="40"/>
              </w:rPr>
            </w:pPr>
            <w:r>
              <w:rPr>
                <w:szCs w:val="40"/>
              </w:rPr>
              <w:t xml:space="preserve">Dobava </w:t>
            </w:r>
            <w:r w:rsidR="00440ECE">
              <w:rPr>
                <w:szCs w:val="40"/>
              </w:rPr>
              <w:t xml:space="preserve">distribucijskega </w:t>
            </w:r>
            <w:r w:rsidR="00CC345A">
              <w:rPr>
                <w:szCs w:val="40"/>
              </w:rPr>
              <w:t>energetskega transformatorja 110/21/10,5 kV</w:t>
            </w:r>
            <w:r w:rsidR="00E67A51">
              <w:rPr>
                <w:szCs w:val="40"/>
              </w:rPr>
              <w:t xml:space="preserve">, YNyn6(d5) moči 31,5 MVA ONAN, (40 MVA) ONAF </w:t>
            </w:r>
          </w:p>
          <w:p w14:paraId="296784AF" w14:textId="6411BAC0" w:rsidR="00B30758" w:rsidRDefault="00E67A51" w:rsidP="00B30758">
            <w:pPr>
              <w:pStyle w:val="NASLOVDOKUMENTA"/>
              <w:framePr w:hSpace="0" w:wrap="auto" w:vAnchor="margin" w:hAnchor="text" w:xAlign="left" w:yAlign="inline"/>
              <w:suppressOverlap w:val="0"/>
              <w:rPr>
                <w:szCs w:val="40"/>
              </w:rPr>
            </w:pPr>
            <w:r>
              <w:rPr>
                <w:szCs w:val="40"/>
              </w:rPr>
              <w:t>za RTP Pivka</w:t>
            </w:r>
          </w:p>
        </w:tc>
      </w:tr>
      <w:tr w:rsidR="00433572" w:rsidRPr="00D04FCC" w14:paraId="5AB390ED" w14:textId="77777777" w:rsidTr="00B30758">
        <w:trPr>
          <w:cantSplit/>
          <w:trHeight w:hRule="exact" w:val="482"/>
        </w:trPr>
        <w:tc>
          <w:tcPr>
            <w:tcW w:w="9781" w:type="dxa"/>
            <w:gridSpan w:val="3"/>
            <w:shd w:val="clear" w:color="auto" w:fill="auto"/>
          </w:tcPr>
          <w:p w14:paraId="2A88BC7B" w14:textId="77777777" w:rsidR="00433572" w:rsidRPr="00D04FCC" w:rsidRDefault="00433572" w:rsidP="00B30758">
            <w:pPr>
              <w:spacing w:after="0"/>
              <w:jc w:val="center"/>
              <w:rPr>
                <w:rFonts w:ascii="BankGothic Md BT" w:hAnsi="BankGothic Md BT"/>
                <w:color w:val="003893"/>
              </w:rPr>
            </w:pPr>
          </w:p>
        </w:tc>
      </w:tr>
      <w:tr w:rsidR="00433572" w:rsidRPr="00D04FCC" w14:paraId="62413D55" w14:textId="77777777" w:rsidTr="00B30758">
        <w:trPr>
          <w:cantSplit/>
          <w:trHeight w:hRule="exact" w:val="437"/>
        </w:trPr>
        <w:tc>
          <w:tcPr>
            <w:tcW w:w="9781" w:type="dxa"/>
            <w:gridSpan w:val="3"/>
            <w:shd w:val="clear" w:color="auto" w:fill="auto"/>
          </w:tcPr>
          <w:p w14:paraId="35CBB08F" w14:textId="3E968430" w:rsidR="00433572" w:rsidRPr="00D04FCC" w:rsidRDefault="00E67A51" w:rsidP="00B30758">
            <w:pPr>
              <w:pStyle w:val="Vrstadokumenta"/>
              <w:spacing w:after="0"/>
            </w:pPr>
            <w:r>
              <w:t>Mapa 2</w:t>
            </w:r>
          </w:p>
        </w:tc>
      </w:tr>
      <w:tr w:rsidR="00433572" w:rsidRPr="00D04FCC" w14:paraId="134A1863" w14:textId="77777777" w:rsidTr="00B30758">
        <w:trPr>
          <w:cantSplit/>
          <w:trHeight w:hRule="exact" w:val="4116"/>
        </w:trPr>
        <w:tc>
          <w:tcPr>
            <w:tcW w:w="9781" w:type="dxa"/>
            <w:gridSpan w:val="3"/>
            <w:shd w:val="clear" w:color="auto" w:fill="auto"/>
            <w:vAlign w:val="bottom"/>
          </w:tcPr>
          <w:p w14:paraId="7BDAC87B" w14:textId="77777777" w:rsidR="00433572" w:rsidRPr="006371C0" w:rsidRDefault="00433572" w:rsidP="00B30758">
            <w:pPr>
              <w:spacing w:after="0"/>
              <w:jc w:val="center"/>
            </w:pPr>
          </w:p>
        </w:tc>
      </w:tr>
      <w:tr w:rsidR="00433572" w:rsidRPr="00BD793D" w14:paraId="4CC3769B" w14:textId="77777777" w:rsidTr="00B30758">
        <w:trPr>
          <w:cantSplit/>
          <w:trHeight w:hRule="exact" w:val="318"/>
        </w:trPr>
        <w:tc>
          <w:tcPr>
            <w:tcW w:w="2162" w:type="dxa"/>
            <w:shd w:val="clear" w:color="auto" w:fill="auto"/>
            <w:vAlign w:val="center"/>
          </w:tcPr>
          <w:p w14:paraId="1C9651A1" w14:textId="77777777" w:rsidR="00433572" w:rsidRPr="00BD793D" w:rsidRDefault="00433572" w:rsidP="00397E03"/>
        </w:tc>
        <w:tc>
          <w:tcPr>
            <w:tcW w:w="5069" w:type="dxa"/>
            <w:tcBorders>
              <w:top w:val="nil"/>
              <w:bottom w:val="nil"/>
            </w:tcBorders>
            <w:shd w:val="clear" w:color="auto" w:fill="auto"/>
            <w:vAlign w:val="center"/>
          </w:tcPr>
          <w:p w14:paraId="4DC641CA" w14:textId="77777777" w:rsidR="00433572" w:rsidRPr="007E572C" w:rsidRDefault="00433572" w:rsidP="007E572C">
            <w:pPr>
              <w:pStyle w:val="DodatekA11"/>
              <w:numPr>
                <w:ilvl w:val="0"/>
                <w:numId w:val="0"/>
              </w:numPr>
            </w:pPr>
          </w:p>
        </w:tc>
        <w:tc>
          <w:tcPr>
            <w:tcW w:w="2550" w:type="dxa"/>
            <w:shd w:val="clear" w:color="auto" w:fill="auto"/>
            <w:vAlign w:val="center"/>
          </w:tcPr>
          <w:p w14:paraId="49D6B3FB" w14:textId="77777777" w:rsidR="00433572" w:rsidRPr="00BD793D" w:rsidRDefault="00433572" w:rsidP="00397E03"/>
        </w:tc>
      </w:tr>
      <w:tr w:rsidR="00433572" w:rsidRPr="00A57AD3" w14:paraId="6E9BFA68" w14:textId="77777777" w:rsidTr="00B30758">
        <w:trPr>
          <w:cantSplit/>
          <w:trHeight w:hRule="exact" w:val="1344"/>
        </w:trPr>
        <w:tc>
          <w:tcPr>
            <w:tcW w:w="9781" w:type="dxa"/>
            <w:gridSpan w:val="3"/>
            <w:shd w:val="clear" w:color="auto" w:fill="auto"/>
            <w:vAlign w:val="bottom"/>
          </w:tcPr>
          <w:p w14:paraId="01A9EAA9" w14:textId="77777777" w:rsidR="00433572" w:rsidRPr="00D04FCC" w:rsidRDefault="00433572" w:rsidP="00B30758"/>
        </w:tc>
      </w:tr>
      <w:tr w:rsidR="00433572" w:rsidRPr="00A57AD3" w14:paraId="372F5DAE" w14:textId="77777777" w:rsidTr="00B30758">
        <w:trPr>
          <w:cantSplit/>
          <w:trHeight w:hRule="exact" w:val="641"/>
        </w:trPr>
        <w:tc>
          <w:tcPr>
            <w:tcW w:w="9781" w:type="dxa"/>
            <w:gridSpan w:val="3"/>
            <w:tcBorders>
              <w:bottom w:val="nil"/>
            </w:tcBorders>
            <w:shd w:val="clear" w:color="auto" w:fill="auto"/>
            <w:vAlign w:val="bottom"/>
          </w:tcPr>
          <w:p w14:paraId="70E25DA4" w14:textId="70CECC65" w:rsidR="00433572" w:rsidRPr="00D04FCC" w:rsidRDefault="00433572" w:rsidP="00B30758">
            <w:pPr>
              <w:jc w:val="center"/>
            </w:pPr>
            <w:r>
              <w:rPr>
                <w:noProof/>
              </w:rPr>
              <mc:AlternateContent>
                <mc:Choice Requires="wpg">
                  <w:drawing>
                    <wp:anchor distT="0" distB="0" distL="114300" distR="114300" simplePos="0" relativeHeight="251658240" behindDoc="0" locked="0" layoutInCell="0" allowOverlap="1" wp14:anchorId="1131D820" wp14:editId="4884275E">
                      <wp:simplePos x="0" y="0"/>
                      <wp:positionH relativeFrom="column">
                        <wp:posOffset>8255</wp:posOffset>
                      </wp:positionH>
                      <wp:positionV relativeFrom="page">
                        <wp:posOffset>8816340</wp:posOffset>
                      </wp:positionV>
                      <wp:extent cx="6181090" cy="255270"/>
                      <wp:effectExtent l="0" t="0" r="0" b="0"/>
                      <wp:wrapNone/>
                      <wp:docPr id="44" name="Skupina 44"/>
                      <wp:cNvGraphicFramePr/>
                      <a:graphic xmlns:a="http://schemas.openxmlformats.org/drawingml/2006/main">
                        <a:graphicData uri="http://schemas.microsoft.com/office/word/2010/wordprocessingGroup">
                          <wpg:wgp>
                            <wpg:cNvGrpSpPr/>
                            <wpg:grpSpPr>
                              <a:xfrm>
                                <a:off x="0" y="0"/>
                                <a:ext cx="6181090" cy="255270"/>
                                <a:chOff x="0" y="0"/>
                                <a:chExt cx="6182145" cy="254333"/>
                              </a:xfrm>
                            </wpg:grpSpPr>
                            <wpg:grpSp>
                              <wpg:cNvPr id="45" name="Skupina 45"/>
                              <wpg:cNvGrpSpPr>
                                <a:grpSpLocks noChangeAspect="1"/>
                              </wpg:cNvGrpSpPr>
                              <wpg:grpSpPr>
                                <a:xfrm>
                                  <a:off x="5003587" y="0"/>
                                  <a:ext cx="1178558" cy="247015"/>
                                  <a:chOff x="5003596" y="0"/>
                                  <a:chExt cx="1398905" cy="294640"/>
                                </a:xfrm>
                              </wpg:grpSpPr>
                              <wps:wsp>
                                <wps:cNvPr id="46" name="Freeform 101"/>
                                <wps:cNvSpPr>
                                  <a:spLocks/>
                                </wps:cNvSpPr>
                                <wps:spPr bwMode="auto">
                                  <a:xfrm>
                                    <a:off x="5213146" y="0"/>
                                    <a:ext cx="210185" cy="221615"/>
                                  </a:xfrm>
                                  <a:custGeom>
                                    <a:avLst/>
                                    <a:gdLst>
                                      <a:gd name="T0" fmla="*/ 710 w 734"/>
                                      <a:gd name="T1" fmla="*/ 351 h 751"/>
                                      <a:gd name="T2" fmla="*/ 710 w 734"/>
                                      <a:gd name="T3" fmla="*/ 351 h 751"/>
                                      <a:gd name="T4" fmla="*/ 392 w 734"/>
                                      <a:gd name="T5" fmla="*/ 351 h 751"/>
                                      <a:gd name="T6" fmla="*/ 392 w 734"/>
                                      <a:gd name="T7" fmla="*/ 25 h 751"/>
                                      <a:gd name="T8" fmla="*/ 367 w 734"/>
                                      <a:gd name="T9" fmla="*/ 0 h 751"/>
                                      <a:gd name="T10" fmla="*/ 343 w 734"/>
                                      <a:gd name="T11" fmla="*/ 25 h 751"/>
                                      <a:gd name="T12" fmla="*/ 343 w 734"/>
                                      <a:gd name="T13" fmla="*/ 351 h 751"/>
                                      <a:gd name="T14" fmla="*/ 24 w 734"/>
                                      <a:gd name="T15" fmla="*/ 351 h 751"/>
                                      <a:gd name="T16" fmla="*/ 0 w 734"/>
                                      <a:gd name="T17" fmla="*/ 376 h 751"/>
                                      <a:gd name="T18" fmla="*/ 24 w 734"/>
                                      <a:gd name="T19" fmla="*/ 400 h 751"/>
                                      <a:gd name="T20" fmla="*/ 343 w 734"/>
                                      <a:gd name="T21" fmla="*/ 400 h 751"/>
                                      <a:gd name="T22" fmla="*/ 343 w 734"/>
                                      <a:gd name="T23" fmla="*/ 726 h 751"/>
                                      <a:gd name="T24" fmla="*/ 367 w 734"/>
                                      <a:gd name="T25" fmla="*/ 751 h 751"/>
                                      <a:gd name="T26" fmla="*/ 392 w 734"/>
                                      <a:gd name="T27" fmla="*/ 726 h 751"/>
                                      <a:gd name="T28" fmla="*/ 392 w 734"/>
                                      <a:gd name="T29" fmla="*/ 400 h 751"/>
                                      <a:gd name="T30" fmla="*/ 710 w 734"/>
                                      <a:gd name="T31" fmla="*/ 400 h 751"/>
                                      <a:gd name="T32" fmla="*/ 710 w 734"/>
                                      <a:gd name="T33" fmla="*/ 400 h 751"/>
                                      <a:gd name="T34" fmla="*/ 734 w 734"/>
                                      <a:gd name="T35" fmla="*/ 376 h 751"/>
                                      <a:gd name="T36" fmla="*/ 710 w 734"/>
                                      <a:gd name="T37" fmla="*/ 351 h 75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734" h="751">
                                        <a:moveTo>
                                          <a:pt x="710" y="351"/>
                                        </a:moveTo>
                                        <a:lnTo>
                                          <a:pt x="710" y="351"/>
                                        </a:lnTo>
                                        <a:lnTo>
                                          <a:pt x="392" y="351"/>
                                        </a:lnTo>
                                        <a:lnTo>
                                          <a:pt x="392" y="25"/>
                                        </a:lnTo>
                                        <a:cubicBezTo>
                                          <a:pt x="392" y="11"/>
                                          <a:pt x="381" y="0"/>
                                          <a:pt x="367" y="0"/>
                                        </a:cubicBezTo>
                                        <a:cubicBezTo>
                                          <a:pt x="354" y="0"/>
                                          <a:pt x="343" y="11"/>
                                          <a:pt x="343" y="25"/>
                                        </a:cubicBezTo>
                                        <a:lnTo>
                                          <a:pt x="343" y="351"/>
                                        </a:lnTo>
                                        <a:lnTo>
                                          <a:pt x="24" y="351"/>
                                        </a:lnTo>
                                        <a:cubicBezTo>
                                          <a:pt x="11" y="351"/>
                                          <a:pt x="0" y="362"/>
                                          <a:pt x="0" y="376"/>
                                        </a:cubicBezTo>
                                        <a:cubicBezTo>
                                          <a:pt x="0" y="389"/>
                                          <a:pt x="11" y="400"/>
                                          <a:pt x="24" y="400"/>
                                        </a:cubicBezTo>
                                        <a:lnTo>
                                          <a:pt x="343" y="400"/>
                                        </a:lnTo>
                                        <a:lnTo>
                                          <a:pt x="343" y="726"/>
                                        </a:lnTo>
                                        <a:cubicBezTo>
                                          <a:pt x="343" y="740"/>
                                          <a:pt x="354" y="751"/>
                                          <a:pt x="367" y="751"/>
                                        </a:cubicBezTo>
                                        <a:cubicBezTo>
                                          <a:pt x="381" y="751"/>
                                          <a:pt x="392" y="740"/>
                                          <a:pt x="392" y="726"/>
                                        </a:cubicBezTo>
                                        <a:lnTo>
                                          <a:pt x="392" y="400"/>
                                        </a:lnTo>
                                        <a:lnTo>
                                          <a:pt x="710" y="400"/>
                                        </a:lnTo>
                                        <a:lnTo>
                                          <a:pt x="710" y="400"/>
                                        </a:lnTo>
                                        <a:cubicBezTo>
                                          <a:pt x="723" y="400"/>
                                          <a:pt x="734" y="389"/>
                                          <a:pt x="734" y="376"/>
                                        </a:cubicBezTo>
                                        <a:cubicBezTo>
                                          <a:pt x="734" y="362"/>
                                          <a:pt x="723" y="351"/>
                                          <a:pt x="710" y="351"/>
                                        </a:cubicBez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102"/>
                                <wps:cNvSpPr>
                                  <a:spLocks/>
                                </wps:cNvSpPr>
                                <wps:spPr bwMode="auto">
                                  <a:xfrm>
                                    <a:off x="5042966" y="103505"/>
                                    <a:ext cx="142240" cy="14605"/>
                                  </a:xfrm>
                                  <a:custGeom>
                                    <a:avLst/>
                                    <a:gdLst>
                                      <a:gd name="T0" fmla="*/ 498 w 498"/>
                                      <a:gd name="T1" fmla="*/ 25 h 49"/>
                                      <a:gd name="T2" fmla="*/ 474 w 498"/>
                                      <a:gd name="T3" fmla="*/ 0 h 49"/>
                                      <a:gd name="T4" fmla="*/ 25 w 498"/>
                                      <a:gd name="T5" fmla="*/ 0 h 49"/>
                                      <a:gd name="T6" fmla="*/ 25 w 498"/>
                                      <a:gd name="T7" fmla="*/ 0 h 49"/>
                                      <a:gd name="T8" fmla="*/ 25 w 498"/>
                                      <a:gd name="T9" fmla="*/ 0 h 49"/>
                                      <a:gd name="T10" fmla="*/ 0 w 498"/>
                                      <a:gd name="T11" fmla="*/ 25 h 49"/>
                                      <a:gd name="T12" fmla="*/ 25 w 498"/>
                                      <a:gd name="T13" fmla="*/ 49 h 49"/>
                                      <a:gd name="T14" fmla="*/ 25 w 498"/>
                                      <a:gd name="T15" fmla="*/ 49 h 49"/>
                                      <a:gd name="T16" fmla="*/ 25 w 498"/>
                                      <a:gd name="T17" fmla="*/ 49 h 49"/>
                                      <a:gd name="T18" fmla="*/ 474 w 498"/>
                                      <a:gd name="T19" fmla="*/ 49 h 49"/>
                                      <a:gd name="T20" fmla="*/ 474 w 498"/>
                                      <a:gd name="T21" fmla="*/ 49 h 49"/>
                                      <a:gd name="T22" fmla="*/ 498 w 498"/>
                                      <a:gd name="T23" fmla="*/ 25 h 4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498" h="49">
                                        <a:moveTo>
                                          <a:pt x="498" y="25"/>
                                        </a:moveTo>
                                        <a:cubicBezTo>
                                          <a:pt x="498" y="11"/>
                                          <a:pt x="487" y="0"/>
                                          <a:pt x="474" y="0"/>
                                        </a:cubicBezTo>
                                        <a:lnTo>
                                          <a:pt x="25" y="0"/>
                                        </a:lnTo>
                                        <a:lnTo>
                                          <a:pt x="25" y="0"/>
                                        </a:lnTo>
                                        <a:cubicBezTo>
                                          <a:pt x="25" y="0"/>
                                          <a:pt x="25" y="0"/>
                                          <a:pt x="25" y="0"/>
                                        </a:cubicBezTo>
                                        <a:cubicBezTo>
                                          <a:pt x="11" y="0"/>
                                          <a:pt x="0" y="11"/>
                                          <a:pt x="0" y="25"/>
                                        </a:cubicBezTo>
                                        <a:cubicBezTo>
                                          <a:pt x="0" y="38"/>
                                          <a:pt x="11" y="49"/>
                                          <a:pt x="25" y="49"/>
                                        </a:cubicBezTo>
                                        <a:cubicBezTo>
                                          <a:pt x="25" y="49"/>
                                          <a:pt x="25" y="49"/>
                                          <a:pt x="25" y="49"/>
                                        </a:cubicBezTo>
                                        <a:lnTo>
                                          <a:pt x="25" y="49"/>
                                        </a:lnTo>
                                        <a:lnTo>
                                          <a:pt x="474" y="49"/>
                                        </a:lnTo>
                                        <a:lnTo>
                                          <a:pt x="474" y="49"/>
                                        </a:lnTo>
                                        <a:cubicBezTo>
                                          <a:pt x="487" y="49"/>
                                          <a:pt x="498" y="38"/>
                                          <a:pt x="498" y="25"/>
                                        </a:cubicBez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103"/>
                                <wps:cNvSpPr>
                                  <a:spLocks/>
                                </wps:cNvSpPr>
                                <wps:spPr bwMode="auto">
                                  <a:xfrm>
                                    <a:off x="5353481" y="2540"/>
                                    <a:ext cx="111760" cy="115570"/>
                                  </a:xfrm>
                                  <a:custGeom>
                                    <a:avLst/>
                                    <a:gdLst>
                                      <a:gd name="T0" fmla="*/ 25 w 392"/>
                                      <a:gd name="T1" fmla="*/ 0 h 392"/>
                                      <a:gd name="T2" fmla="*/ 25 w 392"/>
                                      <a:gd name="T3" fmla="*/ 0 h 392"/>
                                      <a:gd name="T4" fmla="*/ 0 w 392"/>
                                      <a:gd name="T5" fmla="*/ 25 h 392"/>
                                      <a:gd name="T6" fmla="*/ 25 w 392"/>
                                      <a:gd name="T7" fmla="*/ 49 h 392"/>
                                      <a:gd name="T8" fmla="*/ 25 w 392"/>
                                      <a:gd name="T9" fmla="*/ 49 h 392"/>
                                      <a:gd name="T10" fmla="*/ 343 w 392"/>
                                      <a:gd name="T11" fmla="*/ 49 h 392"/>
                                      <a:gd name="T12" fmla="*/ 343 w 392"/>
                                      <a:gd name="T13" fmla="*/ 367 h 392"/>
                                      <a:gd name="T14" fmla="*/ 367 w 392"/>
                                      <a:gd name="T15" fmla="*/ 392 h 392"/>
                                      <a:gd name="T16" fmla="*/ 392 w 392"/>
                                      <a:gd name="T17" fmla="*/ 367 h 392"/>
                                      <a:gd name="T18" fmla="*/ 392 w 392"/>
                                      <a:gd name="T19" fmla="*/ 0 h 392"/>
                                      <a:gd name="T20" fmla="*/ 25 w 392"/>
                                      <a:gd name="T21" fmla="*/ 0 h 39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392" h="392">
                                        <a:moveTo>
                                          <a:pt x="25" y="0"/>
                                        </a:moveTo>
                                        <a:lnTo>
                                          <a:pt x="25" y="0"/>
                                        </a:lnTo>
                                        <a:cubicBezTo>
                                          <a:pt x="11" y="1"/>
                                          <a:pt x="0" y="11"/>
                                          <a:pt x="0" y="25"/>
                                        </a:cubicBezTo>
                                        <a:cubicBezTo>
                                          <a:pt x="0" y="38"/>
                                          <a:pt x="11" y="49"/>
                                          <a:pt x="25" y="49"/>
                                        </a:cubicBezTo>
                                        <a:lnTo>
                                          <a:pt x="25" y="49"/>
                                        </a:lnTo>
                                        <a:lnTo>
                                          <a:pt x="343" y="49"/>
                                        </a:lnTo>
                                        <a:lnTo>
                                          <a:pt x="343" y="367"/>
                                        </a:lnTo>
                                        <a:cubicBezTo>
                                          <a:pt x="343" y="381"/>
                                          <a:pt x="354" y="392"/>
                                          <a:pt x="367" y="392"/>
                                        </a:cubicBezTo>
                                        <a:cubicBezTo>
                                          <a:pt x="381" y="392"/>
                                          <a:pt x="392" y="381"/>
                                          <a:pt x="392" y="367"/>
                                        </a:cubicBezTo>
                                        <a:lnTo>
                                          <a:pt x="392" y="0"/>
                                        </a:lnTo>
                                        <a:lnTo>
                                          <a:pt x="25" y="0"/>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104"/>
                                <wps:cNvSpPr>
                                  <a:spLocks/>
                                </wps:cNvSpPr>
                                <wps:spPr bwMode="auto">
                                  <a:xfrm>
                                    <a:off x="5003596" y="2540"/>
                                    <a:ext cx="223520" cy="216535"/>
                                  </a:xfrm>
                                  <a:custGeom>
                                    <a:avLst/>
                                    <a:gdLst>
                                      <a:gd name="T0" fmla="*/ 759 w 783"/>
                                      <a:gd name="T1" fmla="*/ 686 h 735"/>
                                      <a:gd name="T2" fmla="*/ 759 w 783"/>
                                      <a:gd name="T3" fmla="*/ 686 h 735"/>
                                      <a:gd name="T4" fmla="*/ 49 w 783"/>
                                      <a:gd name="T5" fmla="*/ 686 h 735"/>
                                      <a:gd name="T6" fmla="*/ 49 w 783"/>
                                      <a:gd name="T7" fmla="*/ 49 h 735"/>
                                      <a:gd name="T8" fmla="*/ 759 w 783"/>
                                      <a:gd name="T9" fmla="*/ 49 h 735"/>
                                      <a:gd name="T10" fmla="*/ 759 w 783"/>
                                      <a:gd name="T11" fmla="*/ 49 h 735"/>
                                      <a:gd name="T12" fmla="*/ 783 w 783"/>
                                      <a:gd name="T13" fmla="*/ 25 h 735"/>
                                      <a:gd name="T14" fmla="*/ 759 w 783"/>
                                      <a:gd name="T15" fmla="*/ 0 h 735"/>
                                      <a:gd name="T16" fmla="*/ 0 w 783"/>
                                      <a:gd name="T17" fmla="*/ 0 h 735"/>
                                      <a:gd name="T18" fmla="*/ 0 w 783"/>
                                      <a:gd name="T19" fmla="*/ 735 h 735"/>
                                      <a:gd name="T20" fmla="*/ 759 w 783"/>
                                      <a:gd name="T21" fmla="*/ 735 h 735"/>
                                      <a:gd name="T22" fmla="*/ 759 w 783"/>
                                      <a:gd name="T23" fmla="*/ 735 h 735"/>
                                      <a:gd name="T24" fmla="*/ 783 w 783"/>
                                      <a:gd name="T25" fmla="*/ 710 h 735"/>
                                      <a:gd name="T26" fmla="*/ 759 w 783"/>
                                      <a:gd name="T27" fmla="*/ 686 h 7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783" h="735">
                                        <a:moveTo>
                                          <a:pt x="759" y="686"/>
                                        </a:moveTo>
                                        <a:lnTo>
                                          <a:pt x="759" y="686"/>
                                        </a:lnTo>
                                        <a:lnTo>
                                          <a:pt x="49" y="686"/>
                                        </a:lnTo>
                                        <a:lnTo>
                                          <a:pt x="49" y="49"/>
                                        </a:lnTo>
                                        <a:lnTo>
                                          <a:pt x="759" y="49"/>
                                        </a:lnTo>
                                        <a:lnTo>
                                          <a:pt x="759" y="49"/>
                                        </a:lnTo>
                                        <a:cubicBezTo>
                                          <a:pt x="772" y="49"/>
                                          <a:pt x="783" y="38"/>
                                          <a:pt x="783" y="25"/>
                                        </a:cubicBezTo>
                                        <a:cubicBezTo>
                                          <a:pt x="783" y="11"/>
                                          <a:pt x="772" y="1"/>
                                          <a:pt x="759" y="0"/>
                                        </a:cubicBezTo>
                                        <a:lnTo>
                                          <a:pt x="0" y="0"/>
                                        </a:lnTo>
                                        <a:lnTo>
                                          <a:pt x="0" y="735"/>
                                        </a:lnTo>
                                        <a:lnTo>
                                          <a:pt x="759" y="735"/>
                                        </a:lnTo>
                                        <a:lnTo>
                                          <a:pt x="759" y="735"/>
                                        </a:lnTo>
                                        <a:cubicBezTo>
                                          <a:pt x="772" y="735"/>
                                          <a:pt x="783" y="724"/>
                                          <a:pt x="783" y="710"/>
                                        </a:cubicBezTo>
                                        <a:cubicBezTo>
                                          <a:pt x="783" y="697"/>
                                          <a:pt x="772" y="686"/>
                                          <a:pt x="759" y="686"/>
                                        </a:cubicBez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79" name="Freeform 105"/>
                                <wps:cNvSpPr>
                                  <a:spLocks/>
                                </wps:cNvSpPr>
                                <wps:spPr bwMode="auto">
                                  <a:xfrm>
                                    <a:off x="5395391" y="204470"/>
                                    <a:ext cx="67310" cy="86360"/>
                                  </a:xfrm>
                                  <a:custGeom>
                                    <a:avLst/>
                                    <a:gdLst>
                                      <a:gd name="T0" fmla="*/ 0 w 237"/>
                                      <a:gd name="T1" fmla="*/ 0 h 294"/>
                                      <a:gd name="T2" fmla="*/ 234 w 237"/>
                                      <a:gd name="T3" fmla="*/ 0 h 294"/>
                                      <a:gd name="T4" fmla="*/ 234 w 237"/>
                                      <a:gd name="T5" fmla="*/ 28 h 294"/>
                                      <a:gd name="T6" fmla="*/ 30 w 237"/>
                                      <a:gd name="T7" fmla="*/ 28 h 294"/>
                                      <a:gd name="T8" fmla="*/ 30 w 237"/>
                                      <a:gd name="T9" fmla="*/ 128 h 294"/>
                                      <a:gd name="T10" fmla="*/ 226 w 237"/>
                                      <a:gd name="T11" fmla="*/ 128 h 294"/>
                                      <a:gd name="T12" fmla="*/ 226 w 237"/>
                                      <a:gd name="T13" fmla="*/ 156 h 294"/>
                                      <a:gd name="T14" fmla="*/ 30 w 237"/>
                                      <a:gd name="T15" fmla="*/ 156 h 294"/>
                                      <a:gd name="T16" fmla="*/ 30 w 237"/>
                                      <a:gd name="T17" fmla="*/ 266 h 294"/>
                                      <a:gd name="T18" fmla="*/ 237 w 237"/>
                                      <a:gd name="T19" fmla="*/ 266 h 294"/>
                                      <a:gd name="T20" fmla="*/ 237 w 237"/>
                                      <a:gd name="T21" fmla="*/ 294 h 294"/>
                                      <a:gd name="T22" fmla="*/ 0 w 237"/>
                                      <a:gd name="T23" fmla="*/ 294 h 294"/>
                                      <a:gd name="T24" fmla="*/ 0 w 237"/>
                                      <a:gd name="T25" fmla="*/ 0 h 2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37" h="294">
                                        <a:moveTo>
                                          <a:pt x="0" y="0"/>
                                        </a:moveTo>
                                        <a:lnTo>
                                          <a:pt x="234" y="0"/>
                                        </a:lnTo>
                                        <a:lnTo>
                                          <a:pt x="234" y="28"/>
                                        </a:lnTo>
                                        <a:lnTo>
                                          <a:pt x="30" y="28"/>
                                        </a:lnTo>
                                        <a:lnTo>
                                          <a:pt x="30" y="128"/>
                                        </a:lnTo>
                                        <a:lnTo>
                                          <a:pt x="226" y="128"/>
                                        </a:lnTo>
                                        <a:lnTo>
                                          <a:pt x="226" y="156"/>
                                        </a:lnTo>
                                        <a:lnTo>
                                          <a:pt x="30" y="156"/>
                                        </a:lnTo>
                                        <a:lnTo>
                                          <a:pt x="30" y="266"/>
                                        </a:lnTo>
                                        <a:lnTo>
                                          <a:pt x="237" y="266"/>
                                        </a:lnTo>
                                        <a:lnTo>
                                          <a:pt x="237" y="294"/>
                                        </a:lnTo>
                                        <a:lnTo>
                                          <a:pt x="0" y="294"/>
                                        </a:lnTo>
                                        <a:lnTo>
                                          <a:pt x="0" y="0"/>
                                        </a:ln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0" name="Freeform 106"/>
                                <wps:cNvSpPr>
                                  <a:spLocks/>
                                </wps:cNvSpPr>
                                <wps:spPr bwMode="auto">
                                  <a:xfrm>
                                    <a:off x="5472226" y="203835"/>
                                    <a:ext cx="8890" cy="86995"/>
                                  </a:xfrm>
                                  <a:custGeom>
                                    <a:avLst/>
                                    <a:gdLst>
                                      <a:gd name="T0" fmla="*/ 0 w 31"/>
                                      <a:gd name="T1" fmla="*/ 0 h 296"/>
                                      <a:gd name="T2" fmla="*/ 31 w 31"/>
                                      <a:gd name="T3" fmla="*/ 0 h 296"/>
                                      <a:gd name="T4" fmla="*/ 31 w 31"/>
                                      <a:gd name="T5" fmla="*/ 296 h 296"/>
                                      <a:gd name="T6" fmla="*/ 1 w 31"/>
                                      <a:gd name="T7" fmla="*/ 296 h 296"/>
                                      <a:gd name="T8" fmla="*/ 0 w 31"/>
                                      <a:gd name="T9" fmla="*/ 0 h 296"/>
                                    </a:gdLst>
                                    <a:ahLst/>
                                    <a:cxnLst>
                                      <a:cxn ang="0">
                                        <a:pos x="T0" y="T1"/>
                                      </a:cxn>
                                      <a:cxn ang="0">
                                        <a:pos x="T2" y="T3"/>
                                      </a:cxn>
                                      <a:cxn ang="0">
                                        <a:pos x="T4" y="T5"/>
                                      </a:cxn>
                                      <a:cxn ang="0">
                                        <a:pos x="T6" y="T7"/>
                                      </a:cxn>
                                      <a:cxn ang="0">
                                        <a:pos x="T8" y="T9"/>
                                      </a:cxn>
                                    </a:cxnLst>
                                    <a:rect l="0" t="0" r="r" b="b"/>
                                    <a:pathLst>
                                      <a:path w="31" h="296">
                                        <a:moveTo>
                                          <a:pt x="0" y="0"/>
                                        </a:moveTo>
                                        <a:lnTo>
                                          <a:pt x="31" y="0"/>
                                        </a:lnTo>
                                        <a:lnTo>
                                          <a:pt x="31" y="296"/>
                                        </a:lnTo>
                                        <a:lnTo>
                                          <a:pt x="1" y="296"/>
                                        </a:lnTo>
                                        <a:lnTo>
                                          <a:pt x="0" y="0"/>
                                        </a:ln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1" name="Freeform 107"/>
                                <wps:cNvSpPr>
                                  <a:spLocks noEditPoints="1"/>
                                </wps:cNvSpPr>
                                <wps:spPr bwMode="auto">
                                  <a:xfrm>
                                    <a:off x="5491276" y="226060"/>
                                    <a:ext cx="67310" cy="67310"/>
                                  </a:xfrm>
                                  <a:custGeom>
                                    <a:avLst/>
                                    <a:gdLst>
                                      <a:gd name="T0" fmla="*/ 206 w 237"/>
                                      <a:gd name="T1" fmla="*/ 98 h 228"/>
                                      <a:gd name="T2" fmla="*/ 118 w 237"/>
                                      <a:gd name="T3" fmla="*/ 26 h 228"/>
                                      <a:gd name="T4" fmla="*/ 30 w 237"/>
                                      <a:gd name="T5" fmla="*/ 98 h 228"/>
                                      <a:gd name="T6" fmla="*/ 206 w 237"/>
                                      <a:gd name="T7" fmla="*/ 98 h 228"/>
                                      <a:gd name="T8" fmla="*/ 231 w 237"/>
                                      <a:gd name="T9" fmla="*/ 153 h 228"/>
                                      <a:gd name="T10" fmla="*/ 116 w 237"/>
                                      <a:gd name="T11" fmla="*/ 228 h 228"/>
                                      <a:gd name="T12" fmla="*/ 0 w 237"/>
                                      <a:gd name="T13" fmla="*/ 114 h 228"/>
                                      <a:gd name="T14" fmla="*/ 116 w 237"/>
                                      <a:gd name="T15" fmla="*/ 0 h 228"/>
                                      <a:gd name="T16" fmla="*/ 237 w 237"/>
                                      <a:gd name="T17" fmla="*/ 121 h 228"/>
                                      <a:gd name="T18" fmla="*/ 30 w 237"/>
                                      <a:gd name="T19" fmla="*/ 121 h 228"/>
                                      <a:gd name="T20" fmla="*/ 116 w 237"/>
                                      <a:gd name="T21" fmla="*/ 202 h 228"/>
                                      <a:gd name="T22" fmla="*/ 201 w 237"/>
                                      <a:gd name="T23" fmla="*/ 153 h 228"/>
                                      <a:gd name="T24" fmla="*/ 231 w 237"/>
                                      <a:gd name="T25" fmla="*/ 153 h 2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37" h="228">
                                        <a:moveTo>
                                          <a:pt x="206" y="98"/>
                                        </a:moveTo>
                                        <a:cubicBezTo>
                                          <a:pt x="198" y="46"/>
                                          <a:pt x="159" y="26"/>
                                          <a:pt x="118" y="26"/>
                                        </a:cubicBezTo>
                                        <a:cubicBezTo>
                                          <a:pt x="79" y="26"/>
                                          <a:pt x="37" y="46"/>
                                          <a:pt x="30" y="98"/>
                                        </a:cubicBezTo>
                                        <a:lnTo>
                                          <a:pt x="206" y="98"/>
                                        </a:lnTo>
                                        <a:close/>
                                        <a:moveTo>
                                          <a:pt x="231" y="153"/>
                                        </a:moveTo>
                                        <a:cubicBezTo>
                                          <a:pt x="220" y="191"/>
                                          <a:pt x="187" y="228"/>
                                          <a:pt x="116" y="228"/>
                                        </a:cubicBezTo>
                                        <a:cubicBezTo>
                                          <a:pt x="29" y="228"/>
                                          <a:pt x="0" y="166"/>
                                          <a:pt x="0" y="114"/>
                                        </a:cubicBezTo>
                                        <a:cubicBezTo>
                                          <a:pt x="0" y="54"/>
                                          <a:pt x="36" y="0"/>
                                          <a:pt x="116" y="0"/>
                                        </a:cubicBezTo>
                                        <a:cubicBezTo>
                                          <a:pt x="171" y="0"/>
                                          <a:pt x="237" y="25"/>
                                          <a:pt x="237" y="121"/>
                                        </a:cubicBezTo>
                                        <a:lnTo>
                                          <a:pt x="30" y="121"/>
                                        </a:lnTo>
                                        <a:cubicBezTo>
                                          <a:pt x="30" y="166"/>
                                          <a:pt x="62" y="202"/>
                                          <a:pt x="116" y="202"/>
                                        </a:cubicBezTo>
                                        <a:cubicBezTo>
                                          <a:pt x="167" y="202"/>
                                          <a:pt x="190" y="186"/>
                                          <a:pt x="201" y="153"/>
                                        </a:cubicBezTo>
                                        <a:lnTo>
                                          <a:pt x="231" y="153"/>
                                        </a:ln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2" name="Freeform 108"/>
                                <wps:cNvSpPr>
                                  <a:spLocks/>
                                </wps:cNvSpPr>
                                <wps:spPr bwMode="auto">
                                  <a:xfrm>
                                    <a:off x="5568746" y="203835"/>
                                    <a:ext cx="60960" cy="86995"/>
                                  </a:xfrm>
                                  <a:custGeom>
                                    <a:avLst/>
                                    <a:gdLst>
                                      <a:gd name="T0" fmla="*/ 0 w 214"/>
                                      <a:gd name="T1" fmla="*/ 0 h 296"/>
                                      <a:gd name="T2" fmla="*/ 30 w 214"/>
                                      <a:gd name="T3" fmla="*/ 0 h 296"/>
                                      <a:gd name="T4" fmla="*/ 30 w 214"/>
                                      <a:gd name="T5" fmla="*/ 186 h 296"/>
                                      <a:gd name="T6" fmla="*/ 161 w 214"/>
                                      <a:gd name="T7" fmla="*/ 82 h 296"/>
                                      <a:gd name="T8" fmla="*/ 206 w 214"/>
                                      <a:gd name="T9" fmla="*/ 82 h 296"/>
                                      <a:gd name="T10" fmla="*/ 101 w 214"/>
                                      <a:gd name="T11" fmla="*/ 163 h 296"/>
                                      <a:gd name="T12" fmla="*/ 214 w 214"/>
                                      <a:gd name="T13" fmla="*/ 296 h 296"/>
                                      <a:gd name="T14" fmla="*/ 174 w 214"/>
                                      <a:gd name="T15" fmla="*/ 296 h 296"/>
                                      <a:gd name="T16" fmla="*/ 78 w 214"/>
                                      <a:gd name="T17" fmla="*/ 183 h 296"/>
                                      <a:gd name="T18" fmla="*/ 30 w 214"/>
                                      <a:gd name="T19" fmla="*/ 220 h 296"/>
                                      <a:gd name="T20" fmla="*/ 30 w 214"/>
                                      <a:gd name="T21" fmla="*/ 296 h 296"/>
                                      <a:gd name="T22" fmla="*/ 0 w 214"/>
                                      <a:gd name="T23" fmla="*/ 296 h 296"/>
                                      <a:gd name="T24" fmla="*/ 0 w 214"/>
                                      <a:gd name="T25" fmla="*/ 0 h 2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4" h="296">
                                        <a:moveTo>
                                          <a:pt x="0" y="0"/>
                                        </a:moveTo>
                                        <a:lnTo>
                                          <a:pt x="30" y="0"/>
                                        </a:lnTo>
                                        <a:lnTo>
                                          <a:pt x="30" y="186"/>
                                        </a:lnTo>
                                        <a:lnTo>
                                          <a:pt x="161" y="82"/>
                                        </a:lnTo>
                                        <a:lnTo>
                                          <a:pt x="206" y="82"/>
                                        </a:lnTo>
                                        <a:lnTo>
                                          <a:pt x="101" y="163"/>
                                        </a:lnTo>
                                        <a:lnTo>
                                          <a:pt x="214" y="296"/>
                                        </a:lnTo>
                                        <a:lnTo>
                                          <a:pt x="174" y="296"/>
                                        </a:lnTo>
                                        <a:lnTo>
                                          <a:pt x="78" y="183"/>
                                        </a:lnTo>
                                        <a:lnTo>
                                          <a:pt x="30" y="220"/>
                                        </a:lnTo>
                                        <a:lnTo>
                                          <a:pt x="30" y="296"/>
                                        </a:lnTo>
                                        <a:lnTo>
                                          <a:pt x="0" y="296"/>
                                        </a:lnTo>
                                        <a:lnTo>
                                          <a:pt x="0" y="0"/>
                                        </a:ln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3" name="Freeform 109"/>
                                <wps:cNvSpPr>
                                  <a:spLocks/>
                                </wps:cNvSpPr>
                                <wps:spPr bwMode="auto">
                                  <a:xfrm>
                                    <a:off x="5630976" y="208280"/>
                                    <a:ext cx="39370" cy="83820"/>
                                  </a:xfrm>
                                  <a:custGeom>
                                    <a:avLst/>
                                    <a:gdLst>
                                      <a:gd name="T0" fmla="*/ 47 w 137"/>
                                      <a:gd name="T1" fmla="*/ 0 h 284"/>
                                      <a:gd name="T2" fmla="*/ 77 w 137"/>
                                      <a:gd name="T3" fmla="*/ 0 h 284"/>
                                      <a:gd name="T4" fmla="*/ 77 w 137"/>
                                      <a:gd name="T5" fmla="*/ 67 h 284"/>
                                      <a:gd name="T6" fmla="*/ 137 w 137"/>
                                      <a:gd name="T7" fmla="*/ 67 h 284"/>
                                      <a:gd name="T8" fmla="*/ 137 w 137"/>
                                      <a:gd name="T9" fmla="*/ 90 h 284"/>
                                      <a:gd name="T10" fmla="*/ 77 w 137"/>
                                      <a:gd name="T11" fmla="*/ 90 h 284"/>
                                      <a:gd name="T12" fmla="*/ 77 w 137"/>
                                      <a:gd name="T13" fmla="*/ 232 h 284"/>
                                      <a:gd name="T14" fmla="*/ 107 w 137"/>
                                      <a:gd name="T15" fmla="*/ 259 h 284"/>
                                      <a:gd name="T16" fmla="*/ 137 w 137"/>
                                      <a:gd name="T17" fmla="*/ 256 h 284"/>
                                      <a:gd name="T18" fmla="*/ 137 w 137"/>
                                      <a:gd name="T19" fmla="*/ 282 h 284"/>
                                      <a:gd name="T20" fmla="*/ 104 w 137"/>
                                      <a:gd name="T21" fmla="*/ 284 h 284"/>
                                      <a:gd name="T22" fmla="*/ 47 w 137"/>
                                      <a:gd name="T23" fmla="*/ 231 h 284"/>
                                      <a:gd name="T24" fmla="*/ 47 w 137"/>
                                      <a:gd name="T25" fmla="*/ 90 h 284"/>
                                      <a:gd name="T26" fmla="*/ 0 w 137"/>
                                      <a:gd name="T27" fmla="*/ 90 h 284"/>
                                      <a:gd name="T28" fmla="*/ 0 w 137"/>
                                      <a:gd name="T29" fmla="*/ 67 h 284"/>
                                      <a:gd name="T30" fmla="*/ 47 w 137"/>
                                      <a:gd name="T31" fmla="*/ 67 h 284"/>
                                      <a:gd name="T32" fmla="*/ 47 w 137"/>
                                      <a:gd name="T33" fmla="*/ 0 h 2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137" h="284">
                                        <a:moveTo>
                                          <a:pt x="47" y="0"/>
                                        </a:moveTo>
                                        <a:lnTo>
                                          <a:pt x="77" y="0"/>
                                        </a:lnTo>
                                        <a:lnTo>
                                          <a:pt x="77" y="67"/>
                                        </a:lnTo>
                                        <a:lnTo>
                                          <a:pt x="137" y="67"/>
                                        </a:lnTo>
                                        <a:lnTo>
                                          <a:pt x="137" y="90"/>
                                        </a:lnTo>
                                        <a:lnTo>
                                          <a:pt x="77" y="90"/>
                                        </a:lnTo>
                                        <a:lnTo>
                                          <a:pt x="77" y="232"/>
                                        </a:lnTo>
                                        <a:cubicBezTo>
                                          <a:pt x="77" y="250"/>
                                          <a:pt x="83" y="259"/>
                                          <a:pt x="107" y="259"/>
                                        </a:cubicBezTo>
                                        <a:cubicBezTo>
                                          <a:pt x="122" y="259"/>
                                          <a:pt x="131" y="258"/>
                                          <a:pt x="137" y="256"/>
                                        </a:cubicBezTo>
                                        <a:lnTo>
                                          <a:pt x="137" y="282"/>
                                        </a:lnTo>
                                        <a:cubicBezTo>
                                          <a:pt x="126" y="284"/>
                                          <a:pt x="114" y="284"/>
                                          <a:pt x="104" y="284"/>
                                        </a:cubicBezTo>
                                        <a:cubicBezTo>
                                          <a:pt x="56" y="284"/>
                                          <a:pt x="47" y="266"/>
                                          <a:pt x="47" y="231"/>
                                        </a:cubicBezTo>
                                        <a:lnTo>
                                          <a:pt x="47" y="90"/>
                                        </a:lnTo>
                                        <a:lnTo>
                                          <a:pt x="0" y="90"/>
                                        </a:lnTo>
                                        <a:lnTo>
                                          <a:pt x="0" y="67"/>
                                        </a:lnTo>
                                        <a:lnTo>
                                          <a:pt x="47" y="67"/>
                                        </a:lnTo>
                                        <a:lnTo>
                                          <a:pt x="47" y="0"/>
                                        </a:ln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4" name="Freeform 110"/>
                                <wps:cNvSpPr>
                                  <a:spLocks/>
                                </wps:cNvSpPr>
                                <wps:spPr bwMode="auto">
                                  <a:xfrm>
                                    <a:off x="5679871" y="226060"/>
                                    <a:ext cx="37465" cy="64770"/>
                                  </a:xfrm>
                                  <a:custGeom>
                                    <a:avLst/>
                                    <a:gdLst>
                                      <a:gd name="T0" fmla="*/ 0 w 131"/>
                                      <a:gd name="T1" fmla="*/ 7 h 221"/>
                                      <a:gd name="T2" fmla="*/ 30 w 131"/>
                                      <a:gd name="T3" fmla="*/ 7 h 221"/>
                                      <a:gd name="T4" fmla="*/ 30 w 131"/>
                                      <a:gd name="T5" fmla="*/ 56 h 221"/>
                                      <a:gd name="T6" fmla="*/ 31 w 131"/>
                                      <a:gd name="T7" fmla="*/ 56 h 221"/>
                                      <a:gd name="T8" fmla="*/ 113 w 131"/>
                                      <a:gd name="T9" fmla="*/ 0 h 221"/>
                                      <a:gd name="T10" fmla="*/ 131 w 131"/>
                                      <a:gd name="T11" fmla="*/ 2 h 221"/>
                                      <a:gd name="T12" fmla="*/ 131 w 131"/>
                                      <a:gd name="T13" fmla="*/ 33 h 221"/>
                                      <a:gd name="T14" fmla="*/ 103 w 131"/>
                                      <a:gd name="T15" fmla="*/ 31 h 221"/>
                                      <a:gd name="T16" fmla="*/ 30 w 131"/>
                                      <a:gd name="T17" fmla="*/ 112 h 221"/>
                                      <a:gd name="T18" fmla="*/ 31 w 131"/>
                                      <a:gd name="T19" fmla="*/ 221 h 221"/>
                                      <a:gd name="T20" fmla="*/ 0 w 131"/>
                                      <a:gd name="T21" fmla="*/ 221 h 221"/>
                                      <a:gd name="T22" fmla="*/ 0 w 131"/>
                                      <a:gd name="T23" fmla="*/ 7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31" h="221">
                                        <a:moveTo>
                                          <a:pt x="0" y="7"/>
                                        </a:moveTo>
                                        <a:lnTo>
                                          <a:pt x="30" y="7"/>
                                        </a:lnTo>
                                        <a:lnTo>
                                          <a:pt x="30" y="56"/>
                                        </a:lnTo>
                                        <a:lnTo>
                                          <a:pt x="31" y="56"/>
                                        </a:lnTo>
                                        <a:cubicBezTo>
                                          <a:pt x="42" y="31"/>
                                          <a:pt x="62" y="0"/>
                                          <a:pt x="113" y="0"/>
                                        </a:cubicBezTo>
                                        <a:cubicBezTo>
                                          <a:pt x="122" y="0"/>
                                          <a:pt x="127" y="1"/>
                                          <a:pt x="131" y="2"/>
                                        </a:cubicBezTo>
                                        <a:lnTo>
                                          <a:pt x="131" y="33"/>
                                        </a:lnTo>
                                        <a:cubicBezTo>
                                          <a:pt x="122" y="32"/>
                                          <a:pt x="112" y="31"/>
                                          <a:pt x="103" y="31"/>
                                        </a:cubicBezTo>
                                        <a:cubicBezTo>
                                          <a:pt x="70" y="31"/>
                                          <a:pt x="30" y="51"/>
                                          <a:pt x="30" y="112"/>
                                        </a:cubicBezTo>
                                        <a:lnTo>
                                          <a:pt x="31" y="221"/>
                                        </a:lnTo>
                                        <a:lnTo>
                                          <a:pt x="0" y="221"/>
                                        </a:lnTo>
                                        <a:lnTo>
                                          <a:pt x="0" y="7"/>
                                        </a:ln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5" name="Freeform 111"/>
                                <wps:cNvSpPr>
                                  <a:spLocks noEditPoints="1"/>
                                </wps:cNvSpPr>
                                <wps:spPr bwMode="auto">
                                  <a:xfrm>
                                    <a:off x="5716066" y="226060"/>
                                    <a:ext cx="69215" cy="67310"/>
                                  </a:xfrm>
                                  <a:custGeom>
                                    <a:avLst/>
                                    <a:gdLst>
                                      <a:gd name="T0" fmla="*/ 121 w 243"/>
                                      <a:gd name="T1" fmla="*/ 202 h 228"/>
                                      <a:gd name="T2" fmla="*/ 212 w 243"/>
                                      <a:gd name="T3" fmla="*/ 114 h 228"/>
                                      <a:gd name="T4" fmla="*/ 121 w 243"/>
                                      <a:gd name="T5" fmla="*/ 26 h 228"/>
                                      <a:gd name="T6" fmla="*/ 30 w 243"/>
                                      <a:gd name="T7" fmla="*/ 114 h 228"/>
                                      <a:gd name="T8" fmla="*/ 121 w 243"/>
                                      <a:gd name="T9" fmla="*/ 202 h 228"/>
                                      <a:gd name="T10" fmla="*/ 121 w 243"/>
                                      <a:gd name="T11" fmla="*/ 0 h 228"/>
                                      <a:gd name="T12" fmla="*/ 243 w 243"/>
                                      <a:gd name="T13" fmla="*/ 114 h 228"/>
                                      <a:gd name="T14" fmla="*/ 121 w 243"/>
                                      <a:gd name="T15" fmla="*/ 228 h 228"/>
                                      <a:gd name="T16" fmla="*/ 0 w 243"/>
                                      <a:gd name="T17" fmla="*/ 114 h 228"/>
                                      <a:gd name="T18" fmla="*/ 121 w 243"/>
                                      <a:gd name="T19" fmla="*/ 0 h 2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3" h="228">
                                        <a:moveTo>
                                          <a:pt x="121" y="202"/>
                                        </a:moveTo>
                                        <a:cubicBezTo>
                                          <a:pt x="179" y="202"/>
                                          <a:pt x="212" y="165"/>
                                          <a:pt x="212" y="114"/>
                                        </a:cubicBezTo>
                                        <a:cubicBezTo>
                                          <a:pt x="212" y="63"/>
                                          <a:pt x="179" y="26"/>
                                          <a:pt x="121" y="26"/>
                                        </a:cubicBezTo>
                                        <a:cubicBezTo>
                                          <a:pt x="64" y="26"/>
                                          <a:pt x="30" y="63"/>
                                          <a:pt x="30" y="114"/>
                                        </a:cubicBezTo>
                                        <a:cubicBezTo>
                                          <a:pt x="30" y="165"/>
                                          <a:pt x="64" y="202"/>
                                          <a:pt x="121" y="202"/>
                                        </a:cubicBezTo>
                                        <a:close/>
                                        <a:moveTo>
                                          <a:pt x="121" y="0"/>
                                        </a:moveTo>
                                        <a:cubicBezTo>
                                          <a:pt x="204" y="0"/>
                                          <a:pt x="243" y="54"/>
                                          <a:pt x="243" y="114"/>
                                        </a:cubicBezTo>
                                        <a:cubicBezTo>
                                          <a:pt x="243" y="174"/>
                                          <a:pt x="204" y="228"/>
                                          <a:pt x="121" y="228"/>
                                        </a:cubicBezTo>
                                        <a:cubicBezTo>
                                          <a:pt x="39" y="228"/>
                                          <a:pt x="0" y="174"/>
                                          <a:pt x="0" y="114"/>
                                        </a:cubicBezTo>
                                        <a:cubicBezTo>
                                          <a:pt x="0" y="54"/>
                                          <a:pt x="39" y="0"/>
                                          <a:pt x="121" y="0"/>
                                        </a:cubicBezTo>
                                        <a:close/>
                                      </a:path>
                                    </a:pathLst>
                                  </a:custGeom>
                                  <a:solidFill>
                                    <a:srgbClr val="283A9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6" name="Freeform 112"/>
                                <wps:cNvSpPr>
                                  <a:spLocks noEditPoints="1"/>
                                </wps:cNvSpPr>
                                <wps:spPr bwMode="auto">
                                  <a:xfrm>
                                    <a:off x="5829096" y="206375"/>
                                    <a:ext cx="70485" cy="86995"/>
                                  </a:xfrm>
                                  <a:custGeom>
                                    <a:avLst/>
                                    <a:gdLst>
                                      <a:gd name="T0" fmla="*/ 31 w 247"/>
                                      <a:gd name="T1" fmla="*/ 142 h 294"/>
                                      <a:gd name="T2" fmla="*/ 148 w 247"/>
                                      <a:gd name="T3" fmla="*/ 142 h 294"/>
                                      <a:gd name="T4" fmla="*/ 214 w 247"/>
                                      <a:gd name="T5" fmla="*/ 85 h 294"/>
                                      <a:gd name="T6" fmla="*/ 155 w 247"/>
                                      <a:gd name="T7" fmla="*/ 28 h 294"/>
                                      <a:gd name="T8" fmla="*/ 31 w 247"/>
                                      <a:gd name="T9" fmla="*/ 28 h 294"/>
                                      <a:gd name="T10" fmla="*/ 31 w 247"/>
                                      <a:gd name="T11" fmla="*/ 142 h 294"/>
                                      <a:gd name="T12" fmla="*/ 0 w 247"/>
                                      <a:gd name="T13" fmla="*/ 0 h 294"/>
                                      <a:gd name="T14" fmla="*/ 159 w 247"/>
                                      <a:gd name="T15" fmla="*/ 0 h 294"/>
                                      <a:gd name="T16" fmla="*/ 247 w 247"/>
                                      <a:gd name="T17" fmla="*/ 85 h 294"/>
                                      <a:gd name="T18" fmla="*/ 145 w 247"/>
                                      <a:gd name="T19" fmla="*/ 170 h 294"/>
                                      <a:gd name="T20" fmla="*/ 31 w 247"/>
                                      <a:gd name="T21" fmla="*/ 170 h 294"/>
                                      <a:gd name="T22" fmla="*/ 31 w 247"/>
                                      <a:gd name="T23" fmla="*/ 294 h 294"/>
                                      <a:gd name="T24" fmla="*/ 1 w 247"/>
                                      <a:gd name="T25" fmla="*/ 294 h 294"/>
                                      <a:gd name="T26" fmla="*/ 0 w 247"/>
                                      <a:gd name="T27" fmla="*/ 0 h 2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247" h="294">
                                        <a:moveTo>
                                          <a:pt x="31" y="142"/>
                                        </a:moveTo>
                                        <a:lnTo>
                                          <a:pt x="148" y="142"/>
                                        </a:lnTo>
                                        <a:cubicBezTo>
                                          <a:pt x="199" y="142"/>
                                          <a:pt x="214" y="119"/>
                                          <a:pt x="214" y="85"/>
                                        </a:cubicBezTo>
                                        <a:cubicBezTo>
                                          <a:pt x="214" y="40"/>
                                          <a:pt x="190" y="28"/>
                                          <a:pt x="155" y="28"/>
                                        </a:cubicBezTo>
                                        <a:lnTo>
                                          <a:pt x="31" y="28"/>
                                        </a:lnTo>
                                        <a:lnTo>
                                          <a:pt x="31" y="142"/>
                                        </a:lnTo>
                                        <a:close/>
                                        <a:moveTo>
                                          <a:pt x="0" y="0"/>
                                        </a:moveTo>
                                        <a:lnTo>
                                          <a:pt x="159" y="0"/>
                                        </a:lnTo>
                                        <a:cubicBezTo>
                                          <a:pt x="204" y="0"/>
                                          <a:pt x="247" y="22"/>
                                          <a:pt x="247" y="85"/>
                                        </a:cubicBezTo>
                                        <a:cubicBezTo>
                                          <a:pt x="247" y="141"/>
                                          <a:pt x="211" y="170"/>
                                          <a:pt x="145" y="170"/>
                                        </a:cubicBezTo>
                                        <a:lnTo>
                                          <a:pt x="31" y="170"/>
                                        </a:lnTo>
                                        <a:lnTo>
                                          <a:pt x="31" y="294"/>
                                        </a:lnTo>
                                        <a:lnTo>
                                          <a:pt x="1" y="294"/>
                                        </a:lnTo>
                                        <a:lnTo>
                                          <a:pt x="0" y="0"/>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7" name="Freeform 113"/>
                                <wps:cNvSpPr>
                                  <a:spLocks/>
                                </wps:cNvSpPr>
                                <wps:spPr bwMode="auto">
                                  <a:xfrm>
                                    <a:off x="5905931" y="227965"/>
                                    <a:ext cx="37465" cy="65405"/>
                                  </a:xfrm>
                                  <a:custGeom>
                                    <a:avLst/>
                                    <a:gdLst>
                                      <a:gd name="T0" fmla="*/ 0 w 132"/>
                                      <a:gd name="T1" fmla="*/ 7 h 221"/>
                                      <a:gd name="T2" fmla="*/ 31 w 132"/>
                                      <a:gd name="T3" fmla="*/ 7 h 221"/>
                                      <a:gd name="T4" fmla="*/ 31 w 132"/>
                                      <a:gd name="T5" fmla="*/ 56 h 221"/>
                                      <a:gd name="T6" fmla="*/ 32 w 132"/>
                                      <a:gd name="T7" fmla="*/ 56 h 221"/>
                                      <a:gd name="T8" fmla="*/ 114 w 132"/>
                                      <a:gd name="T9" fmla="*/ 0 h 221"/>
                                      <a:gd name="T10" fmla="*/ 132 w 132"/>
                                      <a:gd name="T11" fmla="*/ 2 h 221"/>
                                      <a:gd name="T12" fmla="*/ 132 w 132"/>
                                      <a:gd name="T13" fmla="*/ 33 h 221"/>
                                      <a:gd name="T14" fmla="*/ 104 w 132"/>
                                      <a:gd name="T15" fmla="*/ 30 h 221"/>
                                      <a:gd name="T16" fmla="*/ 31 w 132"/>
                                      <a:gd name="T17" fmla="*/ 112 h 221"/>
                                      <a:gd name="T18" fmla="*/ 31 w 132"/>
                                      <a:gd name="T19" fmla="*/ 221 h 221"/>
                                      <a:gd name="T20" fmla="*/ 1 w 132"/>
                                      <a:gd name="T21" fmla="*/ 221 h 221"/>
                                      <a:gd name="T22" fmla="*/ 0 w 132"/>
                                      <a:gd name="T23" fmla="*/ 7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32" h="221">
                                        <a:moveTo>
                                          <a:pt x="0" y="7"/>
                                        </a:moveTo>
                                        <a:lnTo>
                                          <a:pt x="31" y="7"/>
                                        </a:lnTo>
                                        <a:lnTo>
                                          <a:pt x="31" y="56"/>
                                        </a:lnTo>
                                        <a:lnTo>
                                          <a:pt x="32" y="56"/>
                                        </a:lnTo>
                                        <a:cubicBezTo>
                                          <a:pt x="43" y="30"/>
                                          <a:pt x="63" y="0"/>
                                          <a:pt x="114" y="0"/>
                                        </a:cubicBezTo>
                                        <a:cubicBezTo>
                                          <a:pt x="122" y="0"/>
                                          <a:pt x="127" y="0"/>
                                          <a:pt x="132" y="2"/>
                                        </a:cubicBezTo>
                                        <a:lnTo>
                                          <a:pt x="132" y="33"/>
                                        </a:lnTo>
                                        <a:cubicBezTo>
                                          <a:pt x="122" y="31"/>
                                          <a:pt x="113" y="30"/>
                                          <a:pt x="104" y="30"/>
                                        </a:cubicBezTo>
                                        <a:cubicBezTo>
                                          <a:pt x="71" y="30"/>
                                          <a:pt x="31" y="51"/>
                                          <a:pt x="31" y="112"/>
                                        </a:cubicBezTo>
                                        <a:lnTo>
                                          <a:pt x="31" y="221"/>
                                        </a:lnTo>
                                        <a:lnTo>
                                          <a:pt x="1" y="221"/>
                                        </a:lnTo>
                                        <a:lnTo>
                                          <a:pt x="0" y="7"/>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8" name="Freeform 114"/>
                                <wps:cNvSpPr>
                                  <a:spLocks noEditPoints="1"/>
                                </wps:cNvSpPr>
                                <wps:spPr bwMode="auto">
                                  <a:xfrm>
                                    <a:off x="5950381" y="205740"/>
                                    <a:ext cx="8890" cy="87630"/>
                                  </a:xfrm>
                                  <a:custGeom>
                                    <a:avLst/>
                                    <a:gdLst>
                                      <a:gd name="T0" fmla="*/ 0 w 31"/>
                                      <a:gd name="T1" fmla="*/ 83 h 297"/>
                                      <a:gd name="T2" fmla="*/ 30 w 31"/>
                                      <a:gd name="T3" fmla="*/ 83 h 297"/>
                                      <a:gd name="T4" fmla="*/ 31 w 31"/>
                                      <a:gd name="T5" fmla="*/ 297 h 297"/>
                                      <a:gd name="T6" fmla="*/ 0 w 31"/>
                                      <a:gd name="T7" fmla="*/ 297 h 297"/>
                                      <a:gd name="T8" fmla="*/ 0 w 31"/>
                                      <a:gd name="T9" fmla="*/ 83 h 297"/>
                                      <a:gd name="T10" fmla="*/ 0 w 31"/>
                                      <a:gd name="T11" fmla="*/ 0 h 297"/>
                                      <a:gd name="T12" fmla="*/ 30 w 31"/>
                                      <a:gd name="T13" fmla="*/ 0 h 297"/>
                                      <a:gd name="T14" fmla="*/ 30 w 31"/>
                                      <a:gd name="T15" fmla="*/ 46 h 297"/>
                                      <a:gd name="T16" fmla="*/ 0 w 31"/>
                                      <a:gd name="T17" fmla="*/ 46 h 297"/>
                                      <a:gd name="T18" fmla="*/ 0 w 31"/>
                                      <a:gd name="T19" fmla="*/ 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31" h="297">
                                        <a:moveTo>
                                          <a:pt x="0" y="83"/>
                                        </a:moveTo>
                                        <a:lnTo>
                                          <a:pt x="30" y="83"/>
                                        </a:lnTo>
                                        <a:lnTo>
                                          <a:pt x="31" y="297"/>
                                        </a:lnTo>
                                        <a:lnTo>
                                          <a:pt x="0" y="297"/>
                                        </a:lnTo>
                                        <a:lnTo>
                                          <a:pt x="0" y="83"/>
                                        </a:lnTo>
                                        <a:close/>
                                        <a:moveTo>
                                          <a:pt x="0" y="0"/>
                                        </a:moveTo>
                                        <a:lnTo>
                                          <a:pt x="30" y="0"/>
                                        </a:lnTo>
                                        <a:lnTo>
                                          <a:pt x="30" y="46"/>
                                        </a:lnTo>
                                        <a:lnTo>
                                          <a:pt x="0" y="46"/>
                                        </a:lnTo>
                                        <a:lnTo>
                                          <a:pt x="0" y="0"/>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89" name="Freeform 115"/>
                                <wps:cNvSpPr>
                                  <a:spLocks/>
                                </wps:cNvSpPr>
                                <wps:spPr bwMode="auto">
                                  <a:xfrm>
                                    <a:off x="5971336" y="227965"/>
                                    <a:ext cx="104140" cy="65405"/>
                                  </a:xfrm>
                                  <a:custGeom>
                                    <a:avLst/>
                                    <a:gdLst>
                                      <a:gd name="T0" fmla="*/ 335 w 365"/>
                                      <a:gd name="T1" fmla="*/ 85 h 221"/>
                                      <a:gd name="T2" fmla="*/ 271 w 365"/>
                                      <a:gd name="T3" fmla="*/ 26 h 221"/>
                                      <a:gd name="T4" fmla="*/ 198 w 365"/>
                                      <a:gd name="T5" fmla="*/ 94 h 221"/>
                                      <a:gd name="T6" fmla="*/ 198 w 365"/>
                                      <a:gd name="T7" fmla="*/ 221 h 221"/>
                                      <a:gd name="T8" fmla="*/ 168 w 365"/>
                                      <a:gd name="T9" fmla="*/ 221 h 221"/>
                                      <a:gd name="T10" fmla="*/ 167 w 365"/>
                                      <a:gd name="T11" fmla="*/ 76 h 221"/>
                                      <a:gd name="T12" fmla="*/ 106 w 365"/>
                                      <a:gd name="T13" fmla="*/ 26 h 221"/>
                                      <a:gd name="T14" fmla="*/ 31 w 365"/>
                                      <a:gd name="T15" fmla="*/ 100 h 221"/>
                                      <a:gd name="T16" fmla="*/ 31 w 365"/>
                                      <a:gd name="T17" fmla="*/ 221 h 221"/>
                                      <a:gd name="T18" fmla="*/ 1 w 365"/>
                                      <a:gd name="T19" fmla="*/ 221 h 221"/>
                                      <a:gd name="T20" fmla="*/ 0 w 365"/>
                                      <a:gd name="T21" fmla="*/ 7 h 221"/>
                                      <a:gd name="T22" fmla="*/ 31 w 365"/>
                                      <a:gd name="T23" fmla="*/ 7 h 221"/>
                                      <a:gd name="T24" fmla="*/ 31 w 365"/>
                                      <a:gd name="T25" fmla="*/ 46 h 221"/>
                                      <a:gd name="T26" fmla="*/ 32 w 365"/>
                                      <a:gd name="T27" fmla="*/ 46 h 221"/>
                                      <a:gd name="T28" fmla="*/ 116 w 365"/>
                                      <a:gd name="T29" fmla="*/ 0 h 221"/>
                                      <a:gd name="T30" fmla="*/ 193 w 365"/>
                                      <a:gd name="T31" fmla="*/ 47 h 221"/>
                                      <a:gd name="T32" fmla="*/ 277 w 365"/>
                                      <a:gd name="T33" fmla="*/ 0 h 221"/>
                                      <a:gd name="T34" fmla="*/ 365 w 365"/>
                                      <a:gd name="T35" fmla="*/ 75 h 221"/>
                                      <a:gd name="T36" fmla="*/ 365 w 365"/>
                                      <a:gd name="T37" fmla="*/ 221 h 221"/>
                                      <a:gd name="T38" fmla="*/ 335 w 365"/>
                                      <a:gd name="T39" fmla="*/ 221 h 221"/>
                                      <a:gd name="T40" fmla="*/ 335 w 365"/>
                                      <a:gd name="T41" fmla="*/ 85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365" h="221">
                                        <a:moveTo>
                                          <a:pt x="335" y="85"/>
                                        </a:moveTo>
                                        <a:cubicBezTo>
                                          <a:pt x="335" y="45"/>
                                          <a:pt x="315" y="26"/>
                                          <a:pt x="271" y="26"/>
                                        </a:cubicBezTo>
                                        <a:cubicBezTo>
                                          <a:pt x="223" y="26"/>
                                          <a:pt x="198" y="53"/>
                                          <a:pt x="198" y="94"/>
                                        </a:cubicBezTo>
                                        <a:lnTo>
                                          <a:pt x="198" y="221"/>
                                        </a:lnTo>
                                        <a:lnTo>
                                          <a:pt x="168" y="221"/>
                                        </a:lnTo>
                                        <a:lnTo>
                                          <a:pt x="167" y="76"/>
                                        </a:lnTo>
                                        <a:cubicBezTo>
                                          <a:pt x="167" y="49"/>
                                          <a:pt x="148" y="26"/>
                                          <a:pt x="106" y="26"/>
                                        </a:cubicBezTo>
                                        <a:cubicBezTo>
                                          <a:pt x="63" y="26"/>
                                          <a:pt x="31" y="51"/>
                                          <a:pt x="31" y="100"/>
                                        </a:cubicBezTo>
                                        <a:lnTo>
                                          <a:pt x="31" y="221"/>
                                        </a:lnTo>
                                        <a:lnTo>
                                          <a:pt x="1" y="221"/>
                                        </a:lnTo>
                                        <a:lnTo>
                                          <a:pt x="0" y="7"/>
                                        </a:lnTo>
                                        <a:lnTo>
                                          <a:pt x="31" y="7"/>
                                        </a:lnTo>
                                        <a:lnTo>
                                          <a:pt x="31" y="46"/>
                                        </a:lnTo>
                                        <a:lnTo>
                                          <a:pt x="32" y="46"/>
                                        </a:lnTo>
                                        <a:cubicBezTo>
                                          <a:pt x="44" y="23"/>
                                          <a:pt x="67" y="0"/>
                                          <a:pt x="116" y="0"/>
                                        </a:cubicBezTo>
                                        <a:cubicBezTo>
                                          <a:pt x="165" y="0"/>
                                          <a:pt x="186" y="26"/>
                                          <a:pt x="193" y="47"/>
                                        </a:cubicBezTo>
                                        <a:cubicBezTo>
                                          <a:pt x="203" y="26"/>
                                          <a:pt x="235" y="0"/>
                                          <a:pt x="277" y="0"/>
                                        </a:cubicBezTo>
                                        <a:cubicBezTo>
                                          <a:pt x="337" y="0"/>
                                          <a:pt x="365" y="30"/>
                                          <a:pt x="365" y="75"/>
                                        </a:cubicBezTo>
                                        <a:lnTo>
                                          <a:pt x="365" y="221"/>
                                        </a:lnTo>
                                        <a:lnTo>
                                          <a:pt x="335" y="221"/>
                                        </a:lnTo>
                                        <a:lnTo>
                                          <a:pt x="335" y="85"/>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0" name="Freeform 116"/>
                                <wps:cNvSpPr>
                                  <a:spLocks noEditPoints="1"/>
                                </wps:cNvSpPr>
                                <wps:spPr bwMode="auto">
                                  <a:xfrm>
                                    <a:off x="6084366" y="227965"/>
                                    <a:ext cx="69215" cy="66675"/>
                                  </a:xfrm>
                                  <a:custGeom>
                                    <a:avLst/>
                                    <a:gdLst>
                                      <a:gd name="T0" fmla="*/ 121 w 243"/>
                                      <a:gd name="T1" fmla="*/ 202 h 227"/>
                                      <a:gd name="T2" fmla="*/ 212 w 243"/>
                                      <a:gd name="T3" fmla="*/ 114 h 227"/>
                                      <a:gd name="T4" fmla="*/ 121 w 243"/>
                                      <a:gd name="T5" fmla="*/ 26 h 227"/>
                                      <a:gd name="T6" fmla="*/ 30 w 243"/>
                                      <a:gd name="T7" fmla="*/ 114 h 227"/>
                                      <a:gd name="T8" fmla="*/ 121 w 243"/>
                                      <a:gd name="T9" fmla="*/ 202 h 227"/>
                                      <a:gd name="T10" fmla="*/ 121 w 243"/>
                                      <a:gd name="T11" fmla="*/ 0 h 227"/>
                                      <a:gd name="T12" fmla="*/ 243 w 243"/>
                                      <a:gd name="T13" fmla="*/ 114 h 227"/>
                                      <a:gd name="T14" fmla="*/ 121 w 243"/>
                                      <a:gd name="T15" fmla="*/ 227 h 227"/>
                                      <a:gd name="T16" fmla="*/ 0 w 243"/>
                                      <a:gd name="T17" fmla="*/ 114 h 227"/>
                                      <a:gd name="T18" fmla="*/ 121 w 243"/>
                                      <a:gd name="T19" fmla="*/ 0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43" h="227">
                                        <a:moveTo>
                                          <a:pt x="121" y="202"/>
                                        </a:moveTo>
                                        <a:cubicBezTo>
                                          <a:pt x="179" y="202"/>
                                          <a:pt x="212" y="165"/>
                                          <a:pt x="212" y="114"/>
                                        </a:cubicBezTo>
                                        <a:cubicBezTo>
                                          <a:pt x="212" y="63"/>
                                          <a:pt x="179" y="26"/>
                                          <a:pt x="121" y="26"/>
                                        </a:cubicBezTo>
                                        <a:cubicBezTo>
                                          <a:pt x="64" y="26"/>
                                          <a:pt x="30" y="63"/>
                                          <a:pt x="30" y="114"/>
                                        </a:cubicBezTo>
                                        <a:cubicBezTo>
                                          <a:pt x="30" y="165"/>
                                          <a:pt x="64" y="202"/>
                                          <a:pt x="121" y="202"/>
                                        </a:cubicBezTo>
                                        <a:close/>
                                        <a:moveTo>
                                          <a:pt x="121" y="0"/>
                                        </a:moveTo>
                                        <a:cubicBezTo>
                                          <a:pt x="204" y="0"/>
                                          <a:pt x="243" y="54"/>
                                          <a:pt x="243" y="114"/>
                                        </a:cubicBezTo>
                                        <a:cubicBezTo>
                                          <a:pt x="243" y="173"/>
                                          <a:pt x="204" y="227"/>
                                          <a:pt x="121" y="227"/>
                                        </a:cubicBezTo>
                                        <a:cubicBezTo>
                                          <a:pt x="39" y="227"/>
                                          <a:pt x="0" y="173"/>
                                          <a:pt x="0" y="114"/>
                                        </a:cubicBezTo>
                                        <a:cubicBezTo>
                                          <a:pt x="0" y="54"/>
                                          <a:pt x="39" y="0"/>
                                          <a:pt x="121" y="0"/>
                                        </a:cubicBez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1" name="Freeform 117"/>
                                <wps:cNvSpPr>
                                  <a:spLocks/>
                                </wps:cNvSpPr>
                                <wps:spPr bwMode="auto">
                                  <a:xfrm>
                                    <a:off x="6162471" y="227965"/>
                                    <a:ext cx="37465" cy="65405"/>
                                  </a:xfrm>
                                  <a:custGeom>
                                    <a:avLst/>
                                    <a:gdLst>
                                      <a:gd name="T0" fmla="*/ 0 w 132"/>
                                      <a:gd name="T1" fmla="*/ 7 h 221"/>
                                      <a:gd name="T2" fmla="*/ 31 w 132"/>
                                      <a:gd name="T3" fmla="*/ 7 h 221"/>
                                      <a:gd name="T4" fmla="*/ 31 w 132"/>
                                      <a:gd name="T5" fmla="*/ 56 h 221"/>
                                      <a:gd name="T6" fmla="*/ 32 w 132"/>
                                      <a:gd name="T7" fmla="*/ 56 h 221"/>
                                      <a:gd name="T8" fmla="*/ 113 w 132"/>
                                      <a:gd name="T9" fmla="*/ 0 h 221"/>
                                      <a:gd name="T10" fmla="*/ 132 w 132"/>
                                      <a:gd name="T11" fmla="*/ 2 h 221"/>
                                      <a:gd name="T12" fmla="*/ 132 w 132"/>
                                      <a:gd name="T13" fmla="*/ 33 h 221"/>
                                      <a:gd name="T14" fmla="*/ 104 w 132"/>
                                      <a:gd name="T15" fmla="*/ 30 h 221"/>
                                      <a:gd name="T16" fmla="*/ 31 w 132"/>
                                      <a:gd name="T17" fmla="*/ 112 h 221"/>
                                      <a:gd name="T18" fmla="*/ 31 w 132"/>
                                      <a:gd name="T19" fmla="*/ 221 h 221"/>
                                      <a:gd name="T20" fmla="*/ 1 w 132"/>
                                      <a:gd name="T21" fmla="*/ 221 h 221"/>
                                      <a:gd name="T22" fmla="*/ 0 w 132"/>
                                      <a:gd name="T23" fmla="*/ 7 h 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32" h="221">
                                        <a:moveTo>
                                          <a:pt x="0" y="7"/>
                                        </a:moveTo>
                                        <a:lnTo>
                                          <a:pt x="31" y="7"/>
                                        </a:lnTo>
                                        <a:lnTo>
                                          <a:pt x="31" y="56"/>
                                        </a:lnTo>
                                        <a:lnTo>
                                          <a:pt x="32" y="56"/>
                                        </a:lnTo>
                                        <a:cubicBezTo>
                                          <a:pt x="43" y="30"/>
                                          <a:pt x="63" y="0"/>
                                          <a:pt x="113" y="0"/>
                                        </a:cubicBezTo>
                                        <a:cubicBezTo>
                                          <a:pt x="122" y="0"/>
                                          <a:pt x="127" y="0"/>
                                          <a:pt x="132" y="2"/>
                                        </a:cubicBezTo>
                                        <a:lnTo>
                                          <a:pt x="132" y="33"/>
                                        </a:lnTo>
                                        <a:cubicBezTo>
                                          <a:pt x="122" y="31"/>
                                          <a:pt x="113" y="30"/>
                                          <a:pt x="104" y="30"/>
                                        </a:cubicBezTo>
                                        <a:cubicBezTo>
                                          <a:pt x="71" y="30"/>
                                          <a:pt x="31" y="51"/>
                                          <a:pt x="31" y="112"/>
                                        </a:cubicBezTo>
                                        <a:lnTo>
                                          <a:pt x="31" y="221"/>
                                        </a:lnTo>
                                        <a:lnTo>
                                          <a:pt x="1" y="221"/>
                                        </a:lnTo>
                                        <a:lnTo>
                                          <a:pt x="0" y="7"/>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2" name="Freeform 118"/>
                                <wps:cNvSpPr>
                                  <a:spLocks/>
                                </wps:cNvSpPr>
                                <wps:spPr bwMode="auto">
                                  <a:xfrm>
                                    <a:off x="6201841" y="227965"/>
                                    <a:ext cx="60325" cy="66675"/>
                                  </a:xfrm>
                                  <a:custGeom>
                                    <a:avLst/>
                                    <a:gdLst>
                                      <a:gd name="T0" fmla="*/ 174 w 210"/>
                                      <a:gd name="T1" fmla="*/ 70 h 227"/>
                                      <a:gd name="T2" fmla="*/ 100 w 210"/>
                                      <a:gd name="T3" fmla="*/ 26 h 227"/>
                                      <a:gd name="T4" fmla="*/ 38 w 210"/>
                                      <a:gd name="T5" fmla="*/ 62 h 227"/>
                                      <a:gd name="T6" fmla="*/ 118 w 210"/>
                                      <a:gd name="T7" fmla="*/ 98 h 227"/>
                                      <a:gd name="T8" fmla="*/ 210 w 210"/>
                                      <a:gd name="T9" fmla="*/ 159 h 227"/>
                                      <a:gd name="T10" fmla="*/ 109 w 210"/>
                                      <a:gd name="T11" fmla="*/ 227 h 227"/>
                                      <a:gd name="T12" fmla="*/ 0 w 210"/>
                                      <a:gd name="T13" fmla="*/ 154 h 227"/>
                                      <a:gd name="T14" fmla="*/ 28 w 210"/>
                                      <a:gd name="T15" fmla="*/ 154 h 227"/>
                                      <a:gd name="T16" fmla="*/ 109 w 210"/>
                                      <a:gd name="T17" fmla="*/ 202 h 227"/>
                                      <a:gd name="T18" fmla="*/ 180 w 210"/>
                                      <a:gd name="T19" fmla="*/ 161 h 227"/>
                                      <a:gd name="T20" fmla="*/ 98 w 210"/>
                                      <a:gd name="T21" fmla="*/ 124 h 227"/>
                                      <a:gd name="T22" fmla="*/ 8 w 210"/>
                                      <a:gd name="T23" fmla="*/ 63 h 227"/>
                                      <a:gd name="T24" fmla="*/ 100 w 210"/>
                                      <a:gd name="T25" fmla="*/ 0 h 227"/>
                                      <a:gd name="T26" fmla="*/ 202 w 210"/>
                                      <a:gd name="T27" fmla="*/ 70 h 227"/>
                                      <a:gd name="T28" fmla="*/ 174 w 210"/>
                                      <a:gd name="T29" fmla="*/ 70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10" h="227">
                                        <a:moveTo>
                                          <a:pt x="174" y="70"/>
                                        </a:moveTo>
                                        <a:cubicBezTo>
                                          <a:pt x="166" y="35"/>
                                          <a:pt x="144" y="26"/>
                                          <a:pt x="100" y="26"/>
                                        </a:cubicBezTo>
                                        <a:cubicBezTo>
                                          <a:pt x="68" y="26"/>
                                          <a:pt x="38" y="33"/>
                                          <a:pt x="38" y="62"/>
                                        </a:cubicBezTo>
                                        <a:cubicBezTo>
                                          <a:pt x="38" y="84"/>
                                          <a:pt x="53" y="89"/>
                                          <a:pt x="118" y="98"/>
                                        </a:cubicBezTo>
                                        <a:cubicBezTo>
                                          <a:pt x="183" y="106"/>
                                          <a:pt x="210" y="118"/>
                                          <a:pt x="210" y="159"/>
                                        </a:cubicBezTo>
                                        <a:cubicBezTo>
                                          <a:pt x="210" y="202"/>
                                          <a:pt x="176" y="227"/>
                                          <a:pt x="109" y="227"/>
                                        </a:cubicBezTo>
                                        <a:cubicBezTo>
                                          <a:pt x="41" y="227"/>
                                          <a:pt x="0" y="205"/>
                                          <a:pt x="0" y="154"/>
                                        </a:cubicBezTo>
                                        <a:lnTo>
                                          <a:pt x="28" y="154"/>
                                        </a:lnTo>
                                        <a:cubicBezTo>
                                          <a:pt x="34" y="189"/>
                                          <a:pt x="54" y="202"/>
                                          <a:pt x="109" y="202"/>
                                        </a:cubicBezTo>
                                        <a:cubicBezTo>
                                          <a:pt x="151" y="202"/>
                                          <a:pt x="180" y="193"/>
                                          <a:pt x="180" y="161"/>
                                        </a:cubicBezTo>
                                        <a:cubicBezTo>
                                          <a:pt x="180" y="140"/>
                                          <a:pt x="165" y="130"/>
                                          <a:pt x="98" y="124"/>
                                        </a:cubicBezTo>
                                        <a:cubicBezTo>
                                          <a:pt x="31" y="117"/>
                                          <a:pt x="8" y="101"/>
                                          <a:pt x="8" y="63"/>
                                        </a:cubicBezTo>
                                        <a:cubicBezTo>
                                          <a:pt x="8" y="26"/>
                                          <a:pt x="38" y="0"/>
                                          <a:pt x="100" y="0"/>
                                        </a:cubicBezTo>
                                        <a:cubicBezTo>
                                          <a:pt x="169" y="0"/>
                                          <a:pt x="198" y="25"/>
                                          <a:pt x="202" y="70"/>
                                        </a:cubicBezTo>
                                        <a:lnTo>
                                          <a:pt x="174" y="70"/>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3" name="Freeform 119"/>
                                <wps:cNvSpPr>
                                  <a:spLocks/>
                                </wps:cNvSpPr>
                                <wps:spPr bwMode="auto">
                                  <a:xfrm>
                                    <a:off x="6270421" y="205740"/>
                                    <a:ext cx="61595" cy="87630"/>
                                  </a:xfrm>
                                  <a:custGeom>
                                    <a:avLst/>
                                    <a:gdLst>
                                      <a:gd name="T0" fmla="*/ 0 w 215"/>
                                      <a:gd name="T1" fmla="*/ 0 h 297"/>
                                      <a:gd name="T2" fmla="*/ 31 w 215"/>
                                      <a:gd name="T3" fmla="*/ 0 h 297"/>
                                      <a:gd name="T4" fmla="*/ 31 w 215"/>
                                      <a:gd name="T5" fmla="*/ 187 h 297"/>
                                      <a:gd name="T6" fmla="*/ 161 w 215"/>
                                      <a:gd name="T7" fmla="*/ 83 h 297"/>
                                      <a:gd name="T8" fmla="*/ 207 w 215"/>
                                      <a:gd name="T9" fmla="*/ 83 h 297"/>
                                      <a:gd name="T10" fmla="*/ 102 w 215"/>
                                      <a:gd name="T11" fmla="*/ 164 h 297"/>
                                      <a:gd name="T12" fmla="*/ 215 w 215"/>
                                      <a:gd name="T13" fmla="*/ 297 h 297"/>
                                      <a:gd name="T14" fmla="*/ 174 w 215"/>
                                      <a:gd name="T15" fmla="*/ 297 h 297"/>
                                      <a:gd name="T16" fmla="*/ 79 w 215"/>
                                      <a:gd name="T17" fmla="*/ 183 h 297"/>
                                      <a:gd name="T18" fmla="*/ 31 w 215"/>
                                      <a:gd name="T19" fmla="*/ 220 h 297"/>
                                      <a:gd name="T20" fmla="*/ 31 w 215"/>
                                      <a:gd name="T21" fmla="*/ 297 h 297"/>
                                      <a:gd name="T22" fmla="*/ 1 w 215"/>
                                      <a:gd name="T23" fmla="*/ 297 h 297"/>
                                      <a:gd name="T24" fmla="*/ 0 w 215"/>
                                      <a:gd name="T25" fmla="*/ 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5" h="297">
                                        <a:moveTo>
                                          <a:pt x="0" y="0"/>
                                        </a:moveTo>
                                        <a:lnTo>
                                          <a:pt x="31" y="0"/>
                                        </a:lnTo>
                                        <a:lnTo>
                                          <a:pt x="31" y="187"/>
                                        </a:lnTo>
                                        <a:lnTo>
                                          <a:pt x="161" y="83"/>
                                        </a:lnTo>
                                        <a:lnTo>
                                          <a:pt x="207" y="83"/>
                                        </a:lnTo>
                                        <a:lnTo>
                                          <a:pt x="102" y="164"/>
                                        </a:lnTo>
                                        <a:lnTo>
                                          <a:pt x="215" y="297"/>
                                        </a:lnTo>
                                        <a:lnTo>
                                          <a:pt x="174" y="297"/>
                                        </a:lnTo>
                                        <a:lnTo>
                                          <a:pt x="79" y="183"/>
                                        </a:lnTo>
                                        <a:lnTo>
                                          <a:pt x="31" y="220"/>
                                        </a:lnTo>
                                        <a:lnTo>
                                          <a:pt x="31" y="297"/>
                                        </a:lnTo>
                                        <a:lnTo>
                                          <a:pt x="1" y="297"/>
                                        </a:lnTo>
                                        <a:lnTo>
                                          <a:pt x="0" y="0"/>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4" name="Freeform 120"/>
                                <wps:cNvSpPr>
                                  <a:spLocks noEditPoints="1"/>
                                </wps:cNvSpPr>
                                <wps:spPr bwMode="auto">
                                  <a:xfrm>
                                    <a:off x="6333286" y="227965"/>
                                    <a:ext cx="69215" cy="66675"/>
                                  </a:xfrm>
                                  <a:custGeom>
                                    <a:avLst/>
                                    <a:gdLst>
                                      <a:gd name="T0" fmla="*/ 181 w 242"/>
                                      <a:gd name="T1" fmla="*/ 105 h 227"/>
                                      <a:gd name="T2" fmla="*/ 86 w 242"/>
                                      <a:gd name="T3" fmla="*/ 121 h 227"/>
                                      <a:gd name="T4" fmla="*/ 30 w 242"/>
                                      <a:gd name="T5" fmla="*/ 161 h 227"/>
                                      <a:gd name="T6" fmla="*/ 92 w 242"/>
                                      <a:gd name="T7" fmla="*/ 204 h 227"/>
                                      <a:gd name="T8" fmla="*/ 181 w 242"/>
                                      <a:gd name="T9" fmla="*/ 138 h 227"/>
                                      <a:gd name="T10" fmla="*/ 181 w 242"/>
                                      <a:gd name="T11" fmla="*/ 105 h 227"/>
                                      <a:gd name="T12" fmla="*/ 9 w 242"/>
                                      <a:gd name="T13" fmla="*/ 72 h 227"/>
                                      <a:gd name="T14" fmla="*/ 111 w 242"/>
                                      <a:gd name="T15" fmla="*/ 0 h 227"/>
                                      <a:gd name="T16" fmla="*/ 209 w 242"/>
                                      <a:gd name="T17" fmla="*/ 63 h 227"/>
                                      <a:gd name="T18" fmla="*/ 209 w 242"/>
                                      <a:gd name="T19" fmla="*/ 175 h 227"/>
                                      <a:gd name="T20" fmla="*/ 226 w 242"/>
                                      <a:gd name="T21" fmla="*/ 199 h 227"/>
                                      <a:gd name="T22" fmla="*/ 242 w 242"/>
                                      <a:gd name="T23" fmla="*/ 198 h 227"/>
                                      <a:gd name="T24" fmla="*/ 242 w 242"/>
                                      <a:gd name="T25" fmla="*/ 219 h 227"/>
                                      <a:gd name="T26" fmla="*/ 217 w 242"/>
                                      <a:gd name="T27" fmla="*/ 222 h 227"/>
                                      <a:gd name="T28" fmla="*/ 184 w 242"/>
                                      <a:gd name="T29" fmla="*/ 184 h 227"/>
                                      <a:gd name="T30" fmla="*/ 183 w 242"/>
                                      <a:gd name="T31" fmla="*/ 184 h 227"/>
                                      <a:gd name="T32" fmla="*/ 83 w 242"/>
                                      <a:gd name="T33" fmla="*/ 227 h 227"/>
                                      <a:gd name="T34" fmla="*/ 0 w 242"/>
                                      <a:gd name="T35" fmla="*/ 163 h 227"/>
                                      <a:gd name="T36" fmla="*/ 107 w 242"/>
                                      <a:gd name="T37" fmla="*/ 96 h 227"/>
                                      <a:gd name="T38" fmla="*/ 181 w 242"/>
                                      <a:gd name="T39" fmla="*/ 68 h 227"/>
                                      <a:gd name="T40" fmla="*/ 111 w 242"/>
                                      <a:gd name="T41" fmla="*/ 26 h 227"/>
                                      <a:gd name="T42" fmla="*/ 37 w 242"/>
                                      <a:gd name="T43" fmla="*/ 72 h 227"/>
                                      <a:gd name="T44" fmla="*/ 9 w 242"/>
                                      <a:gd name="T45" fmla="*/ 72 h 2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42" h="227">
                                        <a:moveTo>
                                          <a:pt x="181" y="105"/>
                                        </a:moveTo>
                                        <a:cubicBezTo>
                                          <a:pt x="169" y="114"/>
                                          <a:pt x="146" y="116"/>
                                          <a:pt x="86" y="121"/>
                                        </a:cubicBezTo>
                                        <a:cubicBezTo>
                                          <a:pt x="51" y="125"/>
                                          <a:pt x="30" y="135"/>
                                          <a:pt x="30" y="161"/>
                                        </a:cubicBezTo>
                                        <a:cubicBezTo>
                                          <a:pt x="30" y="194"/>
                                          <a:pt x="59" y="204"/>
                                          <a:pt x="92" y="204"/>
                                        </a:cubicBezTo>
                                        <a:cubicBezTo>
                                          <a:pt x="133" y="204"/>
                                          <a:pt x="181" y="182"/>
                                          <a:pt x="181" y="138"/>
                                        </a:cubicBezTo>
                                        <a:lnTo>
                                          <a:pt x="181" y="105"/>
                                        </a:lnTo>
                                        <a:close/>
                                        <a:moveTo>
                                          <a:pt x="9" y="72"/>
                                        </a:moveTo>
                                        <a:cubicBezTo>
                                          <a:pt x="14" y="28"/>
                                          <a:pt x="38" y="0"/>
                                          <a:pt x="111" y="0"/>
                                        </a:cubicBezTo>
                                        <a:cubicBezTo>
                                          <a:pt x="183" y="0"/>
                                          <a:pt x="209" y="22"/>
                                          <a:pt x="209" y="63"/>
                                        </a:cubicBezTo>
                                        <a:lnTo>
                                          <a:pt x="209" y="175"/>
                                        </a:lnTo>
                                        <a:cubicBezTo>
                                          <a:pt x="209" y="193"/>
                                          <a:pt x="214" y="199"/>
                                          <a:pt x="226" y="199"/>
                                        </a:cubicBezTo>
                                        <a:cubicBezTo>
                                          <a:pt x="232" y="199"/>
                                          <a:pt x="237" y="199"/>
                                          <a:pt x="242" y="198"/>
                                        </a:cubicBezTo>
                                        <a:lnTo>
                                          <a:pt x="242" y="219"/>
                                        </a:lnTo>
                                        <a:cubicBezTo>
                                          <a:pt x="236" y="220"/>
                                          <a:pt x="227" y="222"/>
                                          <a:pt x="217" y="222"/>
                                        </a:cubicBezTo>
                                        <a:cubicBezTo>
                                          <a:pt x="186" y="222"/>
                                          <a:pt x="184" y="201"/>
                                          <a:pt x="184" y="184"/>
                                        </a:cubicBezTo>
                                        <a:lnTo>
                                          <a:pt x="183" y="184"/>
                                        </a:lnTo>
                                        <a:cubicBezTo>
                                          <a:pt x="174" y="198"/>
                                          <a:pt x="153" y="227"/>
                                          <a:pt x="83" y="227"/>
                                        </a:cubicBezTo>
                                        <a:cubicBezTo>
                                          <a:pt x="46" y="227"/>
                                          <a:pt x="0" y="211"/>
                                          <a:pt x="0" y="163"/>
                                        </a:cubicBezTo>
                                        <a:cubicBezTo>
                                          <a:pt x="0" y="105"/>
                                          <a:pt x="60" y="98"/>
                                          <a:pt x="107" y="96"/>
                                        </a:cubicBezTo>
                                        <a:cubicBezTo>
                                          <a:pt x="174" y="93"/>
                                          <a:pt x="181" y="89"/>
                                          <a:pt x="181" y="68"/>
                                        </a:cubicBezTo>
                                        <a:cubicBezTo>
                                          <a:pt x="181" y="36"/>
                                          <a:pt x="161" y="26"/>
                                          <a:pt x="111" y="26"/>
                                        </a:cubicBezTo>
                                        <a:cubicBezTo>
                                          <a:pt x="62" y="26"/>
                                          <a:pt x="39" y="38"/>
                                          <a:pt x="37" y="72"/>
                                        </a:cubicBezTo>
                                        <a:lnTo>
                                          <a:pt x="9" y="72"/>
                                        </a:lnTo>
                                        <a:close/>
                                      </a:path>
                                    </a:pathLst>
                                  </a:custGeom>
                                  <a:solidFill>
                                    <a:srgbClr val="F5721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95" name="Skupina 3795"/>
                              <wpg:cNvGrpSpPr>
                                <a:grpSpLocks noChangeAspect="1"/>
                              </wpg:cNvGrpSpPr>
                              <wpg:grpSpPr>
                                <a:xfrm>
                                  <a:off x="3438144" y="7315"/>
                                  <a:ext cx="1264700" cy="247018"/>
                                  <a:chOff x="3438144" y="7315"/>
                                  <a:chExt cx="1467193" cy="288000"/>
                                </a:xfrm>
                              </wpg:grpSpPr>
                              <wps:wsp>
                                <wps:cNvPr id="3796" name="Pravokotnik: zaokroženi vogali 3796"/>
                                <wps:cNvSpPr/>
                                <wps:spPr>
                                  <a:xfrm>
                                    <a:off x="3438144" y="7315"/>
                                    <a:ext cx="288000" cy="288000"/>
                                  </a:xfrm>
                                  <a:prstGeom prst="roundRect">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3797" name="Freeform 122"/>
                                <wps:cNvSpPr>
                                  <a:spLocks/>
                                </wps:cNvSpPr>
                                <wps:spPr bwMode="auto">
                                  <a:xfrm>
                                    <a:off x="3494367" y="81696"/>
                                    <a:ext cx="170815" cy="158750"/>
                                  </a:xfrm>
                                  <a:custGeom>
                                    <a:avLst/>
                                    <a:gdLst>
                                      <a:gd name="T0" fmla="*/ 346 w 597"/>
                                      <a:gd name="T1" fmla="*/ 0 h 539"/>
                                      <a:gd name="T2" fmla="*/ 498 w 597"/>
                                      <a:gd name="T3" fmla="*/ 0 h 539"/>
                                      <a:gd name="T4" fmla="*/ 597 w 597"/>
                                      <a:gd name="T5" fmla="*/ 100 h 539"/>
                                      <a:gd name="T6" fmla="*/ 597 w 597"/>
                                      <a:gd name="T7" fmla="*/ 381 h 539"/>
                                      <a:gd name="T8" fmla="*/ 498 w 597"/>
                                      <a:gd name="T9" fmla="*/ 481 h 539"/>
                                      <a:gd name="T10" fmla="*/ 399 w 597"/>
                                      <a:gd name="T11" fmla="*/ 481 h 539"/>
                                      <a:gd name="T12" fmla="*/ 423 w 597"/>
                                      <a:gd name="T13" fmla="*/ 386 h 539"/>
                                      <a:gd name="T14" fmla="*/ 473 w 597"/>
                                      <a:gd name="T15" fmla="*/ 386 h 539"/>
                                      <a:gd name="T16" fmla="*/ 503 w 597"/>
                                      <a:gd name="T17" fmla="*/ 355 h 539"/>
                                      <a:gd name="T18" fmla="*/ 503 w 597"/>
                                      <a:gd name="T19" fmla="*/ 124 h 539"/>
                                      <a:gd name="T20" fmla="*/ 473 w 597"/>
                                      <a:gd name="T21" fmla="*/ 94 h 539"/>
                                      <a:gd name="T22" fmla="*/ 351 w 597"/>
                                      <a:gd name="T23" fmla="*/ 94 h 539"/>
                                      <a:gd name="T24" fmla="*/ 318 w 597"/>
                                      <a:gd name="T25" fmla="*/ 198 h 539"/>
                                      <a:gd name="T26" fmla="*/ 395 w 597"/>
                                      <a:gd name="T27" fmla="*/ 186 h 539"/>
                                      <a:gd name="T28" fmla="*/ 417 w 597"/>
                                      <a:gd name="T29" fmla="*/ 214 h 539"/>
                                      <a:gd name="T30" fmla="*/ 359 w 597"/>
                                      <a:gd name="T31" fmla="*/ 390 h 539"/>
                                      <a:gd name="T32" fmla="*/ 315 w 597"/>
                                      <a:gd name="T33" fmla="*/ 528 h 539"/>
                                      <a:gd name="T34" fmla="*/ 301 w 597"/>
                                      <a:gd name="T35" fmla="*/ 539 h 539"/>
                                      <a:gd name="T36" fmla="*/ 287 w 597"/>
                                      <a:gd name="T37" fmla="*/ 524 h 539"/>
                                      <a:gd name="T38" fmla="*/ 315 w 597"/>
                                      <a:gd name="T39" fmla="*/ 280 h 539"/>
                                      <a:gd name="T40" fmla="*/ 222 w 597"/>
                                      <a:gd name="T41" fmla="*/ 297 h 539"/>
                                      <a:gd name="T42" fmla="*/ 195 w 597"/>
                                      <a:gd name="T43" fmla="*/ 264 h 539"/>
                                      <a:gd name="T44" fmla="*/ 229 w 597"/>
                                      <a:gd name="T45" fmla="*/ 94 h 539"/>
                                      <a:gd name="T46" fmla="*/ 124 w 597"/>
                                      <a:gd name="T47" fmla="*/ 94 h 539"/>
                                      <a:gd name="T48" fmla="*/ 94 w 597"/>
                                      <a:gd name="T49" fmla="*/ 124 h 539"/>
                                      <a:gd name="T50" fmla="*/ 94 w 597"/>
                                      <a:gd name="T51" fmla="*/ 355 h 539"/>
                                      <a:gd name="T52" fmla="*/ 124 w 597"/>
                                      <a:gd name="T53" fmla="*/ 386 h 539"/>
                                      <a:gd name="T54" fmla="*/ 197 w 597"/>
                                      <a:gd name="T55" fmla="*/ 386 h 539"/>
                                      <a:gd name="T56" fmla="*/ 175 w 597"/>
                                      <a:gd name="T57" fmla="*/ 481 h 539"/>
                                      <a:gd name="T58" fmla="*/ 99 w 597"/>
                                      <a:gd name="T59" fmla="*/ 481 h 539"/>
                                      <a:gd name="T60" fmla="*/ 0 w 597"/>
                                      <a:gd name="T61" fmla="*/ 381 h 539"/>
                                      <a:gd name="T62" fmla="*/ 0 w 597"/>
                                      <a:gd name="T63" fmla="*/ 100 h 539"/>
                                      <a:gd name="T64" fmla="*/ 99 w 597"/>
                                      <a:gd name="T65" fmla="*/ 0 h 539"/>
                                      <a:gd name="T66" fmla="*/ 346 w 597"/>
                                      <a:gd name="T67" fmla="*/ 0 h 5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597" h="539">
                                        <a:moveTo>
                                          <a:pt x="346" y="0"/>
                                        </a:moveTo>
                                        <a:lnTo>
                                          <a:pt x="498" y="0"/>
                                        </a:lnTo>
                                        <a:cubicBezTo>
                                          <a:pt x="553" y="0"/>
                                          <a:pt x="597" y="44"/>
                                          <a:pt x="597" y="100"/>
                                        </a:cubicBezTo>
                                        <a:lnTo>
                                          <a:pt x="597" y="381"/>
                                        </a:lnTo>
                                        <a:cubicBezTo>
                                          <a:pt x="597" y="436"/>
                                          <a:pt x="553" y="481"/>
                                          <a:pt x="498" y="481"/>
                                        </a:cubicBezTo>
                                        <a:lnTo>
                                          <a:pt x="399" y="481"/>
                                        </a:lnTo>
                                        <a:lnTo>
                                          <a:pt x="423" y="386"/>
                                        </a:lnTo>
                                        <a:lnTo>
                                          <a:pt x="473" y="386"/>
                                        </a:lnTo>
                                        <a:cubicBezTo>
                                          <a:pt x="490" y="386"/>
                                          <a:pt x="503" y="373"/>
                                          <a:pt x="503" y="355"/>
                                        </a:cubicBezTo>
                                        <a:lnTo>
                                          <a:pt x="503" y="124"/>
                                        </a:lnTo>
                                        <a:cubicBezTo>
                                          <a:pt x="503" y="107"/>
                                          <a:pt x="490" y="94"/>
                                          <a:pt x="473" y="94"/>
                                        </a:cubicBezTo>
                                        <a:lnTo>
                                          <a:pt x="351" y="94"/>
                                        </a:lnTo>
                                        <a:lnTo>
                                          <a:pt x="318" y="198"/>
                                        </a:lnTo>
                                        <a:lnTo>
                                          <a:pt x="395" y="186"/>
                                        </a:lnTo>
                                        <a:cubicBezTo>
                                          <a:pt x="416" y="184"/>
                                          <a:pt x="423" y="198"/>
                                          <a:pt x="417" y="214"/>
                                        </a:cubicBezTo>
                                        <a:lnTo>
                                          <a:pt x="359" y="390"/>
                                        </a:lnTo>
                                        <a:cubicBezTo>
                                          <a:pt x="352" y="410"/>
                                          <a:pt x="325" y="495"/>
                                          <a:pt x="315" y="528"/>
                                        </a:cubicBezTo>
                                        <a:cubicBezTo>
                                          <a:pt x="314" y="534"/>
                                          <a:pt x="308" y="539"/>
                                          <a:pt x="301" y="539"/>
                                        </a:cubicBezTo>
                                        <a:cubicBezTo>
                                          <a:pt x="293" y="539"/>
                                          <a:pt x="287" y="532"/>
                                          <a:pt x="287" y="524"/>
                                        </a:cubicBezTo>
                                        <a:cubicBezTo>
                                          <a:pt x="287" y="523"/>
                                          <a:pt x="309" y="299"/>
                                          <a:pt x="315" y="280"/>
                                        </a:cubicBezTo>
                                        <a:lnTo>
                                          <a:pt x="222" y="297"/>
                                        </a:lnTo>
                                        <a:cubicBezTo>
                                          <a:pt x="198" y="300"/>
                                          <a:pt x="190" y="284"/>
                                          <a:pt x="195" y="264"/>
                                        </a:cubicBezTo>
                                        <a:lnTo>
                                          <a:pt x="229" y="94"/>
                                        </a:lnTo>
                                        <a:lnTo>
                                          <a:pt x="124" y="94"/>
                                        </a:lnTo>
                                        <a:cubicBezTo>
                                          <a:pt x="107" y="94"/>
                                          <a:pt x="94" y="107"/>
                                          <a:pt x="94" y="124"/>
                                        </a:cubicBezTo>
                                        <a:lnTo>
                                          <a:pt x="94" y="355"/>
                                        </a:lnTo>
                                        <a:cubicBezTo>
                                          <a:pt x="94" y="373"/>
                                          <a:pt x="107" y="386"/>
                                          <a:pt x="124" y="386"/>
                                        </a:cubicBezTo>
                                        <a:lnTo>
                                          <a:pt x="197" y="386"/>
                                        </a:lnTo>
                                        <a:lnTo>
                                          <a:pt x="175" y="481"/>
                                        </a:lnTo>
                                        <a:lnTo>
                                          <a:pt x="99" y="481"/>
                                        </a:lnTo>
                                        <a:cubicBezTo>
                                          <a:pt x="44" y="481"/>
                                          <a:pt x="0" y="436"/>
                                          <a:pt x="0" y="381"/>
                                        </a:cubicBezTo>
                                        <a:lnTo>
                                          <a:pt x="0" y="100"/>
                                        </a:lnTo>
                                        <a:cubicBezTo>
                                          <a:pt x="0" y="44"/>
                                          <a:pt x="44" y="0"/>
                                          <a:pt x="99" y="0"/>
                                        </a:cubicBezTo>
                                        <a:lnTo>
                                          <a:pt x="34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98" name="Freeform 123"/>
                                <wps:cNvSpPr>
                                  <a:spLocks noEditPoints="1"/>
                                </wps:cNvSpPr>
                                <wps:spPr bwMode="auto">
                                  <a:xfrm>
                                    <a:off x="3786467" y="117256"/>
                                    <a:ext cx="1118870" cy="71120"/>
                                  </a:xfrm>
                                  <a:custGeom>
                                    <a:avLst/>
                                    <a:gdLst>
                                      <a:gd name="T0" fmla="*/ 2156 w 3914"/>
                                      <a:gd name="T1" fmla="*/ 59 h 242"/>
                                      <a:gd name="T2" fmla="*/ 2106 w 3914"/>
                                      <a:gd name="T3" fmla="*/ 42 h 242"/>
                                      <a:gd name="T4" fmla="*/ 2346 w 3914"/>
                                      <a:gd name="T5" fmla="*/ 48 h 242"/>
                                      <a:gd name="T6" fmla="*/ 2297 w 3914"/>
                                      <a:gd name="T7" fmla="*/ 98 h 242"/>
                                      <a:gd name="T8" fmla="*/ 2251 w 3914"/>
                                      <a:gd name="T9" fmla="*/ 200 h 242"/>
                                      <a:gd name="T10" fmla="*/ 326 w 3914"/>
                                      <a:gd name="T11" fmla="*/ 191 h 242"/>
                                      <a:gd name="T12" fmla="*/ 276 w 3914"/>
                                      <a:gd name="T13" fmla="*/ 0 h 242"/>
                                      <a:gd name="T14" fmla="*/ 1047 w 3914"/>
                                      <a:gd name="T15" fmla="*/ 211 h 242"/>
                                      <a:gd name="T16" fmla="*/ 940 w 3914"/>
                                      <a:gd name="T17" fmla="*/ 128 h 242"/>
                                      <a:gd name="T18" fmla="*/ 827 w 3914"/>
                                      <a:gd name="T19" fmla="*/ 1 h 242"/>
                                      <a:gd name="T20" fmla="*/ 1001 w 3914"/>
                                      <a:gd name="T21" fmla="*/ 1 h 242"/>
                                      <a:gd name="T22" fmla="*/ 1321 w 3914"/>
                                      <a:gd name="T23" fmla="*/ 1 h 242"/>
                                      <a:gd name="T24" fmla="*/ 1230 w 3914"/>
                                      <a:gd name="T25" fmla="*/ 242 h 242"/>
                                      <a:gd name="T26" fmla="*/ 1089 w 3914"/>
                                      <a:gd name="T27" fmla="*/ 1 h 242"/>
                                      <a:gd name="T28" fmla="*/ 1418 w 3914"/>
                                      <a:gd name="T29" fmla="*/ 241 h 242"/>
                                      <a:gd name="T30" fmla="*/ 1588 w 3914"/>
                                      <a:gd name="T31" fmla="*/ 49 h 242"/>
                                      <a:gd name="T32" fmla="*/ 1588 w 3914"/>
                                      <a:gd name="T33" fmla="*/ 241 h 242"/>
                                      <a:gd name="T34" fmla="*/ 1529 w 3914"/>
                                      <a:gd name="T35" fmla="*/ 96 h 242"/>
                                      <a:gd name="T36" fmla="*/ 1418 w 3914"/>
                                      <a:gd name="T37" fmla="*/ 51 h 242"/>
                                      <a:gd name="T38" fmla="*/ 1814 w 3914"/>
                                      <a:gd name="T39" fmla="*/ 60 h 242"/>
                                      <a:gd name="T40" fmla="*/ 1693 w 3914"/>
                                      <a:gd name="T41" fmla="*/ 182 h 242"/>
                                      <a:gd name="T42" fmla="*/ 1864 w 3914"/>
                                      <a:gd name="T43" fmla="*/ 49 h 242"/>
                                      <a:gd name="T44" fmla="*/ 1691 w 3914"/>
                                      <a:gd name="T45" fmla="*/ 241 h 242"/>
                                      <a:gd name="T46" fmla="*/ 1816 w 3914"/>
                                      <a:gd name="T47" fmla="*/ 1 h 242"/>
                                      <a:gd name="T48" fmla="*/ 2613 w 3914"/>
                                      <a:gd name="T49" fmla="*/ 212 h 242"/>
                                      <a:gd name="T50" fmla="*/ 2554 w 3914"/>
                                      <a:gd name="T51" fmla="*/ 189 h 242"/>
                                      <a:gd name="T52" fmla="*/ 2453 w 3914"/>
                                      <a:gd name="T53" fmla="*/ 241 h 242"/>
                                      <a:gd name="T54" fmla="*/ 2483 w 3914"/>
                                      <a:gd name="T55" fmla="*/ 139 h 242"/>
                                      <a:gd name="T56" fmla="*/ 2853 w 3914"/>
                                      <a:gd name="T57" fmla="*/ 225 h 242"/>
                                      <a:gd name="T58" fmla="*/ 2678 w 3914"/>
                                      <a:gd name="T59" fmla="*/ 241 h 242"/>
                                      <a:gd name="T60" fmla="*/ 2899 w 3914"/>
                                      <a:gd name="T61" fmla="*/ 98 h 242"/>
                                      <a:gd name="T62" fmla="*/ 2853 w 3914"/>
                                      <a:gd name="T63" fmla="*/ 241 h 242"/>
                                      <a:gd name="T64" fmla="*/ 2849 w 3914"/>
                                      <a:gd name="T65" fmla="*/ 87 h 242"/>
                                      <a:gd name="T66" fmla="*/ 2728 w 3914"/>
                                      <a:gd name="T67" fmla="*/ 96 h 242"/>
                                      <a:gd name="T68" fmla="*/ 2985 w 3914"/>
                                      <a:gd name="T69" fmla="*/ 241 h 242"/>
                                      <a:gd name="T70" fmla="*/ 3344 w 3914"/>
                                      <a:gd name="T71" fmla="*/ 193 h 242"/>
                                      <a:gd name="T72" fmla="*/ 3295 w 3914"/>
                                      <a:gd name="T73" fmla="*/ 1 h 242"/>
                                      <a:gd name="T74" fmla="*/ 3294 w 3914"/>
                                      <a:gd name="T75" fmla="*/ 182 h 242"/>
                                      <a:gd name="T76" fmla="*/ 3173 w 3914"/>
                                      <a:gd name="T77" fmla="*/ 191 h 242"/>
                                      <a:gd name="T78" fmla="*/ 3285 w 3914"/>
                                      <a:gd name="T79" fmla="*/ 96 h 242"/>
                                      <a:gd name="T80" fmla="*/ 3173 w 3914"/>
                                      <a:gd name="T81" fmla="*/ 51 h 242"/>
                                      <a:gd name="T82" fmla="*/ 3573 w 3914"/>
                                      <a:gd name="T83" fmla="*/ 60 h 242"/>
                                      <a:gd name="T84" fmla="*/ 3453 w 3914"/>
                                      <a:gd name="T85" fmla="*/ 182 h 242"/>
                                      <a:gd name="T86" fmla="*/ 3624 w 3914"/>
                                      <a:gd name="T87" fmla="*/ 49 h 242"/>
                                      <a:gd name="T88" fmla="*/ 3451 w 3914"/>
                                      <a:gd name="T89" fmla="*/ 241 h 242"/>
                                      <a:gd name="T90" fmla="*/ 3575 w 3914"/>
                                      <a:gd name="T91" fmla="*/ 1 h 242"/>
                                      <a:gd name="T92" fmla="*/ 3744 w 3914"/>
                                      <a:gd name="T93" fmla="*/ 146 h 242"/>
                                      <a:gd name="T94" fmla="*/ 3866 w 3914"/>
                                      <a:gd name="T95" fmla="*/ 1 h 242"/>
                                      <a:gd name="T96" fmla="*/ 3914 w 3914"/>
                                      <a:gd name="T97" fmla="*/ 211 h 242"/>
                                      <a:gd name="T98" fmla="*/ 3744 w 3914"/>
                                      <a:gd name="T99" fmla="*/ 96 h 242"/>
                                      <a:gd name="T100" fmla="*/ 3855 w 3914"/>
                                      <a:gd name="T101" fmla="*/ 51 h 242"/>
                                      <a:gd name="T102" fmla="*/ 50 w 3914"/>
                                      <a:gd name="T103" fmla="*/ 146 h 242"/>
                                      <a:gd name="T104" fmla="*/ 220 w 3914"/>
                                      <a:gd name="T105" fmla="*/ 191 h 242"/>
                                      <a:gd name="T106" fmla="*/ 0 w 3914"/>
                                      <a:gd name="T107" fmla="*/ 49 h 242"/>
                                      <a:gd name="T108" fmla="*/ 220 w 3914"/>
                                      <a:gd name="T109" fmla="*/ 1 h 242"/>
                                      <a:gd name="T110" fmla="*/ 50 w 3914"/>
                                      <a:gd name="T111" fmla="*/ 58 h 242"/>
                                      <a:gd name="T112" fmla="*/ 727 w 3914"/>
                                      <a:gd name="T113" fmla="*/ 146 h 242"/>
                                      <a:gd name="T114" fmla="*/ 647 w 3914"/>
                                      <a:gd name="T115" fmla="*/ 191 h 242"/>
                                      <a:gd name="T116" fmla="*/ 548 w 3914"/>
                                      <a:gd name="T117" fmla="*/ 193 h 242"/>
                                      <a:gd name="T118" fmla="*/ 647 w 3914"/>
                                      <a:gd name="T119" fmla="*/ 1 h 242"/>
                                      <a:gd name="T120" fmla="*/ 608 w 3914"/>
                                      <a:gd name="T121" fmla="*/ 51 h 242"/>
                                      <a:gd name="T122" fmla="*/ 727 w 3914"/>
                                      <a:gd name="T123" fmla="*/ 146 h 2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914" h="242">
                                        <a:moveTo>
                                          <a:pt x="2201" y="200"/>
                                        </a:moveTo>
                                        <a:lnTo>
                                          <a:pt x="2201" y="50"/>
                                        </a:lnTo>
                                        <a:lnTo>
                                          <a:pt x="2164" y="50"/>
                                        </a:lnTo>
                                        <a:cubicBezTo>
                                          <a:pt x="2159" y="51"/>
                                          <a:pt x="2156" y="54"/>
                                          <a:pt x="2156" y="59"/>
                                        </a:cubicBezTo>
                                        <a:lnTo>
                                          <a:pt x="2156" y="98"/>
                                        </a:lnTo>
                                        <a:lnTo>
                                          <a:pt x="2156" y="242"/>
                                        </a:lnTo>
                                        <a:lnTo>
                                          <a:pt x="2106" y="242"/>
                                        </a:lnTo>
                                        <a:lnTo>
                                          <a:pt x="2106" y="42"/>
                                        </a:lnTo>
                                        <a:cubicBezTo>
                                          <a:pt x="2109" y="18"/>
                                          <a:pt x="2129" y="0"/>
                                          <a:pt x="2154" y="0"/>
                                        </a:cubicBezTo>
                                        <a:lnTo>
                                          <a:pt x="2298" y="0"/>
                                        </a:lnTo>
                                        <a:cubicBezTo>
                                          <a:pt x="2323" y="0"/>
                                          <a:pt x="2343" y="18"/>
                                          <a:pt x="2346" y="42"/>
                                        </a:cubicBezTo>
                                        <a:lnTo>
                                          <a:pt x="2346" y="48"/>
                                        </a:lnTo>
                                        <a:lnTo>
                                          <a:pt x="2346" y="98"/>
                                        </a:lnTo>
                                        <a:lnTo>
                                          <a:pt x="2346" y="242"/>
                                        </a:lnTo>
                                        <a:lnTo>
                                          <a:pt x="2297" y="242"/>
                                        </a:lnTo>
                                        <a:lnTo>
                                          <a:pt x="2297" y="98"/>
                                        </a:lnTo>
                                        <a:lnTo>
                                          <a:pt x="2297" y="59"/>
                                        </a:lnTo>
                                        <a:cubicBezTo>
                                          <a:pt x="2297" y="54"/>
                                          <a:pt x="2294" y="51"/>
                                          <a:pt x="2289" y="50"/>
                                        </a:cubicBezTo>
                                        <a:lnTo>
                                          <a:pt x="2251" y="50"/>
                                        </a:lnTo>
                                        <a:lnTo>
                                          <a:pt x="2251" y="200"/>
                                        </a:lnTo>
                                        <a:lnTo>
                                          <a:pt x="2201" y="200"/>
                                        </a:lnTo>
                                        <a:close/>
                                        <a:moveTo>
                                          <a:pt x="326" y="0"/>
                                        </a:moveTo>
                                        <a:lnTo>
                                          <a:pt x="326" y="141"/>
                                        </a:lnTo>
                                        <a:lnTo>
                                          <a:pt x="326" y="191"/>
                                        </a:lnTo>
                                        <a:lnTo>
                                          <a:pt x="496" y="191"/>
                                        </a:lnTo>
                                        <a:lnTo>
                                          <a:pt x="496" y="241"/>
                                        </a:lnTo>
                                        <a:lnTo>
                                          <a:pt x="276" y="241"/>
                                        </a:lnTo>
                                        <a:lnTo>
                                          <a:pt x="276" y="0"/>
                                        </a:lnTo>
                                        <a:lnTo>
                                          <a:pt x="326" y="0"/>
                                        </a:lnTo>
                                        <a:close/>
                                        <a:moveTo>
                                          <a:pt x="1047" y="46"/>
                                        </a:moveTo>
                                        <a:lnTo>
                                          <a:pt x="979" y="101"/>
                                        </a:lnTo>
                                        <a:lnTo>
                                          <a:pt x="1047" y="211"/>
                                        </a:lnTo>
                                        <a:lnTo>
                                          <a:pt x="1047" y="242"/>
                                        </a:lnTo>
                                        <a:lnTo>
                                          <a:pt x="1001" y="242"/>
                                        </a:lnTo>
                                        <a:lnTo>
                                          <a:pt x="1001" y="226"/>
                                        </a:lnTo>
                                        <a:lnTo>
                                          <a:pt x="940" y="128"/>
                                        </a:lnTo>
                                        <a:lnTo>
                                          <a:pt x="877" y="173"/>
                                        </a:lnTo>
                                        <a:lnTo>
                                          <a:pt x="877" y="241"/>
                                        </a:lnTo>
                                        <a:lnTo>
                                          <a:pt x="827" y="241"/>
                                        </a:lnTo>
                                        <a:lnTo>
                                          <a:pt x="827" y="1"/>
                                        </a:lnTo>
                                        <a:lnTo>
                                          <a:pt x="877" y="1"/>
                                        </a:lnTo>
                                        <a:lnTo>
                                          <a:pt x="877" y="112"/>
                                        </a:lnTo>
                                        <a:lnTo>
                                          <a:pt x="1001" y="26"/>
                                        </a:lnTo>
                                        <a:lnTo>
                                          <a:pt x="1001" y="1"/>
                                        </a:lnTo>
                                        <a:lnTo>
                                          <a:pt x="1047" y="1"/>
                                        </a:lnTo>
                                        <a:lnTo>
                                          <a:pt x="1047" y="46"/>
                                        </a:lnTo>
                                        <a:close/>
                                        <a:moveTo>
                                          <a:pt x="1089" y="1"/>
                                        </a:moveTo>
                                        <a:lnTo>
                                          <a:pt x="1321" y="1"/>
                                        </a:lnTo>
                                        <a:lnTo>
                                          <a:pt x="1321" y="52"/>
                                        </a:lnTo>
                                        <a:lnTo>
                                          <a:pt x="1230" y="52"/>
                                        </a:lnTo>
                                        <a:lnTo>
                                          <a:pt x="1230" y="101"/>
                                        </a:lnTo>
                                        <a:lnTo>
                                          <a:pt x="1230" y="242"/>
                                        </a:lnTo>
                                        <a:lnTo>
                                          <a:pt x="1180" y="242"/>
                                        </a:lnTo>
                                        <a:lnTo>
                                          <a:pt x="1180" y="51"/>
                                        </a:lnTo>
                                        <a:lnTo>
                                          <a:pt x="1089" y="51"/>
                                        </a:lnTo>
                                        <a:lnTo>
                                          <a:pt x="1089" y="1"/>
                                        </a:lnTo>
                                        <a:close/>
                                        <a:moveTo>
                                          <a:pt x="1542" y="225"/>
                                        </a:moveTo>
                                        <a:lnTo>
                                          <a:pt x="1500" y="146"/>
                                        </a:lnTo>
                                        <a:lnTo>
                                          <a:pt x="1418" y="146"/>
                                        </a:lnTo>
                                        <a:lnTo>
                                          <a:pt x="1418" y="241"/>
                                        </a:lnTo>
                                        <a:lnTo>
                                          <a:pt x="1367" y="241"/>
                                        </a:lnTo>
                                        <a:lnTo>
                                          <a:pt x="1367" y="1"/>
                                        </a:lnTo>
                                        <a:lnTo>
                                          <a:pt x="1540" y="1"/>
                                        </a:lnTo>
                                        <a:cubicBezTo>
                                          <a:pt x="1567" y="1"/>
                                          <a:pt x="1588" y="22"/>
                                          <a:pt x="1588" y="49"/>
                                        </a:cubicBezTo>
                                        <a:lnTo>
                                          <a:pt x="1588" y="98"/>
                                        </a:lnTo>
                                        <a:cubicBezTo>
                                          <a:pt x="1588" y="120"/>
                                          <a:pt x="1573" y="139"/>
                                          <a:pt x="1553" y="144"/>
                                        </a:cubicBezTo>
                                        <a:lnTo>
                                          <a:pt x="1588" y="211"/>
                                        </a:lnTo>
                                        <a:lnTo>
                                          <a:pt x="1588" y="241"/>
                                        </a:lnTo>
                                        <a:lnTo>
                                          <a:pt x="1542" y="241"/>
                                        </a:lnTo>
                                        <a:lnTo>
                                          <a:pt x="1542" y="225"/>
                                        </a:lnTo>
                                        <a:close/>
                                        <a:moveTo>
                                          <a:pt x="1418" y="96"/>
                                        </a:moveTo>
                                        <a:lnTo>
                                          <a:pt x="1529" y="96"/>
                                        </a:lnTo>
                                        <a:cubicBezTo>
                                          <a:pt x="1534" y="96"/>
                                          <a:pt x="1538" y="92"/>
                                          <a:pt x="1538" y="87"/>
                                        </a:cubicBezTo>
                                        <a:lnTo>
                                          <a:pt x="1538" y="60"/>
                                        </a:lnTo>
                                        <a:cubicBezTo>
                                          <a:pt x="1538" y="55"/>
                                          <a:pt x="1534" y="51"/>
                                          <a:pt x="1529" y="51"/>
                                        </a:cubicBezTo>
                                        <a:lnTo>
                                          <a:pt x="1418" y="51"/>
                                        </a:lnTo>
                                        <a:lnTo>
                                          <a:pt x="1418" y="96"/>
                                        </a:lnTo>
                                        <a:close/>
                                        <a:moveTo>
                                          <a:pt x="1814" y="182"/>
                                        </a:moveTo>
                                        <a:lnTo>
                                          <a:pt x="1814" y="160"/>
                                        </a:lnTo>
                                        <a:lnTo>
                                          <a:pt x="1814" y="60"/>
                                        </a:lnTo>
                                        <a:cubicBezTo>
                                          <a:pt x="1814" y="55"/>
                                          <a:pt x="1810" y="51"/>
                                          <a:pt x="1804" y="51"/>
                                        </a:cubicBezTo>
                                        <a:lnTo>
                                          <a:pt x="1702" y="51"/>
                                        </a:lnTo>
                                        <a:cubicBezTo>
                                          <a:pt x="1697" y="51"/>
                                          <a:pt x="1693" y="55"/>
                                          <a:pt x="1693" y="60"/>
                                        </a:cubicBezTo>
                                        <a:lnTo>
                                          <a:pt x="1693" y="182"/>
                                        </a:lnTo>
                                        <a:cubicBezTo>
                                          <a:pt x="1693" y="187"/>
                                          <a:pt x="1697" y="191"/>
                                          <a:pt x="1702" y="191"/>
                                        </a:cubicBezTo>
                                        <a:lnTo>
                                          <a:pt x="1805" y="191"/>
                                        </a:lnTo>
                                        <a:cubicBezTo>
                                          <a:pt x="1810" y="191"/>
                                          <a:pt x="1814" y="187"/>
                                          <a:pt x="1814" y="182"/>
                                        </a:cubicBezTo>
                                        <a:close/>
                                        <a:moveTo>
                                          <a:pt x="1864" y="49"/>
                                        </a:moveTo>
                                        <a:lnTo>
                                          <a:pt x="1864" y="180"/>
                                        </a:lnTo>
                                        <a:lnTo>
                                          <a:pt x="1864" y="193"/>
                                        </a:lnTo>
                                        <a:cubicBezTo>
                                          <a:pt x="1864" y="220"/>
                                          <a:pt x="1842" y="241"/>
                                          <a:pt x="1816" y="241"/>
                                        </a:cubicBezTo>
                                        <a:lnTo>
                                          <a:pt x="1691" y="241"/>
                                        </a:lnTo>
                                        <a:cubicBezTo>
                                          <a:pt x="1665" y="241"/>
                                          <a:pt x="1643" y="220"/>
                                          <a:pt x="1643" y="193"/>
                                        </a:cubicBezTo>
                                        <a:lnTo>
                                          <a:pt x="1643" y="49"/>
                                        </a:lnTo>
                                        <a:cubicBezTo>
                                          <a:pt x="1643" y="22"/>
                                          <a:pt x="1665" y="1"/>
                                          <a:pt x="1691" y="1"/>
                                        </a:cubicBezTo>
                                        <a:lnTo>
                                          <a:pt x="1816" y="1"/>
                                        </a:lnTo>
                                        <a:cubicBezTo>
                                          <a:pt x="1842" y="1"/>
                                          <a:pt x="1864" y="22"/>
                                          <a:pt x="1864" y="49"/>
                                        </a:cubicBezTo>
                                        <a:close/>
                                        <a:moveTo>
                                          <a:pt x="2480" y="1"/>
                                        </a:moveTo>
                                        <a:lnTo>
                                          <a:pt x="2540" y="1"/>
                                        </a:lnTo>
                                        <a:lnTo>
                                          <a:pt x="2613" y="212"/>
                                        </a:lnTo>
                                        <a:lnTo>
                                          <a:pt x="2613" y="241"/>
                                        </a:lnTo>
                                        <a:lnTo>
                                          <a:pt x="2566" y="241"/>
                                        </a:lnTo>
                                        <a:lnTo>
                                          <a:pt x="2566" y="225"/>
                                        </a:lnTo>
                                        <a:lnTo>
                                          <a:pt x="2554" y="189"/>
                                        </a:lnTo>
                                        <a:lnTo>
                                          <a:pt x="2476" y="189"/>
                                        </a:lnTo>
                                        <a:lnTo>
                                          <a:pt x="2466" y="189"/>
                                        </a:lnTo>
                                        <a:lnTo>
                                          <a:pt x="2453" y="225"/>
                                        </a:lnTo>
                                        <a:lnTo>
                                          <a:pt x="2453" y="241"/>
                                        </a:lnTo>
                                        <a:lnTo>
                                          <a:pt x="2406" y="241"/>
                                        </a:lnTo>
                                        <a:lnTo>
                                          <a:pt x="2406" y="212"/>
                                        </a:lnTo>
                                        <a:lnTo>
                                          <a:pt x="2480" y="1"/>
                                        </a:lnTo>
                                        <a:close/>
                                        <a:moveTo>
                                          <a:pt x="2483" y="139"/>
                                        </a:moveTo>
                                        <a:lnTo>
                                          <a:pt x="2536" y="139"/>
                                        </a:lnTo>
                                        <a:lnTo>
                                          <a:pt x="2509" y="63"/>
                                        </a:lnTo>
                                        <a:lnTo>
                                          <a:pt x="2483" y="139"/>
                                        </a:lnTo>
                                        <a:close/>
                                        <a:moveTo>
                                          <a:pt x="2853" y="225"/>
                                        </a:moveTo>
                                        <a:lnTo>
                                          <a:pt x="2811" y="146"/>
                                        </a:lnTo>
                                        <a:lnTo>
                                          <a:pt x="2728" y="146"/>
                                        </a:lnTo>
                                        <a:lnTo>
                                          <a:pt x="2728" y="241"/>
                                        </a:lnTo>
                                        <a:lnTo>
                                          <a:pt x="2678" y="241"/>
                                        </a:lnTo>
                                        <a:lnTo>
                                          <a:pt x="2678" y="1"/>
                                        </a:lnTo>
                                        <a:lnTo>
                                          <a:pt x="2851" y="1"/>
                                        </a:lnTo>
                                        <a:cubicBezTo>
                                          <a:pt x="2878" y="1"/>
                                          <a:pt x="2899" y="22"/>
                                          <a:pt x="2899" y="49"/>
                                        </a:cubicBezTo>
                                        <a:lnTo>
                                          <a:pt x="2899" y="98"/>
                                        </a:lnTo>
                                        <a:cubicBezTo>
                                          <a:pt x="2899" y="120"/>
                                          <a:pt x="2884" y="139"/>
                                          <a:pt x="2864" y="144"/>
                                        </a:cubicBezTo>
                                        <a:lnTo>
                                          <a:pt x="2899" y="211"/>
                                        </a:lnTo>
                                        <a:lnTo>
                                          <a:pt x="2899" y="241"/>
                                        </a:lnTo>
                                        <a:lnTo>
                                          <a:pt x="2853" y="241"/>
                                        </a:lnTo>
                                        <a:lnTo>
                                          <a:pt x="2853" y="225"/>
                                        </a:lnTo>
                                        <a:close/>
                                        <a:moveTo>
                                          <a:pt x="2728" y="96"/>
                                        </a:moveTo>
                                        <a:lnTo>
                                          <a:pt x="2840" y="96"/>
                                        </a:lnTo>
                                        <a:cubicBezTo>
                                          <a:pt x="2845" y="96"/>
                                          <a:pt x="2849" y="92"/>
                                          <a:pt x="2849" y="87"/>
                                        </a:cubicBezTo>
                                        <a:lnTo>
                                          <a:pt x="2849" y="60"/>
                                        </a:lnTo>
                                        <a:cubicBezTo>
                                          <a:pt x="2849" y="55"/>
                                          <a:pt x="2845" y="51"/>
                                          <a:pt x="2840" y="51"/>
                                        </a:cubicBezTo>
                                        <a:lnTo>
                                          <a:pt x="2728" y="51"/>
                                        </a:lnTo>
                                        <a:lnTo>
                                          <a:pt x="2728" y="96"/>
                                        </a:lnTo>
                                        <a:close/>
                                        <a:moveTo>
                                          <a:pt x="2985" y="1"/>
                                        </a:moveTo>
                                        <a:lnTo>
                                          <a:pt x="3035" y="1"/>
                                        </a:lnTo>
                                        <a:lnTo>
                                          <a:pt x="3035" y="241"/>
                                        </a:lnTo>
                                        <a:lnTo>
                                          <a:pt x="2985" y="241"/>
                                        </a:lnTo>
                                        <a:lnTo>
                                          <a:pt x="2985" y="1"/>
                                        </a:lnTo>
                                        <a:close/>
                                        <a:moveTo>
                                          <a:pt x="3315" y="121"/>
                                        </a:moveTo>
                                        <a:cubicBezTo>
                                          <a:pt x="3332" y="129"/>
                                          <a:pt x="3344" y="146"/>
                                          <a:pt x="3344" y="165"/>
                                        </a:cubicBezTo>
                                        <a:lnTo>
                                          <a:pt x="3344" y="193"/>
                                        </a:lnTo>
                                        <a:cubicBezTo>
                                          <a:pt x="3344" y="220"/>
                                          <a:pt x="3322" y="241"/>
                                          <a:pt x="3295" y="241"/>
                                        </a:cubicBezTo>
                                        <a:lnTo>
                                          <a:pt x="3123" y="241"/>
                                        </a:lnTo>
                                        <a:lnTo>
                                          <a:pt x="3123" y="1"/>
                                        </a:lnTo>
                                        <a:lnTo>
                                          <a:pt x="3295" y="1"/>
                                        </a:lnTo>
                                        <a:cubicBezTo>
                                          <a:pt x="3322" y="1"/>
                                          <a:pt x="3344" y="22"/>
                                          <a:pt x="3344" y="49"/>
                                        </a:cubicBezTo>
                                        <a:lnTo>
                                          <a:pt x="3344" y="77"/>
                                        </a:lnTo>
                                        <a:cubicBezTo>
                                          <a:pt x="3344" y="97"/>
                                          <a:pt x="3332" y="113"/>
                                          <a:pt x="3315" y="121"/>
                                        </a:cubicBezTo>
                                        <a:close/>
                                        <a:moveTo>
                                          <a:pt x="3294" y="182"/>
                                        </a:moveTo>
                                        <a:lnTo>
                                          <a:pt x="3294" y="155"/>
                                        </a:lnTo>
                                        <a:cubicBezTo>
                                          <a:pt x="3294" y="150"/>
                                          <a:pt x="3290" y="146"/>
                                          <a:pt x="3285" y="146"/>
                                        </a:cubicBezTo>
                                        <a:lnTo>
                                          <a:pt x="3173" y="146"/>
                                        </a:lnTo>
                                        <a:lnTo>
                                          <a:pt x="3173" y="191"/>
                                        </a:lnTo>
                                        <a:lnTo>
                                          <a:pt x="3285" y="191"/>
                                        </a:lnTo>
                                        <a:cubicBezTo>
                                          <a:pt x="3290" y="191"/>
                                          <a:pt x="3294" y="187"/>
                                          <a:pt x="3294" y="182"/>
                                        </a:cubicBezTo>
                                        <a:close/>
                                        <a:moveTo>
                                          <a:pt x="3173" y="96"/>
                                        </a:moveTo>
                                        <a:lnTo>
                                          <a:pt x="3285" y="96"/>
                                        </a:lnTo>
                                        <a:cubicBezTo>
                                          <a:pt x="3290" y="96"/>
                                          <a:pt x="3294" y="92"/>
                                          <a:pt x="3294" y="87"/>
                                        </a:cubicBezTo>
                                        <a:lnTo>
                                          <a:pt x="3294" y="60"/>
                                        </a:lnTo>
                                        <a:cubicBezTo>
                                          <a:pt x="3294" y="55"/>
                                          <a:pt x="3290" y="51"/>
                                          <a:pt x="3285" y="51"/>
                                        </a:cubicBezTo>
                                        <a:lnTo>
                                          <a:pt x="3173" y="51"/>
                                        </a:lnTo>
                                        <a:lnTo>
                                          <a:pt x="3173" y="96"/>
                                        </a:lnTo>
                                        <a:close/>
                                        <a:moveTo>
                                          <a:pt x="3573" y="182"/>
                                        </a:moveTo>
                                        <a:lnTo>
                                          <a:pt x="3573" y="160"/>
                                        </a:lnTo>
                                        <a:lnTo>
                                          <a:pt x="3573" y="60"/>
                                        </a:lnTo>
                                        <a:cubicBezTo>
                                          <a:pt x="3573" y="55"/>
                                          <a:pt x="3570" y="51"/>
                                          <a:pt x="3564" y="51"/>
                                        </a:cubicBezTo>
                                        <a:lnTo>
                                          <a:pt x="3462" y="51"/>
                                        </a:lnTo>
                                        <a:cubicBezTo>
                                          <a:pt x="3457" y="51"/>
                                          <a:pt x="3453" y="55"/>
                                          <a:pt x="3453" y="60"/>
                                        </a:cubicBezTo>
                                        <a:lnTo>
                                          <a:pt x="3453" y="182"/>
                                        </a:lnTo>
                                        <a:cubicBezTo>
                                          <a:pt x="3453" y="187"/>
                                          <a:pt x="3457" y="191"/>
                                          <a:pt x="3462" y="191"/>
                                        </a:cubicBezTo>
                                        <a:lnTo>
                                          <a:pt x="3564" y="191"/>
                                        </a:lnTo>
                                        <a:cubicBezTo>
                                          <a:pt x="3570" y="191"/>
                                          <a:pt x="3573" y="187"/>
                                          <a:pt x="3573" y="182"/>
                                        </a:cubicBezTo>
                                        <a:close/>
                                        <a:moveTo>
                                          <a:pt x="3624" y="49"/>
                                        </a:moveTo>
                                        <a:lnTo>
                                          <a:pt x="3624" y="180"/>
                                        </a:lnTo>
                                        <a:lnTo>
                                          <a:pt x="3624" y="193"/>
                                        </a:lnTo>
                                        <a:cubicBezTo>
                                          <a:pt x="3624" y="220"/>
                                          <a:pt x="3602" y="241"/>
                                          <a:pt x="3575" y="241"/>
                                        </a:cubicBezTo>
                                        <a:lnTo>
                                          <a:pt x="3451" y="241"/>
                                        </a:lnTo>
                                        <a:cubicBezTo>
                                          <a:pt x="3424" y="241"/>
                                          <a:pt x="3403" y="220"/>
                                          <a:pt x="3403" y="193"/>
                                        </a:cubicBezTo>
                                        <a:lnTo>
                                          <a:pt x="3403" y="49"/>
                                        </a:lnTo>
                                        <a:cubicBezTo>
                                          <a:pt x="3403" y="22"/>
                                          <a:pt x="3424" y="1"/>
                                          <a:pt x="3451" y="1"/>
                                        </a:cubicBezTo>
                                        <a:lnTo>
                                          <a:pt x="3575" y="1"/>
                                        </a:lnTo>
                                        <a:cubicBezTo>
                                          <a:pt x="3602" y="1"/>
                                          <a:pt x="3624" y="22"/>
                                          <a:pt x="3624" y="49"/>
                                        </a:cubicBezTo>
                                        <a:close/>
                                        <a:moveTo>
                                          <a:pt x="3868" y="225"/>
                                        </a:moveTo>
                                        <a:lnTo>
                                          <a:pt x="3827" y="146"/>
                                        </a:lnTo>
                                        <a:lnTo>
                                          <a:pt x="3744" y="146"/>
                                        </a:lnTo>
                                        <a:lnTo>
                                          <a:pt x="3744" y="241"/>
                                        </a:lnTo>
                                        <a:lnTo>
                                          <a:pt x="3694" y="241"/>
                                        </a:lnTo>
                                        <a:lnTo>
                                          <a:pt x="3694" y="1"/>
                                        </a:lnTo>
                                        <a:lnTo>
                                          <a:pt x="3866" y="1"/>
                                        </a:lnTo>
                                        <a:cubicBezTo>
                                          <a:pt x="3893" y="1"/>
                                          <a:pt x="3914" y="22"/>
                                          <a:pt x="3914" y="49"/>
                                        </a:cubicBezTo>
                                        <a:lnTo>
                                          <a:pt x="3914" y="98"/>
                                        </a:lnTo>
                                        <a:cubicBezTo>
                                          <a:pt x="3914" y="120"/>
                                          <a:pt x="3900" y="139"/>
                                          <a:pt x="3879" y="144"/>
                                        </a:cubicBezTo>
                                        <a:lnTo>
                                          <a:pt x="3914" y="211"/>
                                        </a:lnTo>
                                        <a:lnTo>
                                          <a:pt x="3914" y="241"/>
                                        </a:lnTo>
                                        <a:lnTo>
                                          <a:pt x="3868" y="241"/>
                                        </a:lnTo>
                                        <a:lnTo>
                                          <a:pt x="3868" y="225"/>
                                        </a:lnTo>
                                        <a:close/>
                                        <a:moveTo>
                                          <a:pt x="3744" y="96"/>
                                        </a:moveTo>
                                        <a:lnTo>
                                          <a:pt x="3855" y="96"/>
                                        </a:lnTo>
                                        <a:cubicBezTo>
                                          <a:pt x="3860" y="96"/>
                                          <a:pt x="3864" y="92"/>
                                          <a:pt x="3864" y="87"/>
                                        </a:cubicBezTo>
                                        <a:lnTo>
                                          <a:pt x="3864" y="60"/>
                                        </a:lnTo>
                                        <a:cubicBezTo>
                                          <a:pt x="3864" y="55"/>
                                          <a:pt x="3860" y="51"/>
                                          <a:pt x="3855" y="51"/>
                                        </a:cubicBezTo>
                                        <a:lnTo>
                                          <a:pt x="3744" y="51"/>
                                        </a:lnTo>
                                        <a:lnTo>
                                          <a:pt x="3744" y="96"/>
                                        </a:lnTo>
                                        <a:close/>
                                        <a:moveTo>
                                          <a:pt x="178" y="146"/>
                                        </a:moveTo>
                                        <a:lnTo>
                                          <a:pt x="50" y="146"/>
                                        </a:lnTo>
                                        <a:lnTo>
                                          <a:pt x="50" y="184"/>
                                        </a:lnTo>
                                        <a:cubicBezTo>
                                          <a:pt x="51" y="188"/>
                                          <a:pt x="54" y="191"/>
                                          <a:pt x="59" y="191"/>
                                        </a:cubicBezTo>
                                        <a:lnTo>
                                          <a:pt x="98" y="191"/>
                                        </a:lnTo>
                                        <a:lnTo>
                                          <a:pt x="220" y="191"/>
                                        </a:lnTo>
                                        <a:lnTo>
                                          <a:pt x="220" y="241"/>
                                        </a:lnTo>
                                        <a:lnTo>
                                          <a:pt x="42" y="241"/>
                                        </a:lnTo>
                                        <a:cubicBezTo>
                                          <a:pt x="18" y="238"/>
                                          <a:pt x="0" y="218"/>
                                          <a:pt x="0" y="193"/>
                                        </a:cubicBezTo>
                                        <a:lnTo>
                                          <a:pt x="0" y="49"/>
                                        </a:lnTo>
                                        <a:cubicBezTo>
                                          <a:pt x="0" y="24"/>
                                          <a:pt x="18" y="4"/>
                                          <a:pt x="42" y="1"/>
                                        </a:cubicBezTo>
                                        <a:lnTo>
                                          <a:pt x="48" y="1"/>
                                        </a:lnTo>
                                        <a:lnTo>
                                          <a:pt x="98" y="1"/>
                                        </a:lnTo>
                                        <a:lnTo>
                                          <a:pt x="220" y="1"/>
                                        </a:lnTo>
                                        <a:lnTo>
                                          <a:pt x="220" y="51"/>
                                        </a:lnTo>
                                        <a:lnTo>
                                          <a:pt x="98" y="51"/>
                                        </a:lnTo>
                                        <a:lnTo>
                                          <a:pt x="59" y="51"/>
                                        </a:lnTo>
                                        <a:cubicBezTo>
                                          <a:pt x="54" y="51"/>
                                          <a:pt x="51" y="54"/>
                                          <a:pt x="50" y="58"/>
                                        </a:cubicBezTo>
                                        <a:lnTo>
                                          <a:pt x="50" y="96"/>
                                        </a:lnTo>
                                        <a:lnTo>
                                          <a:pt x="178" y="96"/>
                                        </a:lnTo>
                                        <a:lnTo>
                                          <a:pt x="178" y="146"/>
                                        </a:lnTo>
                                        <a:close/>
                                        <a:moveTo>
                                          <a:pt x="727" y="146"/>
                                        </a:moveTo>
                                        <a:lnTo>
                                          <a:pt x="599" y="146"/>
                                        </a:lnTo>
                                        <a:lnTo>
                                          <a:pt x="599" y="184"/>
                                        </a:lnTo>
                                        <a:cubicBezTo>
                                          <a:pt x="600" y="188"/>
                                          <a:pt x="603" y="191"/>
                                          <a:pt x="608" y="191"/>
                                        </a:cubicBezTo>
                                        <a:lnTo>
                                          <a:pt x="647" y="191"/>
                                        </a:lnTo>
                                        <a:lnTo>
                                          <a:pt x="769" y="191"/>
                                        </a:lnTo>
                                        <a:lnTo>
                                          <a:pt x="769" y="241"/>
                                        </a:lnTo>
                                        <a:lnTo>
                                          <a:pt x="594" y="241"/>
                                        </a:lnTo>
                                        <a:cubicBezTo>
                                          <a:pt x="572" y="241"/>
                                          <a:pt x="548" y="218"/>
                                          <a:pt x="548" y="193"/>
                                        </a:cubicBezTo>
                                        <a:lnTo>
                                          <a:pt x="548" y="49"/>
                                        </a:lnTo>
                                        <a:cubicBezTo>
                                          <a:pt x="548" y="24"/>
                                          <a:pt x="567" y="4"/>
                                          <a:pt x="591" y="1"/>
                                        </a:cubicBezTo>
                                        <a:lnTo>
                                          <a:pt x="597" y="1"/>
                                        </a:lnTo>
                                        <a:lnTo>
                                          <a:pt x="647" y="1"/>
                                        </a:lnTo>
                                        <a:lnTo>
                                          <a:pt x="769" y="1"/>
                                        </a:lnTo>
                                        <a:lnTo>
                                          <a:pt x="769" y="51"/>
                                        </a:lnTo>
                                        <a:lnTo>
                                          <a:pt x="647" y="51"/>
                                        </a:lnTo>
                                        <a:lnTo>
                                          <a:pt x="608" y="51"/>
                                        </a:lnTo>
                                        <a:cubicBezTo>
                                          <a:pt x="603" y="51"/>
                                          <a:pt x="600" y="54"/>
                                          <a:pt x="599" y="58"/>
                                        </a:cubicBezTo>
                                        <a:lnTo>
                                          <a:pt x="599" y="96"/>
                                        </a:lnTo>
                                        <a:lnTo>
                                          <a:pt x="727" y="96"/>
                                        </a:lnTo>
                                        <a:lnTo>
                                          <a:pt x="727" y="14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99" name="Skupina 3799"/>
                              <wpg:cNvGrpSpPr>
                                <a:grpSpLocks noChangeAspect="1"/>
                              </wpg:cNvGrpSpPr>
                              <wpg:grpSpPr>
                                <a:xfrm>
                                  <a:off x="2209189" y="7315"/>
                                  <a:ext cx="926302" cy="247018"/>
                                  <a:chOff x="2209190" y="7315"/>
                                  <a:chExt cx="4825365" cy="1295400"/>
                                </a:xfrm>
                              </wpg:grpSpPr>
                              <wps:wsp>
                                <wps:cNvPr id="3800" name="Freeform 5"/>
                                <wps:cNvSpPr>
                                  <a:spLocks noEditPoints="1"/>
                                </wps:cNvSpPr>
                                <wps:spPr bwMode="auto">
                                  <a:xfrm>
                                    <a:off x="2209190" y="7315"/>
                                    <a:ext cx="857885" cy="1295400"/>
                                  </a:xfrm>
                                  <a:custGeom>
                                    <a:avLst/>
                                    <a:gdLst>
                                      <a:gd name="T0" fmla="*/ 880 w 2074"/>
                                      <a:gd name="T1" fmla="*/ 1193 h 3129"/>
                                      <a:gd name="T2" fmla="*/ 1750 w 2074"/>
                                      <a:gd name="T3" fmla="*/ 1940 h 3129"/>
                                      <a:gd name="T4" fmla="*/ 1748 w 2074"/>
                                      <a:gd name="T5" fmla="*/ 1943 h 3129"/>
                                      <a:gd name="T6" fmla="*/ 870 w 2074"/>
                                      <a:gd name="T7" fmla="*/ 1463 h 3129"/>
                                      <a:gd name="T8" fmla="*/ 880 w 2074"/>
                                      <a:gd name="T9" fmla="*/ 1193 h 3129"/>
                                      <a:gd name="T10" fmla="*/ 863 w 2074"/>
                                      <a:gd name="T11" fmla="*/ 1637 h 3129"/>
                                      <a:gd name="T12" fmla="*/ 2072 w 2074"/>
                                      <a:gd name="T13" fmla="*/ 2172 h 3129"/>
                                      <a:gd name="T14" fmla="*/ 2074 w 2074"/>
                                      <a:gd name="T15" fmla="*/ 2168 h 3129"/>
                                      <a:gd name="T16" fmla="*/ 671 w 2074"/>
                                      <a:gd name="T17" fmla="*/ 772 h 3129"/>
                                      <a:gd name="T18" fmla="*/ 668 w 2074"/>
                                      <a:gd name="T19" fmla="*/ 774 h 3129"/>
                                      <a:gd name="T20" fmla="*/ 702 w 2074"/>
                                      <a:gd name="T21" fmla="*/ 1371 h 3129"/>
                                      <a:gd name="T22" fmla="*/ 327 w 2074"/>
                                      <a:gd name="T23" fmla="*/ 1166 h 3129"/>
                                      <a:gd name="T24" fmla="*/ 1112 w 2074"/>
                                      <a:gd name="T25" fmla="*/ 2 h 3129"/>
                                      <a:gd name="T26" fmla="*/ 1109 w 2074"/>
                                      <a:gd name="T27" fmla="*/ 0 h 3129"/>
                                      <a:gd name="T28" fmla="*/ 0 w 2074"/>
                                      <a:gd name="T29" fmla="*/ 739 h 3129"/>
                                      <a:gd name="T30" fmla="*/ 2 w 2074"/>
                                      <a:gd name="T31" fmla="*/ 741 h 3129"/>
                                      <a:gd name="T32" fmla="*/ 839 w 2074"/>
                                      <a:gd name="T33" fmla="*/ 294 h 3129"/>
                                      <a:gd name="T34" fmla="*/ 841 w 2074"/>
                                      <a:gd name="T35" fmla="*/ 294 h 3129"/>
                                      <a:gd name="T36" fmla="*/ 841 w 2074"/>
                                      <a:gd name="T37" fmla="*/ 296 h 3129"/>
                                      <a:gd name="T38" fmla="*/ 59 w 2074"/>
                                      <a:gd name="T39" fmla="*/ 1284 h 3129"/>
                                      <a:gd name="T40" fmla="*/ 713 w 2074"/>
                                      <a:gd name="T41" fmla="*/ 1571 h 3129"/>
                                      <a:gd name="T42" fmla="*/ 801 w 2074"/>
                                      <a:gd name="T43" fmla="*/ 3129 h 3129"/>
                                      <a:gd name="T44" fmla="*/ 807 w 2074"/>
                                      <a:gd name="T45" fmla="*/ 3129 h 3129"/>
                                      <a:gd name="T46" fmla="*/ 863 w 2074"/>
                                      <a:gd name="T47" fmla="*/ 1637 h 31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074" h="3129">
                                        <a:moveTo>
                                          <a:pt x="880" y="1193"/>
                                        </a:moveTo>
                                        <a:lnTo>
                                          <a:pt x="1750" y="1940"/>
                                        </a:lnTo>
                                        <a:lnTo>
                                          <a:pt x="1748" y="1943"/>
                                        </a:lnTo>
                                        <a:lnTo>
                                          <a:pt x="870" y="1463"/>
                                        </a:lnTo>
                                        <a:lnTo>
                                          <a:pt x="880" y="1193"/>
                                        </a:lnTo>
                                        <a:close/>
                                        <a:moveTo>
                                          <a:pt x="863" y="1637"/>
                                        </a:moveTo>
                                        <a:lnTo>
                                          <a:pt x="2072" y="2172"/>
                                        </a:lnTo>
                                        <a:lnTo>
                                          <a:pt x="2074" y="2168"/>
                                        </a:lnTo>
                                        <a:lnTo>
                                          <a:pt x="671" y="772"/>
                                        </a:lnTo>
                                        <a:lnTo>
                                          <a:pt x="668" y="774"/>
                                        </a:lnTo>
                                        <a:lnTo>
                                          <a:pt x="702" y="1371"/>
                                        </a:lnTo>
                                        <a:lnTo>
                                          <a:pt x="327" y="1166"/>
                                        </a:lnTo>
                                        <a:lnTo>
                                          <a:pt x="1112" y="2"/>
                                        </a:lnTo>
                                        <a:lnTo>
                                          <a:pt x="1109" y="0"/>
                                        </a:lnTo>
                                        <a:lnTo>
                                          <a:pt x="0" y="739"/>
                                        </a:lnTo>
                                        <a:lnTo>
                                          <a:pt x="2" y="741"/>
                                        </a:lnTo>
                                        <a:lnTo>
                                          <a:pt x="839" y="294"/>
                                        </a:lnTo>
                                        <a:lnTo>
                                          <a:pt x="841" y="294"/>
                                        </a:lnTo>
                                        <a:lnTo>
                                          <a:pt x="841" y="296"/>
                                        </a:lnTo>
                                        <a:lnTo>
                                          <a:pt x="59" y="1284"/>
                                        </a:lnTo>
                                        <a:lnTo>
                                          <a:pt x="713" y="1571"/>
                                        </a:lnTo>
                                        <a:lnTo>
                                          <a:pt x="801" y="3129"/>
                                        </a:lnTo>
                                        <a:lnTo>
                                          <a:pt x="807" y="3129"/>
                                        </a:lnTo>
                                        <a:lnTo>
                                          <a:pt x="863" y="1637"/>
                                        </a:lnTo>
                                        <a:close/>
                                      </a:path>
                                    </a:pathLst>
                                  </a:custGeom>
                                  <a:solidFill>
                                    <a:srgbClr val="CF0A2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1" name="Freeform 6"/>
                                <wps:cNvSpPr>
                                  <a:spLocks noEditPoints="1"/>
                                </wps:cNvSpPr>
                                <wps:spPr bwMode="auto">
                                  <a:xfrm>
                                    <a:off x="3537611" y="477215"/>
                                    <a:ext cx="3496944" cy="384809"/>
                                  </a:xfrm>
                                  <a:custGeom>
                                    <a:avLst/>
                                    <a:gdLst>
                                      <a:gd name="T0" fmla="*/ 101 w 8455"/>
                                      <a:gd name="T1" fmla="*/ 403 h 929"/>
                                      <a:gd name="T2" fmla="*/ 101 w 8455"/>
                                      <a:gd name="T3" fmla="*/ 96 h 929"/>
                                      <a:gd name="T4" fmla="*/ 0 w 8455"/>
                                      <a:gd name="T5" fmla="*/ 735 h 929"/>
                                      <a:gd name="T6" fmla="*/ 846 w 8455"/>
                                      <a:gd name="T7" fmla="*/ 664 h 929"/>
                                      <a:gd name="T8" fmla="*/ 680 w 8455"/>
                                      <a:gd name="T9" fmla="*/ 584 h 929"/>
                                      <a:gd name="T10" fmla="*/ 1486 w 8455"/>
                                      <a:gd name="T11" fmla="*/ 470 h 929"/>
                                      <a:gd name="T12" fmla="*/ 1455 w 8455"/>
                                      <a:gd name="T13" fmla="*/ 716 h 929"/>
                                      <a:gd name="T14" fmla="*/ 1486 w 8455"/>
                                      <a:gd name="T15" fmla="*/ 500 h 929"/>
                                      <a:gd name="T16" fmla="*/ 1391 w 8455"/>
                                      <a:gd name="T17" fmla="*/ 428 h 929"/>
                                      <a:gd name="T18" fmla="*/ 1973 w 8455"/>
                                      <a:gd name="T19" fmla="*/ 205 h 929"/>
                                      <a:gd name="T20" fmla="*/ 1649 w 8455"/>
                                      <a:gd name="T21" fmla="*/ 735 h 929"/>
                                      <a:gd name="T22" fmla="*/ 2108 w 8455"/>
                                      <a:gd name="T23" fmla="*/ 735 h 929"/>
                                      <a:gd name="T24" fmla="*/ 2344 w 8455"/>
                                      <a:gd name="T25" fmla="*/ 587 h 929"/>
                                      <a:gd name="T26" fmla="*/ 2344 w 8455"/>
                                      <a:gd name="T27" fmla="*/ 205 h 929"/>
                                      <a:gd name="T28" fmla="*/ 2176 w 8455"/>
                                      <a:gd name="T29" fmla="*/ 205 h 929"/>
                                      <a:gd name="T30" fmla="*/ 2392 w 8455"/>
                                      <a:gd name="T31" fmla="*/ 744 h 929"/>
                                      <a:gd name="T32" fmla="*/ 2714 w 8455"/>
                                      <a:gd name="T33" fmla="*/ 310 h 929"/>
                                      <a:gd name="T34" fmla="*/ 2715 w 8455"/>
                                      <a:gd name="T35" fmla="*/ 735 h 929"/>
                                      <a:gd name="T36" fmla="*/ 3234 w 8455"/>
                                      <a:gd name="T37" fmla="*/ 195 h 929"/>
                                      <a:gd name="T38" fmla="*/ 3397 w 8455"/>
                                      <a:gd name="T39" fmla="*/ 469 h 929"/>
                                      <a:gd name="T40" fmla="*/ 3397 w 8455"/>
                                      <a:gd name="T41" fmla="*/ 469 h 929"/>
                                      <a:gd name="T42" fmla="*/ 4041 w 8455"/>
                                      <a:gd name="T43" fmla="*/ 10 h 929"/>
                                      <a:gd name="T44" fmla="*/ 4657 w 8455"/>
                                      <a:gd name="T45" fmla="*/ 766 h 929"/>
                                      <a:gd name="T46" fmla="*/ 4493 w 8455"/>
                                      <a:gd name="T47" fmla="*/ 851 h 929"/>
                                      <a:gd name="T48" fmla="*/ 4657 w 8455"/>
                                      <a:gd name="T49" fmla="*/ 766 h 929"/>
                                      <a:gd name="T50" fmla="*/ 4657 w 8455"/>
                                      <a:gd name="T51" fmla="*/ 116 h 929"/>
                                      <a:gd name="T52" fmla="*/ 5204 w 8455"/>
                                      <a:gd name="T53" fmla="*/ 205 h 929"/>
                                      <a:gd name="T54" fmla="*/ 4940 w 8455"/>
                                      <a:gd name="T55" fmla="*/ 205 h 929"/>
                                      <a:gd name="T56" fmla="*/ 5206 w 8455"/>
                                      <a:gd name="T57" fmla="*/ 643 h 929"/>
                                      <a:gd name="T58" fmla="*/ 5767 w 8455"/>
                                      <a:gd name="T59" fmla="*/ 195 h 929"/>
                                      <a:gd name="T60" fmla="*/ 5502 w 8455"/>
                                      <a:gd name="T61" fmla="*/ 735 h 929"/>
                                      <a:gd name="T62" fmla="*/ 5999 w 8455"/>
                                      <a:gd name="T63" fmla="*/ 469 h 929"/>
                                      <a:gd name="T64" fmla="*/ 5750 w 8455"/>
                                      <a:gd name="T65" fmla="*/ 274 h 929"/>
                                      <a:gd name="T66" fmla="*/ 6322 w 8455"/>
                                      <a:gd name="T67" fmla="*/ 664 h 929"/>
                                      <a:gd name="T68" fmla="*/ 6157 w 8455"/>
                                      <a:gd name="T69" fmla="*/ 584 h 929"/>
                                      <a:gd name="T70" fmla="*/ 6631 w 8455"/>
                                      <a:gd name="T71" fmla="*/ 205 h 929"/>
                                      <a:gd name="T72" fmla="*/ 6406 w 8455"/>
                                      <a:gd name="T73" fmla="*/ 845 h 929"/>
                                      <a:gd name="T74" fmla="*/ 6631 w 8455"/>
                                      <a:gd name="T75" fmla="*/ 0 h 929"/>
                                      <a:gd name="T76" fmla="*/ 6631 w 8455"/>
                                      <a:gd name="T77" fmla="*/ 0 h 929"/>
                                      <a:gd name="T78" fmla="*/ 6815 w 8455"/>
                                      <a:gd name="T79" fmla="*/ 214 h 929"/>
                                      <a:gd name="T80" fmla="*/ 7129 w 8455"/>
                                      <a:gd name="T81" fmla="*/ 434 h 929"/>
                                      <a:gd name="T82" fmla="*/ 7131 w 8455"/>
                                      <a:gd name="T83" fmla="*/ 672 h 929"/>
                                      <a:gd name="T84" fmla="*/ 6983 w 8455"/>
                                      <a:gd name="T85" fmla="*/ 670 h 929"/>
                                      <a:gd name="T86" fmla="*/ 7129 w 8455"/>
                                      <a:gd name="T87" fmla="*/ 536 h 929"/>
                                      <a:gd name="T88" fmla="*/ 7499 w 8455"/>
                                      <a:gd name="T89" fmla="*/ 297 h 929"/>
                                      <a:gd name="T90" fmla="*/ 7500 w 8455"/>
                                      <a:gd name="T91" fmla="*/ 735 h 929"/>
                                      <a:gd name="T92" fmla="*/ 7765 w 8455"/>
                                      <a:gd name="T93" fmla="*/ 735 h 929"/>
                                      <a:gd name="T94" fmla="*/ 8224 w 8455"/>
                                      <a:gd name="T95" fmla="*/ 195 h 929"/>
                                      <a:gd name="T96" fmla="*/ 8359 w 8455"/>
                                      <a:gd name="T97" fmla="*/ 381 h 929"/>
                                      <a:gd name="T98" fmla="*/ 8195 w 8455"/>
                                      <a:gd name="T99" fmla="*/ 744 h 929"/>
                                      <a:gd name="T100" fmla="*/ 8359 w 8455"/>
                                      <a:gd name="T101" fmla="*/ 536 h 929"/>
                                      <a:gd name="T102" fmla="*/ 8359 w 8455"/>
                                      <a:gd name="T103" fmla="*/ 505 h 9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8455" h="929">
                                        <a:moveTo>
                                          <a:pt x="501" y="735"/>
                                        </a:moveTo>
                                        <a:lnTo>
                                          <a:pt x="501" y="649"/>
                                        </a:lnTo>
                                        <a:lnTo>
                                          <a:pt x="101" y="649"/>
                                        </a:lnTo>
                                        <a:lnTo>
                                          <a:pt x="101" y="403"/>
                                        </a:lnTo>
                                        <a:lnTo>
                                          <a:pt x="476" y="403"/>
                                        </a:lnTo>
                                        <a:lnTo>
                                          <a:pt x="476" y="317"/>
                                        </a:lnTo>
                                        <a:lnTo>
                                          <a:pt x="101" y="317"/>
                                        </a:lnTo>
                                        <a:lnTo>
                                          <a:pt x="101" y="96"/>
                                        </a:lnTo>
                                        <a:lnTo>
                                          <a:pt x="501" y="96"/>
                                        </a:lnTo>
                                        <a:lnTo>
                                          <a:pt x="501" y="10"/>
                                        </a:lnTo>
                                        <a:lnTo>
                                          <a:pt x="0" y="10"/>
                                        </a:lnTo>
                                        <a:lnTo>
                                          <a:pt x="0" y="735"/>
                                        </a:lnTo>
                                        <a:lnTo>
                                          <a:pt x="501" y="735"/>
                                        </a:lnTo>
                                        <a:close/>
                                        <a:moveTo>
                                          <a:pt x="894" y="741"/>
                                        </a:moveTo>
                                        <a:lnTo>
                                          <a:pt x="894" y="664"/>
                                        </a:lnTo>
                                        <a:lnTo>
                                          <a:pt x="846" y="664"/>
                                        </a:lnTo>
                                        <a:cubicBezTo>
                                          <a:pt x="796" y="664"/>
                                          <a:pt x="775" y="640"/>
                                          <a:pt x="775" y="578"/>
                                        </a:cubicBezTo>
                                        <a:lnTo>
                                          <a:pt x="775" y="10"/>
                                        </a:lnTo>
                                        <a:lnTo>
                                          <a:pt x="680" y="10"/>
                                        </a:lnTo>
                                        <a:lnTo>
                                          <a:pt x="680" y="584"/>
                                        </a:lnTo>
                                        <a:cubicBezTo>
                                          <a:pt x="680" y="695"/>
                                          <a:pt x="743" y="741"/>
                                          <a:pt x="832" y="741"/>
                                        </a:cubicBezTo>
                                        <a:lnTo>
                                          <a:pt x="894" y="741"/>
                                        </a:lnTo>
                                        <a:close/>
                                        <a:moveTo>
                                          <a:pt x="1486" y="500"/>
                                        </a:moveTo>
                                        <a:lnTo>
                                          <a:pt x="1486" y="470"/>
                                        </a:lnTo>
                                        <a:cubicBezTo>
                                          <a:pt x="1486" y="315"/>
                                          <a:pt x="1399" y="195"/>
                                          <a:pt x="1245" y="195"/>
                                        </a:cubicBezTo>
                                        <a:cubicBezTo>
                                          <a:pt x="1088" y="195"/>
                                          <a:pt x="993" y="322"/>
                                          <a:pt x="993" y="469"/>
                                        </a:cubicBezTo>
                                        <a:cubicBezTo>
                                          <a:pt x="993" y="631"/>
                                          <a:pt x="1099" y="744"/>
                                          <a:pt x="1280" y="744"/>
                                        </a:cubicBezTo>
                                        <a:cubicBezTo>
                                          <a:pt x="1338" y="744"/>
                                          <a:pt x="1395" y="735"/>
                                          <a:pt x="1455" y="716"/>
                                        </a:cubicBezTo>
                                        <a:lnTo>
                                          <a:pt x="1437" y="644"/>
                                        </a:lnTo>
                                        <a:cubicBezTo>
                                          <a:pt x="1391" y="656"/>
                                          <a:pt x="1330" y="665"/>
                                          <a:pt x="1280" y="665"/>
                                        </a:cubicBezTo>
                                        <a:cubicBezTo>
                                          <a:pt x="1163" y="665"/>
                                          <a:pt x="1096" y="604"/>
                                          <a:pt x="1089" y="500"/>
                                        </a:cubicBezTo>
                                        <a:lnTo>
                                          <a:pt x="1486" y="500"/>
                                        </a:lnTo>
                                        <a:close/>
                                        <a:moveTo>
                                          <a:pt x="1391" y="428"/>
                                        </a:moveTo>
                                        <a:lnTo>
                                          <a:pt x="1089" y="428"/>
                                        </a:lnTo>
                                        <a:cubicBezTo>
                                          <a:pt x="1099" y="331"/>
                                          <a:pt x="1158" y="273"/>
                                          <a:pt x="1245" y="273"/>
                                        </a:cubicBezTo>
                                        <a:cubicBezTo>
                                          <a:pt x="1334" y="273"/>
                                          <a:pt x="1383" y="333"/>
                                          <a:pt x="1391" y="428"/>
                                        </a:cubicBezTo>
                                        <a:close/>
                                        <a:moveTo>
                                          <a:pt x="2108" y="735"/>
                                        </a:moveTo>
                                        <a:lnTo>
                                          <a:pt x="1817" y="463"/>
                                        </a:lnTo>
                                        <a:lnTo>
                                          <a:pt x="2094" y="205"/>
                                        </a:lnTo>
                                        <a:lnTo>
                                          <a:pt x="1973" y="205"/>
                                        </a:lnTo>
                                        <a:lnTo>
                                          <a:pt x="1745" y="419"/>
                                        </a:lnTo>
                                        <a:lnTo>
                                          <a:pt x="1745" y="10"/>
                                        </a:lnTo>
                                        <a:lnTo>
                                          <a:pt x="1649" y="10"/>
                                        </a:lnTo>
                                        <a:lnTo>
                                          <a:pt x="1649" y="735"/>
                                        </a:lnTo>
                                        <a:lnTo>
                                          <a:pt x="1745" y="735"/>
                                        </a:lnTo>
                                        <a:lnTo>
                                          <a:pt x="1745" y="507"/>
                                        </a:lnTo>
                                        <a:lnTo>
                                          <a:pt x="1988" y="735"/>
                                        </a:lnTo>
                                        <a:lnTo>
                                          <a:pt x="2108" y="735"/>
                                        </a:lnTo>
                                        <a:close/>
                                        <a:moveTo>
                                          <a:pt x="2466" y="734"/>
                                        </a:moveTo>
                                        <a:lnTo>
                                          <a:pt x="2457" y="663"/>
                                        </a:lnTo>
                                        <a:cubicBezTo>
                                          <a:pt x="2439" y="667"/>
                                          <a:pt x="2419" y="669"/>
                                          <a:pt x="2405" y="669"/>
                                        </a:cubicBezTo>
                                        <a:cubicBezTo>
                                          <a:pt x="2367" y="669"/>
                                          <a:pt x="2344" y="651"/>
                                          <a:pt x="2344" y="587"/>
                                        </a:cubicBezTo>
                                        <a:lnTo>
                                          <a:pt x="2344" y="276"/>
                                        </a:lnTo>
                                        <a:lnTo>
                                          <a:pt x="2448" y="276"/>
                                        </a:lnTo>
                                        <a:lnTo>
                                          <a:pt x="2448" y="205"/>
                                        </a:lnTo>
                                        <a:lnTo>
                                          <a:pt x="2344" y="205"/>
                                        </a:lnTo>
                                        <a:lnTo>
                                          <a:pt x="2344" y="54"/>
                                        </a:lnTo>
                                        <a:lnTo>
                                          <a:pt x="2248" y="54"/>
                                        </a:lnTo>
                                        <a:lnTo>
                                          <a:pt x="2248" y="205"/>
                                        </a:lnTo>
                                        <a:lnTo>
                                          <a:pt x="2176" y="205"/>
                                        </a:lnTo>
                                        <a:lnTo>
                                          <a:pt x="2176" y="276"/>
                                        </a:lnTo>
                                        <a:lnTo>
                                          <a:pt x="2248" y="276"/>
                                        </a:lnTo>
                                        <a:lnTo>
                                          <a:pt x="2248" y="589"/>
                                        </a:lnTo>
                                        <a:cubicBezTo>
                                          <a:pt x="2248" y="703"/>
                                          <a:pt x="2305" y="744"/>
                                          <a:pt x="2392" y="744"/>
                                        </a:cubicBezTo>
                                        <a:cubicBezTo>
                                          <a:pt x="2413" y="744"/>
                                          <a:pt x="2443" y="741"/>
                                          <a:pt x="2466" y="734"/>
                                        </a:cubicBezTo>
                                        <a:close/>
                                        <a:moveTo>
                                          <a:pt x="2896" y="280"/>
                                        </a:moveTo>
                                        <a:lnTo>
                                          <a:pt x="2896" y="196"/>
                                        </a:lnTo>
                                        <a:cubicBezTo>
                                          <a:pt x="2815" y="196"/>
                                          <a:pt x="2743" y="253"/>
                                          <a:pt x="2714" y="310"/>
                                        </a:cubicBezTo>
                                        <a:lnTo>
                                          <a:pt x="2714" y="205"/>
                                        </a:lnTo>
                                        <a:lnTo>
                                          <a:pt x="2619" y="205"/>
                                        </a:lnTo>
                                        <a:lnTo>
                                          <a:pt x="2619" y="735"/>
                                        </a:lnTo>
                                        <a:lnTo>
                                          <a:pt x="2715" y="735"/>
                                        </a:lnTo>
                                        <a:lnTo>
                                          <a:pt x="2715" y="479"/>
                                        </a:lnTo>
                                        <a:cubicBezTo>
                                          <a:pt x="2715" y="381"/>
                                          <a:pt x="2793" y="280"/>
                                          <a:pt x="2896" y="280"/>
                                        </a:cubicBezTo>
                                        <a:close/>
                                        <a:moveTo>
                                          <a:pt x="3493" y="469"/>
                                        </a:moveTo>
                                        <a:cubicBezTo>
                                          <a:pt x="3493" y="322"/>
                                          <a:pt x="3391" y="195"/>
                                          <a:pt x="3234" y="195"/>
                                        </a:cubicBezTo>
                                        <a:cubicBezTo>
                                          <a:pt x="3078" y="195"/>
                                          <a:pt x="2977" y="322"/>
                                          <a:pt x="2977" y="469"/>
                                        </a:cubicBezTo>
                                        <a:cubicBezTo>
                                          <a:pt x="2977" y="616"/>
                                          <a:pt x="3078" y="744"/>
                                          <a:pt x="3234" y="744"/>
                                        </a:cubicBezTo>
                                        <a:cubicBezTo>
                                          <a:pt x="3392" y="744"/>
                                          <a:pt x="3493" y="616"/>
                                          <a:pt x="3493" y="469"/>
                                        </a:cubicBezTo>
                                        <a:close/>
                                        <a:moveTo>
                                          <a:pt x="3397" y="469"/>
                                        </a:moveTo>
                                        <a:cubicBezTo>
                                          <a:pt x="3397" y="586"/>
                                          <a:pt x="3335" y="665"/>
                                          <a:pt x="3234" y="665"/>
                                        </a:cubicBezTo>
                                        <a:cubicBezTo>
                                          <a:pt x="3134" y="665"/>
                                          <a:pt x="3073" y="586"/>
                                          <a:pt x="3073" y="469"/>
                                        </a:cubicBezTo>
                                        <a:cubicBezTo>
                                          <a:pt x="3073" y="353"/>
                                          <a:pt x="3134" y="273"/>
                                          <a:pt x="3234" y="273"/>
                                        </a:cubicBezTo>
                                        <a:cubicBezTo>
                                          <a:pt x="3335" y="273"/>
                                          <a:pt x="3397" y="353"/>
                                          <a:pt x="3397" y="469"/>
                                        </a:cubicBezTo>
                                        <a:close/>
                                        <a:moveTo>
                                          <a:pt x="4411" y="735"/>
                                        </a:moveTo>
                                        <a:lnTo>
                                          <a:pt x="4411" y="649"/>
                                        </a:lnTo>
                                        <a:lnTo>
                                          <a:pt x="4041" y="649"/>
                                        </a:lnTo>
                                        <a:lnTo>
                                          <a:pt x="4041" y="10"/>
                                        </a:lnTo>
                                        <a:lnTo>
                                          <a:pt x="3941" y="10"/>
                                        </a:lnTo>
                                        <a:lnTo>
                                          <a:pt x="3941" y="735"/>
                                        </a:lnTo>
                                        <a:lnTo>
                                          <a:pt x="4411" y="735"/>
                                        </a:lnTo>
                                        <a:close/>
                                        <a:moveTo>
                                          <a:pt x="4657" y="766"/>
                                        </a:moveTo>
                                        <a:lnTo>
                                          <a:pt x="4657" y="205"/>
                                        </a:lnTo>
                                        <a:lnTo>
                                          <a:pt x="4562" y="205"/>
                                        </a:lnTo>
                                        <a:lnTo>
                                          <a:pt x="4562" y="761"/>
                                        </a:lnTo>
                                        <a:cubicBezTo>
                                          <a:pt x="4562" y="820"/>
                                          <a:pt x="4546" y="851"/>
                                          <a:pt x="4493" y="851"/>
                                        </a:cubicBezTo>
                                        <a:cubicBezTo>
                                          <a:pt x="4471" y="851"/>
                                          <a:pt x="4453" y="849"/>
                                          <a:pt x="4433" y="845"/>
                                        </a:cubicBezTo>
                                        <a:lnTo>
                                          <a:pt x="4428" y="920"/>
                                        </a:lnTo>
                                        <a:cubicBezTo>
                                          <a:pt x="4449" y="926"/>
                                          <a:pt x="4485" y="929"/>
                                          <a:pt x="4506" y="929"/>
                                        </a:cubicBezTo>
                                        <a:cubicBezTo>
                                          <a:pt x="4598" y="929"/>
                                          <a:pt x="4657" y="877"/>
                                          <a:pt x="4657" y="766"/>
                                        </a:cubicBezTo>
                                        <a:close/>
                                        <a:moveTo>
                                          <a:pt x="4657" y="0"/>
                                        </a:moveTo>
                                        <a:lnTo>
                                          <a:pt x="4562" y="0"/>
                                        </a:lnTo>
                                        <a:lnTo>
                                          <a:pt x="4562" y="116"/>
                                        </a:lnTo>
                                        <a:lnTo>
                                          <a:pt x="4657" y="116"/>
                                        </a:lnTo>
                                        <a:lnTo>
                                          <a:pt x="4657" y="0"/>
                                        </a:lnTo>
                                        <a:close/>
                                        <a:moveTo>
                                          <a:pt x="5300" y="735"/>
                                        </a:moveTo>
                                        <a:lnTo>
                                          <a:pt x="5300" y="205"/>
                                        </a:lnTo>
                                        <a:lnTo>
                                          <a:pt x="5204" y="205"/>
                                        </a:lnTo>
                                        <a:lnTo>
                                          <a:pt x="5204" y="486"/>
                                        </a:lnTo>
                                        <a:cubicBezTo>
                                          <a:pt x="5204" y="591"/>
                                          <a:pt x="5127" y="657"/>
                                          <a:pt x="5052" y="657"/>
                                        </a:cubicBezTo>
                                        <a:cubicBezTo>
                                          <a:pt x="4973" y="657"/>
                                          <a:pt x="4940" y="615"/>
                                          <a:pt x="4940" y="537"/>
                                        </a:cubicBezTo>
                                        <a:lnTo>
                                          <a:pt x="4940" y="205"/>
                                        </a:lnTo>
                                        <a:lnTo>
                                          <a:pt x="4843" y="205"/>
                                        </a:lnTo>
                                        <a:lnTo>
                                          <a:pt x="4843" y="549"/>
                                        </a:lnTo>
                                        <a:cubicBezTo>
                                          <a:pt x="4843" y="667"/>
                                          <a:pt x="4903" y="744"/>
                                          <a:pt x="5022" y="744"/>
                                        </a:cubicBezTo>
                                        <a:cubicBezTo>
                                          <a:pt x="5102" y="744"/>
                                          <a:pt x="5170" y="701"/>
                                          <a:pt x="5206" y="643"/>
                                        </a:cubicBezTo>
                                        <a:lnTo>
                                          <a:pt x="5206" y="735"/>
                                        </a:lnTo>
                                        <a:lnTo>
                                          <a:pt x="5300" y="735"/>
                                        </a:lnTo>
                                        <a:close/>
                                        <a:moveTo>
                                          <a:pt x="5999" y="469"/>
                                        </a:moveTo>
                                        <a:cubicBezTo>
                                          <a:pt x="5999" y="334"/>
                                          <a:pt x="5927" y="195"/>
                                          <a:pt x="5767" y="195"/>
                                        </a:cubicBezTo>
                                        <a:cubicBezTo>
                                          <a:pt x="5695" y="195"/>
                                          <a:pt x="5637" y="229"/>
                                          <a:pt x="5599" y="292"/>
                                        </a:cubicBezTo>
                                        <a:lnTo>
                                          <a:pt x="5599" y="10"/>
                                        </a:lnTo>
                                        <a:lnTo>
                                          <a:pt x="5502" y="10"/>
                                        </a:lnTo>
                                        <a:lnTo>
                                          <a:pt x="5502" y="735"/>
                                        </a:lnTo>
                                        <a:lnTo>
                                          <a:pt x="5599" y="735"/>
                                        </a:lnTo>
                                        <a:lnTo>
                                          <a:pt x="5599" y="647"/>
                                        </a:lnTo>
                                        <a:cubicBezTo>
                                          <a:pt x="5636" y="707"/>
                                          <a:pt x="5695" y="744"/>
                                          <a:pt x="5767" y="744"/>
                                        </a:cubicBezTo>
                                        <a:cubicBezTo>
                                          <a:pt x="5926" y="744"/>
                                          <a:pt x="5999" y="601"/>
                                          <a:pt x="5999" y="469"/>
                                        </a:cubicBezTo>
                                        <a:close/>
                                        <a:moveTo>
                                          <a:pt x="5902" y="469"/>
                                        </a:moveTo>
                                        <a:cubicBezTo>
                                          <a:pt x="5902" y="577"/>
                                          <a:pt x="5851" y="665"/>
                                          <a:pt x="5750" y="665"/>
                                        </a:cubicBezTo>
                                        <a:cubicBezTo>
                                          <a:pt x="5652" y="665"/>
                                          <a:pt x="5599" y="578"/>
                                          <a:pt x="5599" y="469"/>
                                        </a:cubicBezTo>
                                        <a:cubicBezTo>
                                          <a:pt x="5599" y="360"/>
                                          <a:pt x="5652" y="274"/>
                                          <a:pt x="5750" y="274"/>
                                        </a:cubicBezTo>
                                        <a:cubicBezTo>
                                          <a:pt x="5851" y="274"/>
                                          <a:pt x="5902" y="361"/>
                                          <a:pt x="5902" y="469"/>
                                        </a:cubicBezTo>
                                        <a:close/>
                                        <a:moveTo>
                                          <a:pt x="6370" y="741"/>
                                        </a:moveTo>
                                        <a:lnTo>
                                          <a:pt x="6370" y="664"/>
                                        </a:lnTo>
                                        <a:lnTo>
                                          <a:pt x="6322" y="664"/>
                                        </a:lnTo>
                                        <a:cubicBezTo>
                                          <a:pt x="6272" y="664"/>
                                          <a:pt x="6252" y="640"/>
                                          <a:pt x="6252" y="578"/>
                                        </a:cubicBezTo>
                                        <a:lnTo>
                                          <a:pt x="6252" y="10"/>
                                        </a:lnTo>
                                        <a:lnTo>
                                          <a:pt x="6157" y="10"/>
                                        </a:lnTo>
                                        <a:lnTo>
                                          <a:pt x="6157" y="584"/>
                                        </a:lnTo>
                                        <a:cubicBezTo>
                                          <a:pt x="6157" y="695"/>
                                          <a:pt x="6219" y="741"/>
                                          <a:pt x="6308" y="741"/>
                                        </a:cubicBezTo>
                                        <a:lnTo>
                                          <a:pt x="6370" y="741"/>
                                        </a:lnTo>
                                        <a:close/>
                                        <a:moveTo>
                                          <a:pt x="6631" y="766"/>
                                        </a:moveTo>
                                        <a:lnTo>
                                          <a:pt x="6631" y="205"/>
                                        </a:lnTo>
                                        <a:lnTo>
                                          <a:pt x="6535" y="205"/>
                                        </a:lnTo>
                                        <a:lnTo>
                                          <a:pt x="6535" y="761"/>
                                        </a:lnTo>
                                        <a:cubicBezTo>
                                          <a:pt x="6535" y="820"/>
                                          <a:pt x="6520" y="851"/>
                                          <a:pt x="6466" y="851"/>
                                        </a:cubicBezTo>
                                        <a:cubicBezTo>
                                          <a:pt x="6444" y="851"/>
                                          <a:pt x="6426" y="849"/>
                                          <a:pt x="6406" y="845"/>
                                        </a:cubicBezTo>
                                        <a:lnTo>
                                          <a:pt x="6401" y="920"/>
                                        </a:lnTo>
                                        <a:cubicBezTo>
                                          <a:pt x="6423" y="926"/>
                                          <a:pt x="6459" y="929"/>
                                          <a:pt x="6479" y="929"/>
                                        </a:cubicBezTo>
                                        <a:cubicBezTo>
                                          <a:pt x="6571" y="929"/>
                                          <a:pt x="6631" y="877"/>
                                          <a:pt x="6631" y="766"/>
                                        </a:cubicBezTo>
                                        <a:close/>
                                        <a:moveTo>
                                          <a:pt x="6631" y="0"/>
                                        </a:moveTo>
                                        <a:lnTo>
                                          <a:pt x="6535" y="0"/>
                                        </a:lnTo>
                                        <a:lnTo>
                                          <a:pt x="6535" y="116"/>
                                        </a:lnTo>
                                        <a:lnTo>
                                          <a:pt x="6631" y="116"/>
                                        </a:lnTo>
                                        <a:lnTo>
                                          <a:pt x="6631" y="0"/>
                                        </a:lnTo>
                                        <a:close/>
                                        <a:moveTo>
                                          <a:pt x="7224" y="735"/>
                                        </a:moveTo>
                                        <a:lnTo>
                                          <a:pt x="7224" y="380"/>
                                        </a:lnTo>
                                        <a:cubicBezTo>
                                          <a:pt x="7224" y="263"/>
                                          <a:pt x="7144" y="195"/>
                                          <a:pt x="6994" y="195"/>
                                        </a:cubicBezTo>
                                        <a:cubicBezTo>
                                          <a:pt x="6935" y="195"/>
                                          <a:pt x="6870" y="201"/>
                                          <a:pt x="6815" y="214"/>
                                        </a:cubicBezTo>
                                        <a:lnTo>
                                          <a:pt x="6825" y="288"/>
                                        </a:lnTo>
                                        <a:cubicBezTo>
                                          <a:pt x="6882" y="278"/>
                                          <a:pt x="6936" y="274"/>
                                          <a:pt x="6987" y="274"/>
                                        </a:cubicBezTo>
                                        <a:cubicBezTo>
                                          <a:pt x="7095" y="274"/>
                                          <a:pt x="7129" y="315"/>
                                          <a:pt x="7129" y="381"/>
                                        </a:cubicBezTo>
                                        <a:lnTo>
                                          <a:pt x="7129" y="434"/>
                                        </a:lnTo>
                                        <a:lnTo>
                                          <a:pt x="6959" y="434"/>
                                        </a:lnTo>
                                        <a:cubicBezTo>
                                          <a:pt x="6849" y="434"/>
                                          <a:pt x="6786" y="489"/>
                                          <a:pt x="6786" y="587"/>
                                        </a:cubicBezTo>
                                        <a:cubicBezTo>
                                          <a:pt x="6786" y="686"/>
                                          <a:pt x="6857" y="744"/>
                                          <a:pt x="6965" y="744"/>
                                        </a:cubicBezTo>
                                        <a:cubicBezTo>
                                          <a:pt x="7041" y="744"/>
                                          <a:pt x="7098" y="717"/>
                                          <a:pt x="7131" y="672"/>
                                        </a:cubicBezTo>
                                        <a:lnTo>
                                          <a:pt x="7131" y="735"/>
                                        </a:lnTo>
                                        <a:lnTo>
                                          <a:pt x="7224" y="735"/>
                                        </a:lnTo>
                                        <a:close/>
                                        <a:moveTo>
                                          <a:pt x="7129" y="536"/>
                                        </a:moveTo>
                                        <a:cubicBezTo>
                                          <a:pt x="7129" y="618"/>
                                          <a:pt x="7073" y="670"/>
                                          <a:pt x="6983" y="670"/>
                                        </a:cubicBezTo>
                                        <a:cubicBezTo>
                                          <a:pt x="6918" y="670"/>
                                          <a:pt x="6882" y="645"/>
                                          <a:pt x="6882" y="589"/>
                                        </a:cubicBezTo>
                                        <a:cubicBezTo>
                                          <a:pt x="6882" y="530"/>
                                          <a:pt x="6914" y="505"/>
                                          <a:pt x="6982" y="505"/>
                                        </a:cubicBezTo>
                                        <a:lnTo>
                                          <a:pt x="7129" y="505"/>
                                        </a:lnTo>
                                        <a:lnTo>
                                          <a:pt x="7129" y="536"/>
                                        </a:lnTo>
                                        <a:close/>
                                        <a:moveTo>
                                          <a:pt x="7861" y="735"/>
                                        </a:moveTo>
                                        <a:lnTo>
                                          <a:pt x="7861" y="391"/>
                                        </a:lnTo>
                                        <a:cubicBezTo>
                                          <a:pt x="7861" y="273"/>
                                          <a:pt x="7802" y="195"/>
                                          <a:pt x="7682" y="195"/>
                                        </a:cubicBezTo>
                                        <a:cubicBezTo>
                                          <a:pt x="7603" y="195"/>
                                          <a:pt x="7535" y="238"/>
                                          <a:pt x="7499" y="297"/>
                                        </a:cubicBezTo>
                                        <a:lnTo>
                                          <a:pt x="7499" y="205"/>
                                        </a:lnTo>
                                        <a:lnTo>
                                          <a:pt x="7404" y="205"/>
                                        </a:lnTo>
                                        <a:lnTo>
                                          <a:pt x="7404" y="735"/>
                                        </a:lnTo>
                                        <a:lnTo>
                                          <a:pt x="7500" y="735"/>
                                        </a:lnTo>
                                        <a:lnTo>
                                          <a:pt x="7500" y="454"/>
                                        </a:lnTo>
                                        <a:cubicBezTo>
                                          <a:pt x="7500" y="348"/>
                                          <a:pt x="7578" y="282"/>
                                          <a:pt x="7653" y="282"/>
                                        </a:cubicBezTo>
                                        <a:cubicBezTo>
                                          <a:pt x="7731" y="282"/>
                                          <a:pt x="7765" y="323"/>
                                          <a:pt x="7765" y="402"/>
                                        </a:cubicBezTo>
                                        <a:lnTo>
                                          <a:pt x="7765" y="735"/>
                                        </a:lnTo>
                                        <a:lnTo>
                                          <a:pt x="7861" y="735"/>
                                        </a:lnTo>
                                        <a:close/>
                                        <a:moveTo>
                                          <a:pt x="8455" y="735"/>
                                        </a:moveTo>
                                        <a:lnTo>
                                          <a:pt x="8455" y="380"/>
                                        </a:lnTo>
                                        <a:cubicBezTo>
                                          <a:pt x="8455" y="263"/>
                                          <a:pt x="8374" y="195"/>
                                          <a:pt x="8224" y="195"/>
                                        </a:cubicBezTo>
                                        <a:cubicBezTo>
                                          <a:pt x="8165" y="195"/>
                                          <a:pt x="8101" y="201"/>
                                          <a:pt x="8045" y="214"/>
                                        </a:cubicBezTo>
                                        <a:lnTo>
                                          <a:pt x="8055" y="288"/>
                                        </a:lnTo>
                                        <a:cubicBezTo>
                                          <a:pt x="8112" y="278"/>
                                          <a:pt x="8166" y="274"/>
                                          <a:pt x="8217" y="274"/>
                                        </a:cubicBezTo>
                                        <a:cubicBezTo>
                                          <a:pt x="8325" y="274"/>
                                          <a:pt x="8359" y="315"/>
                                          <a:pt x="8359" y="381"/>
                                        </a:cubicBezTo>
                                        <a:lnTo>
                                          <a:pt x="8359" y="434"/>
                                        </a:lnTo>
                                        <a:lnTo>
                                          <a:pt x="8189" y="434"/>
                                        </a:lnTo>
                                        <a:cubicBezTo>
                                          <a:pt x="8079" y="434"/>
                                          <a:pt x="8017" y="489"/>
                                          <a:pt x="8017" y="587"/>
                                        </a:cubicBezTo>
                                        <a:cubicBezTo>
                                          <a:pt x="8017" y="686"/>
                                          <a:pt x="8087" y="744"/>
                                          <a:pt x="8195" y="744"/>
                                        </a:cubicBezTo>
                                        <a:cubicBezTo>
                                          <a:pt x="8272" y="744"/>
                                          <a:pt x="8328" y="717"/>
                                          <a:pt x="8361" y="672"/>
                                        </a:cubicBezTo>
                                        <a:lnTo>
                                          <a:pt x="8361" y="735"/>
                                        </a:lnTo>
                                        <a:lnTo>
                                          <a:pt x="8455" y="735"/>
                                        </a:lnTo>
                                        <a:close/>
                                        <a:moveTo>
                                          <a:pt x="8359" y="536"/>
                                        </a:moveTo>
                                        <a:cubicBezTo>
                                          <a:pt x="8359" y="618"/>
                                          <a:pt x="8303" y="670"/>
                                          <a:pt x="8213" y="670"/>
                                        </a:cubicBezTo>
                                        <a:cubicBezTo>
                                          <a:pt x="8148" y="670"/>
                                          <a:pt x="8112" y="645"/>
                                          <a:pt x="8112" y="589"/>
                                        </a:cubicBezTo>
                                        <a:cubicBezTo>
                                          <a:pt x="8112" y="530"/>
                                          <a:pt x="8144" y="505"/>
                                          <a:pt x="8212" y="505"/>
                                        </a:cubicBezTo>
                                        <a:lnTo>
                                          <a:pt x="8359" y="505"/>
                                        </a:lnTo>
                                        <a:lnTo>
                                          <a:pt x="8359" y="536"/>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02" name="Skupina 3802"/>
                              <wpg:cNvGrpSpPr>
                                <a:grpSpLocks noChangeAspect="1"/>
                              </wpg:cNvGrpSpPr>
                              <wpg:grpSpPr>
                                <a:xfrm>
                                  <a:off x="980296" y="7314"/>
                                  <a:ext cx="931105" cy="246928"/>
                                  <a:chOff x="980236" y="7315"/>
                                  <a:chExt cx="3195955" cy="852170"/>
                                </a:xfrm>
                              </wpg:grpSpPr>
                              <wps:wsp>
                                <wps:cNvPr id="3803" name="Freeform 5"/>
                                <wps:cNvSpPr>
                                  <a:spLocks/>
                                </wps:cNvSpPr>
                                <wps:spPr bwMode="auto">
                                  <a:xfrm>
                                    <a:off x="1904796" y="122250"/>
                                    <a:ext cx="1905" cy="1905"/>
                                  </a:xfrm>
                                  <a:custGeom>
                                    <a:avLst/>
                                    <a:gdLst>
                                      <a:gd name="T0" fmla="*/ 0 w 1"/>
                                      <a:gd name="T1" fmla="*/ 1 h 1"/>
                                      <a:gd name="T2" fmla="*/ 0 w 1"/>
                                      <a:gd name="T3" fmla="*/ 0 h 1"/>
                                      <a:gd name="T4" fmla="*/ 1 w 1"/>
                                      <a:gd name="T5" fmla="*/ 0 h 1"/>
                                      <a:gd name="T6" fmla="*/ 0 w 1"/>
                                      <a:gd name="T7" fmla="*/ 1 h 1"/>
                                    </a:gdLst>
                                    <a:ahLst/>
                                    <a:cxnLst>
                                      <a:cxn ang="0">
                                        <a:pos x="T0" y="T1"/>
                                      </a:cxn>
                                      <a:cxn ang="0">
                                        <a:pos x="T2" y="T3"/>
                                      </a:cxn>
                                      <a:cxn ang="0">
                                        <a:pos x="T4" y="T5"/>
                                      </a:cxn>
                                      <a:cxn ang="0">
                                        <a:pos x="T6" y="T7"/>
                                      </a:cxn>
                                    </a:cxnLst>
                                    <a:rect l="0" t="0" r="r" b="b"/>
                                    <a:pathLst>
                                      <a:path w="1" h="1">
                                        <a:moveTo>
                                          <a:pt x="0" y="1"/>
                                        </a:moveTo>
                                        <a:lnTo>
                                          <a:pt x="0" y="0"/>
                                        </a:lnTo>
                                        <a:lnTo>
                                          <a:pt x="1" y="0"/>
                                        </a:lnTo>
                                        <a:lnTo>
                                          <a:pt x="0" y="1"/>
                                        </a:lnTo>
                                        <a:close/>
                                      </a:path>
                                    </a:pathLst>
                                  </a:custGeom>
                                  <a:solidFill>
                                    <a:srgbClr val="E126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4" name="Freeform 6"/>
                                <wps:cNvSpPr>
                                  <a:spLocks/>
                                </wps:cNvSpPr>
                                <wps:spPr bwMode="auto">
                                  <a:xfrm>
                                    <a:off x="980236" y="7315"/>
                                    <a:ext cx="1343025" cy="852170"/>
                                  </a:xfrm>
                                  <a:custGeom>
                                    <a:avLst/>
                                    <a:gdLst>
                                      <a:gd name="T0" fmla="*/ 622 w 622"/>
                                      <a:gd name="T1" fmla="*/ 0 h 394"/>
                                      <a:gd name="T2" fmla="*/ 486 w 622"/>
                                      <a:gd name="T3" fmla="*/ 0 h 394"/>
                                      <a:gd name="T4" fmla="*/ 378 w 622"/>
                                      <a:gd name="T5" fmla="*/ 16 h 394"/>
                                      <a:gd name="T6" fmla="*/ 303 w 622"/>
                                      <a:gd name="T7" fmla="*/ 89 h 394"/>
                                      <a:gd name="T8" fmla="*/ 217 w 622"/>
                                      <a:gd name="T9" fmla="*/ 341 h 394"/>
                                      <a:gd name="T10" fmla="*/ 217 w 622"/>
                                      <a:gd name="T11" fmla="*/ 341 h 394"/>
                                      <a:gd name="T12" fmla="*/ 155 w 622"/>
                                      <a:gd name="T13" fmla="*/ 382 h 394"/>
                                      <a:gd name="T14" fmla="*/ 0 w 622"/>
                                      <a:gd name="T15" fmla="*/ 382 h 394"/>
                                      <a:gd name="T16" fmla="*/ 0 w 622"/>
                                      <a:gd name="T17" fmla="*/ 394 h 394"/>
                                      <a:gd name="T18" fmla="*/ 159 w 622"/>
                                      <a:gd name="T19" fmla="*/ 394 h 394"/>
                                      <a:gd name="T20" fmla="*/ 268 w 622"/>
                                      <a:gd name="T21" fmla="*/ 378 h 394"/>
                                      <a:gd name="T22" fmla="*/ 343 w 622"/>
                                      <a:gd name="T23" fmla="*/ 306 h 394"/>
                                      <a:gd name="T24" fmla="*/ 428 w 622"/>
                                      <a:gd name="T25" fmla="*/ 53 h 394"/>
                                      <a:gd name="T26" fmla="*/ 429 w 622"/>
                                      <a:gd name="T27" fmla="*/ 53 h 394"/>
                                      <a:gd name="T28" fmla="*/ 490 w 622"/>
                                      <a:gd name="T29" fmla="*/ 13 h 394"/>
                                      <a:gd name="T30" fmla="*/ 622 w 622"/>
                                      <a:gd name="T31" fmla="*/ 13 h 394"/>
                                      <a:gd name="T32" fmla="*/ 622 w 622"/>
                                      <a:gd name="T33" fmla="*/ 0 h 3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622" h="394">
                                        <a:moveTo>
                                          <a:pt x="622" y="0"/>
                                        </a:moveTo>
                                        <a:lnTo>
                                          <a:pt x="486" y="0"/>
                                        </a:lnTo>
                                        <a:cubicBezTo>
                                          <a:pt x="446" y="0"/>
                                          <a:pt x="406" y="6"/>
                                          <a:pt x="378" y="16"/>
                                        </a:cubicBezTo>
                                        <a:cubicBezTo>
                                          <a:pt x="346" y="28"/>
                                          <a:pt x="318" y="45"/>
                                          <a:pt x="303" y="89"/>
                                        </a:cubicBezTo>
                                        <a:cubicBezTo>
                                          <a:pt x="287" y="133"/>
                                          <a:pt x="232" y="318"/>
                                          <a:pt x="217" y="341"/>
                                        </a:cubicBezTo>
                                        <a:cubicBezTo>
                                          <a:pt x="217" y="340"/>
                                          <a:pt x="228" y="322"/>
                                          <a:pt x="217" y="341"/>
                                        </a:cubicBezTo>
                                        <a:cubicBezTo>
                                          <a:pt x="208" y="355"/>
                                          <a:pt x="194" y="382"/>
                                          <a:pt x="155" y="382"/>
                                        </a:cubicBezTo>
                                        <a:lnTo>
                                          <a:pt x="0" y="382"/>
                                        </a:lnTo>
                                        <a:lnTo>
                                          <a:pt x="0" y="394"/>
                                        </a:lnTo>
                                        <a:lnTo>
                                          <a:pt x="159" y="394"/>
                                        </a:lnTo>
                                        <a:cubicBezTo>
                                          <a:pt x="199" y="394"/>
                                          <a:pt x="239" y="389"/>
                                          <a:pt x="268" y="378"/>
                                        </a:cubicBezTo>
                                        <a:cubicBezTo>
                                          <a:pt x="299" y="367"/>
                                          <a:pt x="328" y="349"/>
                                          <a:pt x="343" y="306"/>
                                        </a:cubicBezTo>
                                        <a:cubicBezTo>
                                          <a:pt x="358" y="261"/>
                                          <a:pt x="413" y="76"/>
                                          <a:pt x="428" y="53"/>
                                        </a:cubicBezTo>
                                        <a:cubicBezTo>
                                          <a:pt x="428" y="54"/>
                                          <a:pt x="417" y="72"/>
                                          <a:pt x="429" y="53"/>
                                        </a:cubicBezTo>
                                        <a:cubicBezTo>
                                          <a:pt x="437" y="40"/>
                                          <a:pt x="451" y="13"/>
                                          <a:pt x="490" y="13"/>
                                        </a:cubicBezTo>
                                        <a:lnTo>
                                          <a:pt x="622" y="13"/>
                                        </a:lnTo>
                                        <a:lnTo>
                                          <a:pt x="622" y="0"/>
                                        </a:lnTo>
                                        <a:close/>
                                      </a:path>
                                    </a:pathLst>
                                  </a:custGeom>
                                  <a:solidFill>
                                    <a:srgbClr val="E126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5" name="Freeform 7"/>
                                <wps:cNvSpPr>
                                  <a:spLocks/>
                                </wps:cNvSpPr>
                                <wps:spPr bwMode="auto">
                                  <a:xfrm>
                                    <a:off x="1448866" y="744550"/>
                                    <a:ext cx="0" cy="0"/>
                                  </a:xfrm>
                                  <a:custGeom>
                                    <a:avLst/>
                                    <a:gdLst/>
                                    <a:ahLst/>
                                    <a:cxnLst>
                                      <a:cxn ang="0">
                                        <a:pos x="0" y="0"/>
                                      </a:cxn>
                                      <a:cxn ang="0">
                                        <a:pos x="0" y="0"/>
                                      </a:cxn>
                                      <a:cxn ang="0">
                                        <a:pos x="0" y="0"/>
                                      </a:cxn>
                                    </a:cxnLst>
                                    <a:rect l="0" t="0" r="r" b="b"/>
                                    <a:pathLst>
                                      <a:path>
                                        <a:moveTo>
                                          <a:pt x="0" y="0"/>
                                        </a:moveTo>
                                        <a:lnTo>
                                          <a:pt x="0" y="0"/>
                                        </a:lnTo>
                                        <a:lnTo>
                                          <a:pt x="0" y="0"/>
                                        </a:lnTo>
                                        <a:close/>
                                      </a:path>
                                    </a:pathLst>
                                  </a:custGeom>
                                  <a:solidFill>
                                    <a:srgbClr val="E126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6" name="Freeform 8"/>
                                <wps:cNvSpPr>
                                  <a:spLocks/>
                                </wps:cNvSpPr>
                                <wps:spPr bwMode="auto">
                                  <a:xfrm>
                                    <a:off x="2047036" y="528650"/>
                                    <a:ext cx="321945" cy="330835"/>
                                  </a:xfrm>
                                  <a:custGeom>
                                    <a:avLst/>
                                    <a:gdLst>
                                      <a:gd name="T0" fmla="*/ 149 w 149"/>
                                      <a:gd name="T1" fmla="*/ 0 h 153"/>
                                      <a:gd name="T2" fmla="*/ 0 w 149"/>
                                      <a:gd name="T3" fmla="*/ 0 h 153"/>
                                      <a:gd name="T4" fmla="*/ 0 w 149"/>
                                      <a:gd name="T5" fmla="*/ 13 h 153"/>
                                      <a:gd name="T6" fmla="*/ 70 w 149"/>
                                      <a:gd name="T7" fmla="*/ 13 h 153"/>
                                      <a:gd name="T8" fmla="*/ 70 w 149"/>
                                      <a:gd name="T9" fmla="*/ 36 h 153"/>
                                      <a:gd name="T10" fmla="*/ 64 w 149"/>
                                      <a:gd name="T11" fmla="*/ 97 h 153"/>
                                      <a:gd name="T12" fmla="*/ 39 w 149"/>
                                      <a:gd name="T13" fmla="*/ 130 h 153"/>
                                      <a:gd name="T14" fmla="*/ 0 w 149"/>
                                      <a:gd name="T15" fmla="*/ 141 h 153"/>
                                      <a:gd name="T16" fmla="*/ 0 w 149"/>
                                      <a:gd name="T17" fmla="*/ 153 h 153"/>
                                      <a:gd name="T18" fmla="*/ 0 w 149"/>
                                      <a:gd name="T19" fmla="*/ 153 h 153"/>
                                      <a:gd name="T20" fmla="*/ 101 w 149"/>
                                      <a:gd name="T21" fmla="*/ 121 h 153"/>
                                      <a:gd name="T22" fmla="*/ 149 w 149"/>
                                      <a:gd name="T23" fmla="*/ 15 h 153"/>
                                      <a:gd name="T24" fmla="*/ 149 w 149"/>
                                      <a:gd name="T25" fmla="*/ 15 h 153"/>
                                      <a:gd name="T26" fmla="*/ 149 w 149"/>
                                      <a:gd name="T27" fmla="*/ 0 h 1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9" h="153">
                                        <a:moveTo>
                                          <a:pt x="149" y="0"/>
                                        </a:moveTo>
                                        <a:lnTo>
                                          <a:pt x="0" y="0"/>
                                        </a:lnTo>
                                        <a:lnTo>
                                          <a:pt x="0" y="13"/>
                                        </a:lnTo>
                                        <a:lnTo>
                                          <a:pt x="70" y="13"/>
                                        </a:lnTo>
                                        <a:lnTo>
                                          <a:pt x="70" y="36"/>
                                        </a:lnTo>
                                        <a:cubicBezTo>
                                          <a:pt x="70" y="63"/>
                                          <a:pt x="68" y="84"/>
                                          <a:pt x="64" y="97"/>
                                        </a:cubicBezTo>
                                        <a:cubicBezTo>
                                          <a:pt x="61" y="111"/>
                                          <a:pt x="53" y="123"/>
                                          <a:pt x="39" y="130"/>
                                        </a:cubicBezTo>
                                        <a:cubicBezTo>
                                          <a:pt x="28" y="136"/>
                                          <a:pt x="18" y="141"/>
                                          <a:pt x="0" y="141"/>
                                        </a:cubicBezTo>
                                        <a:lnTo>
                                          <a:pt x="0" y="153"/>
                                        </a:lnTo>
                                        <a:lnTo>
                                          <a:pt x="0" y="153"/>
                                        </a:lnTo>
                                        <a:cubicBezTo>
                                          <a:pt x="35" y="153"/>
                                          <a:pt x="69" y="143"/>
                                          <a:pt x="101" y="121"/>
                                        </a:cubicBezTo>
                                        <a:cubicBezTo>
                                          <a:pt x="133" y="100"/>
                                          <a:pt x="149" y="64"/>
                                          <a:pt x="149" y="15"/>
                                        </a:cubicBezTo>
                                        <a:lnTo>
                                          <a:pt x="149" y="15"/>
                                        </a:lnTo>
                                        <a:lnTo>
                                          <a:pt x="149" y="0"/>
                                        </a:lnTo>
                                        <a:close/>
                                      </a:path>
                                    </a:pathLst>
                                  </a:custGeom>
                                  <a:solidFill>
                                    <a:srgbClr val="E126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7" name="Freeform 9"/>
                                <wps:cNvSpPr>
                                  <a:spLocks/>
                                </wps:cNvSpPr>
                                <wps:spPr bwMode="auto">
                                  <a:xfrm>
                                    <a:off x="980236" y="253695"/>
                                    <a:ext cx="237490" cy="359410"/>
                                  </a:xfrm>
                                  <a:custGeom>
                                    <a:avLst/>
                                    <a:gdLst>
                                      <a:gd name="T0" fmla="*/ 87 w 110"/>
                                      <a:gd name="T1" fmla="*/ 45 h 166"/>
                                      <a:gd name="T2" fmla="*/ 83 w 110"/>
                                      <a:gd name="T3" fmla="*/ 52 h 166"/>
                                      <a:gd name="T4" fmla="*/ 75 w 110"/>
                                      <a:gd name="T5" fmla="*/ 62 h 166"/>
                                      <a:gd name="T6" fmla="*/ 56 w 110"/>
                                      <a:gd name="T7" fmla="*/ 72 h 166"/>
                                      <a:gd name="T8" fmla="*/ 16 w 110"/>
                                      <a:gd name="T9" fmla="*/ 77 h 166"/>
                                      <a:gd name="T10" fmla="*/ 0 w 110"/>
                                      <a:gd name="T11" fmla="*/ 77 h 166"/>
                                      <a:gd name="T12" fmla="*/ 0 w 110"/>
                                      <a:gd name="T13" fmla="*/ 77 h 166"/>
                                      <a:gd name="T14" fmla="*/ 0 w 110"/>
                                      <a:gd name="T15" fmla="*/ 89 h 166"/>
                                      <a:gd name="T16" fmla="*/ 0 w 110"/>
                                      <a:gd name="T17" fmla="*/ 90 h 166"/>
                                      <a:gd name="T18" fmla="*/ 56 w 110"/>
                                      <a:gd name="T19" fmla="*/ 94 h 166"/>
                                      <a:gd name="T20" fmla="*/ 75 w 110"/>
                                      <a:gd name="T21" fmla="*/ 104 h 166"/>
                                      <a:gd name="T22" fmla="*/ 83 w 110"/>
                                      <a:gd name="T23" fmla="*/ 114 h 166"/>
                                      <a:gd name="T24" fmla="*/ 87 w 110"/>
                                      <a:gd name="T25" fmla="*/ 121 h 166"/>
                                      <a:gd name="T26" fmla="*/ 95 w 110"/>
                                      <a:gd name="T27" fmla="*/ 166 h 166"/>
                                      <a:gd name="T28" fmla="*/ 110 w 110"/>
                                      <a:gd name="T29" fmla="*/ 166 h 166"/>
                                      <a:gd name="T30" fmla="*/ 110 w 110"/>
                                      <a:gd name="T31" fmla="*/ 164 h 166"/>
                                      <a:gd name="T32" fmla="*/ 110 w 110"/>
                                      <a:gd name="T33" fmla="*/ 2 h 166"/>
                                      <a:gd name="T34" fmla="*/ 110 w 110"/>
                                      <a:gd name="T35" fmla="*/ 0 h 166"/>
                                      <a:gd name="T36" fmla="*/ 95 w 110"/>
                                      <a:gd name="T37" fmla="*/ 0 h 166"/>
                                      <a:gd name="T38" fmla="*/ 87 w 110"/>
                                      <a:gd name="T39" fmla="*/ 45 h 1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110" h="166">
                                        <a:moveTo>
                                          <a:pt x="87" y="45"/>
                                        </a:moveTo>
                                        <a:cubicBezTo>
                                          <a:pt x="86" y="47"/>
                                          <a:pt x="84" y="50"/>
                                          <a:pt x="83" y="52"/>
                                        </a:cubicBezTo>
                                        <a:cubicBezTo>
                                          <a:pt x="80" y="56"/>
                                          <a:pt x="78" y="59"/>
                                          <a:pt x="75" y="62"/>
                                        </a:cubicBezTo>
                                        <a:cubicBezTo>
                                          <a:pt x="69" y="67"/>
                                          <a:pt x="63" y="70"/>
                                          <a:pt x="56" y="72"/>
                                        </a:cubicBezTo>
                                        <a:cubicBezTo>
                                          <a:pt x="43" y="76"/>
                                          <a:pt x="30" y="77"/>
                                          <a:pt x="16" y="77"/>
                                        </a:cubicBezTo>
                                        <a:lnTo>
                                          <a:pt x="0" y="77"/>
                                        </a:lnTo>
                                        <a:lnTo>
                                          <a:pt x="0" y="77"/>
                                        </a:lnTo>
                                        <a:lnTo>
                                          <a:pt x="0" y="89"/>
                                        </a:lnTo>
                                        <a:lnTo>
                                          <a:pt x="0" y="90"/>
                                        </a:lnTo>
                                        <a:cubicBezTo>
                                          <a:pt x="19" y="90"/>
                                          <a:pt x="38" y="89"/>
                                          <a:pt x="56" y="94"/>
                                        </a:cubicBezTo>
                                        <a:cubicBezTo>
                                          <a:pt x="63" y="96"/>
                                          <a:pt x="69" y="99"/>
                                          <a:pt x="75" y="104"/>
                                        </a:cubicBezTo>
                                        <a:cubicBezTo>
                                          <a:pt x="78" y="107"/>
                                          <a:pt x="80" y="110"/>
                                          <a:pt x="83" y="114"/>
                                        </a:cubicBezTo>
                                        <a:cubicBezTo>
                                          <a:pt x="84" y="116"/>
                                          <a:pt x="86" y="119"/>
                                          <a:pt x="87" y="121"/>
                                        </a:cubicBezTo>
                                        <a:cubicBezTo>
                                          <a:pt x="91" y="133"/>
                                          <a:pt x="94" y="146"/>
                                          <a:pt x="95" y="166"/>
                                        </a:cubicBezTo>
                                        <a:lnTo>
                                          <a:pt x="110" y="166"/>
                                        </a:lnTo>
                                        <a:lnTo>
                                          <a:pt x="110" y="164"/>
                                        </a:lnTo>
                                        <a:lnTo>
                                          <a:pt x="110" y="2"/>
                                        </a:lnTo>
                                        <a:lnTo>
                                          <a:pt x="110" y="0"/>
                                        </a:lnTo>
                                        <a:lnTo>
                                          <a:pt x="95" y="0"/>
                                        </a:lnTo>
                                        <a:cubicBezTo>
                                          <a:pt x="94" y="20"/>
                                          <a:pt x="91" y="33"/>
                                          <a:pt x="87" y="45"/>
                                        </a:cubicBezTo>
                                        <a:close/>
                                      </a:path>
                                    </a:pathLst>
                                  </a:custGeom>
                                  <a:solidFill>
                                    <a:srgbClr val="E126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8" name="Freeform 10"/>
                                <wps:cNvSpPr>
                                  <a:spLocks/>
                                </wps:cNvSpPr>
                                <wps:spPr bwMode="auto">
                                  <a:xfrm>
                                    <a:off x="980236" y="7315"/>
                                    <a:ext cx="481965" cy="190500"/>
                                  </a:xfrm>
                                  <a:custGeom>
                                    <a:avLst/>
                                    <a:gdLst>
                                      <a:gd name="T0" fmla="*/ 223 w 223"/>
                                      <a:gd name="T1" fmla="*/ 0 h 88"/>
                                      <a:gd name="T2" fmla="*/ 0 w 223"/>
                                      <a:gd name="T3" fmla="*/ 0 h 88"/>
                                      <a:gd name="T4" fmla="*/ 0 w 223"/>
                                      <a:gd name="T5" fmla="*/ 12 h 88"/>
                                      <a:gd name="T6" fmla="*/ 98 w 223"/>
                                      <a:gd name="T7" fmla="*/ 12 h 88"/>
                                      <a:gd name="T8" fmla="*/ 177 w 223"/>
                                      <a:gd name="T9" fmla="*/ 30 h 88"/>
                                      <a:gd name="T10" fmla="*/ 208 w 223"/>
                                      <a:gd name="T11" fmla="*/ 88 h 88"/>
                                      <a:gd name="T12" fmla="*/ 223 w 223"/>
                                      <a:gd name="T13" fmla="*/ 88 h 88"/>
                                      <a:gd name="T14" fmla="*/ 223 w 223"/>
                                      <a:gd name="T15" fmla="*/ 0 h 88"/>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3" h="88">
                                        <a:moveTo>
                                          <a:pt x="223" y="0"/>
                                        </a:moveTo>
                                        <a:lnTo>
                                          <a:pt x="0" y="0"/>
                                        </a:lnTo>
                                        <a:lnTo>
                                          <a:pt x="0" y="12"/>
                                        </a:lnTo>
                                        <a:lnTo>
                                          <a:pt x="98" y="12"/>
                                        </a:lnTo>
                                        <a:cubicBezTo>
                                          <a:pt x="135" y="12"/>
                                          <a:pt x="161" y="18"/>
                                          <a:pt x="177" y="30"/>
                                        </a:cubicBezTo>
                                        <a:cubicBezTo>
                                          <a:pt x="193" y="42"/>
                                          <a:pt x="203" y="61"/>
                                          <a:pt x="208" y="88"/>
                                        </a:cubicBezTo>
                                        <a:lnTo>
                                          <a:pt x="223" y="88"/>
                                        </a:lnTo>
                                        <a:lnTo>
                                          <a:pt x="223" y="0"/>
                                        </a:lnTo>
                                        <a:close/>
                                      </a:path>
                                    </a:pathLst>
                                  </a:custGeom>
                                  <a:solidFill>
                                    <a:srgbClr val="E1261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09" name="Freeform 11"/>
                                <wps:cNvSpPr>
                                  <a:spLocks noEditPoints="1"/>
                                </wps:cNvSpPr>
                                <wps:spPr bwMode="auto">
                                  <a:xfrm>
                                    <a:off x="2658541" y="137490"/>
                                    <a:ext cx="1517650" cy="591820"/>
                                  </a:xfrm>
                                  <a:custGeom>
                                    <a:avLst/>
                                    <a:gdLst>
                                      <a:gd name="T0" fmla="*/ 690 w 703"/>
                                      <a:gd name="T1" fmla="*/ 169 h 274"/>
                                      <a:gd name="T2" fmla="*/ 690 w 703"/>
                                      <a:gd name="T3" fmla="*/ 238 h 274"/>
                                      <a:gd name="T4" fmla="*/ 638 w 703"/>
                                      <a:gd name="T5" fmla="*/ 197 h 274"/>
                                      <a:gd name="T6" fmla="*/ 585 w 703"/>
                                      <a:gd name="T7" fmla="*/ 190 h 274"/>
                                      <a:gd name="T8" fmla="*/ 568 w 703"/>
                                      <a:gd name="T9" fmla="*/ 194 h 274"/>
                                      <a:gd name="T10" fmla="*/ 568 w 703"/>
                                      <a:gd name="T11" fmla="*/ 207 h 274"/>
                                      <a:gd name="T12" fmla="*/ 510 w 703"/>
                                      <a:gd name="T13" fmla="*/ 165 h 274"/>
                                      <a:gd name="T14" fmla="*/ 504 w 703"/>
                                      <a:gd name="T15" fmla="*/ 202 h 274"/>
                                      <a:gd name="T16" fmla="*/ 503 w 703"/>
                                      <a:gd name="T17" fmla="*/ 240 h 274"/>
                                      <a:gd name="T18" fmla="*/ 455 w 703"/>
                                      <a:gd name="T19" fmla="*/ 37 h 274"/>
                                      <a:gd name="T20" fmla="*/ 454 w 703"/>
                                      <a:gd name="T21" fmla="*/ 49 h 274"/>
                                      <a:gd name="T22" fmla="*/ 402 w 703"/>
                                      <a:gd name="T23" fmla="*/ 51 h 274"/>
                                      <a:gd name="T24" fmla="*/ 380 w 703"/>
                                      <a:gd name="T25" fmla="*/ 55 h 274"/>
                                      <a:gd name="T26" fmla="*/ 382 w 703"/>
                                      <a:gd name="T27" fmla="*/ 120 h 274"/>
                                      <a:gd name="T28" fmla="*/ 359 w 703"/>
                                      <a:gd name="T29" fmla="*/ 170 h 274"/>
                                      <a:gd name="T30" fmla="*/ 346 w 703"/>
                                      <a:gd name="T31" fmla="*/ 238 h 274"/>
                                      <a:gd name="T32" fmla="*/ 400 w 703"/>
                                      <a:gd name="T33" fmla="*/ 191 h 274"/>
                                      <a:gd name="T34" fmla="*/ 322 w 703"/>
                                      <a:gd name="T35" fmla="*/ 50 h 274"/>
                                      <a:gd name="T36" fmla="*/ 308 w 703"/>
                                      <a:gd name="T37" fmla="*/ 24 h 274"/>
                                      <a:gd name="T38" fmla="*/ 308 w 703"/>
                                      <a:gd name="T39" fmla="*/ 95 h 274"/>
                                      <a:gd name="T40" fmla="*/ 333 w 703"/>
                                      <a:gd name="T41" fmla="*/ 110 h 274"/>
                                      <a:gd name="T42" fmla="*/ 285 w 703"/>
                                      <a:gd name="T43" fmla="*/ 39 h 274"/>
                                      <a:gd name="T44" fmla="*/ 235 w 703"/>
                                      <a:gd name="T45" fmla="*/ 0 h 274"/>
                                      <a:gd name="T46" fmla="*/ 243 w 703"/>
                                      <a:gd name="T47" fmla="*/ 81 h 274"/>
                                      <a:gd name="T48" fmla="*/ 207 w 703"/>
                                      <a:gd name="T49" fmla="*/ 172 h 274"/>
                                      <a:gd name="T50" fmla="*/ 209 w 703"/>
                                      <a:gd name="T51" fmla="*/ 238 h 274"/>
                                      <a:gd name="T52" fmla="*/ 234 w 703"/>
                                      <a:gd name="T53" fmla="*/ 155 h 274"/>
                                      <a:gd name="T54" fmla="*/ 185 w 703"/>
                                      <a:gd name="T55" fmla="*/ 42 h 274"/>
                                      <a:gd name="T56" fmla="*/ 165 w 703"/>
                                      <a:gd name="T57" fmla="*/ 123 h 274"/>
                                      <a:gd name="T58" fmla="*/ 165 w 703"/>
                                      <a:gd name="T59" fmla="*/ 112 h 274"/>
                                      <a:gd name="T60" fmla="*/ 183 w 703"/>
                                      <a:gd name="T61" fmla="*/ 57 h 274"/>
                                      <a:gd name="T62" fmla="*/ 204 w 703"/>
                                      <a:gd name="T63" fmla="*/ 83 h 274"/>
                                      <a:gd name="T64" fmla="*/ 96 w 703"/>
                                      <a:gd name="T65" fmla="*/ 120 h 274"/>
                                      <a:gd name="T66" fmla="*/ 135 w 703"/>
                                      <a:gd name="T67" fmla="*/ 154 h 274"/>
                                      <a:gd name="T68" fmla="*/ 134 w 703"/>
                                      <a:gd name="T69" fmla="*/ 229 h 274"/>
                                      <a:gd name="T70" fmla="*/ 73 w 703"/>
                                      <a:gd name="T71" fmla="*/ 56 h 274"/>
                                      <a:gd name="T72" fmla="*/ 13 w 703"/>
                                      <a:gd name="T73" fmla="*/ 114 h 274"/>
                                      <a:gd name="T74" fmla="*/ 57 w 703"/>
                                      <a:gd name="T75" fmla="*/ 104 h 274"/>
                                      <a:gd name="T76" fmla="*/ 39 w 703"/>
                                      <a:gd name="T77" fmla="*/ 49 h 274"/>
                                      <a:gd name="T78" fmla="*/ 63 w 703"/>
                                      <a:gd name="T79" fmla="*/ 83 h 274"/>
                                      <a:gd name="T80" fmla="*/ 59 w 703"/>
                                      <a:gd name="T81" fmla="*/ 235 h 274"/>
                                      <a:gd name="T82" fmla="*/ 27 w 703"/>
                                      <a:gd name="T83" fmla="*/ 195 h 274"/>
                                      <a:gd name="T84" fmla="*/ 22 w 703"/>
                                      <a:gd name="T85" fmla="*/ 221 h 274"/>
                                      <a:gd name="T86" fmla="*/ 61 w 703"/>
                                      <a:gd name="T87" fmla="*/ 182 h 274"/>
                                      <a:gd name="T88" fmla="*/ 0 w 703"/>
                                      <a:gd name="T89" fmla="*/ 197 h 274"/>
                                      <a:gd name="T90" fmla="*/ 314 w 703"/>
                                      <a:gd name="T91" fmla="*/ 229 h 274"/>
                                      <a:gd name="T92" fmla="*/ 268 w 703"/>
                                      <a:gd name="T93" fmla="*/ 221 h 274"/>
                                      <a:gd name="T94" fmla="*/ 309 w 703"/>
                                      <a:gd name="T95" fmla="*/ 188 h 274"/>
                                      <a:gd name="T96" fmla="*/ 324 w 703"/>
                                      <a:gd name="T97" fmla="*/ 198 h 274"/>
                                      <a:gd name="T98" fmla="*/ 440 w 703"/>
                                      <a:gd name="T99" fmla="*/ 256 h 274"/>
                                      <a:gd name="T100" fmla="*/ 460 w 703"/>
                                      <a:gd name="T101" fmla="*/ 156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703" h="274">
                                        <a:moveTo>
                                          <a:pt x="703" y="238"/>
                                        </a:moveTo>
                                        <a:lnTo>
                                          <a:pt x="703" y="197"/>
                                        </a:lnTo>
                                        <a:lnTo>
                                          <a:pt x="703" y="156"/>
                                        </a:lnTo>
                                        <a:lnTo>
                                          <a:pt x="690" y="156"/>
                                        </a:lnTo>
                                        <a:lnTo>
                                          <a:pt x="690" y="169"/>
                                        </a:lnTo>
                                        <a:cubicBezTo>
                                          <a:pt x="687" y="162"/>
                                          <a:pt x="678" y="154"/>
                                          <a:pt x="664" y="154"/>
                                        </a:cubicBezTo>
                                        <a:cubicBezTo>
                                          <a:pt x="641" y="154"/>
                                          <a:pt x="623" y="170"/>
                                          <a:pt x="623" y="197"/>
                                        </a:cubicBezTo>
                                        <a:cubicBezTo>
                                          <a:pt x="623" y="224"/>
                                          <a:pt x="641" y="240"/>
                                          <a:pt x="664" y="240"/>
                                        </a:cubicBezTo>
                                        <a:cubicBezTo>
                                          <a:pt x="678" y="240"/>
                                          <a:pt x="687" y="232"/>
                                          <a:pt x="690" y="225"/>
                                        </a:cubicBezTo>
                                        <a:lnTo>
                                          <a:pt x="690" y="238"/>
                                        </a:lnTo>
                                        <a:lnTo>
                                          <a:pt x="703" y="238"/>
                                        </a:lnTo>
                                        <a:close/>
                                        <a:moveTo>
                                          <a:pt x="688" y="197"/>
                                        </a:moveTo>
                                        <a:cubicBezTo>
                                          <a:pt x="688" y="197"/>
                                          <a:pt x="688" y="198"/>
                                          <a:pt x="688" y="198"/>
                                        </a:cubicBezTo>
                                        <a:cubicBezTo>
                                          <a:pt x="688" y="212"/>
                                          <a:pt x="681" y="229"/>
                                          <a:pt x="664" y="229"/>
                                        </a:cubicBezTo>
                                        <a:cubicBezTo>
                                          <a:pt x="646" y="229"/>
                                          <a:pt x="638" y="213"/>
                                          <a:pt x="638" y="197"/>
                                        </a:cubicBezTo>
                                        <a:cubicBezTo>
                                          <a:pt x="638" y="182"/>
                                          <a:pt x="646" y="166"/>
                                          <a:pt x="664" y="166"/>
                                        </a:cubicBezTo>
                                        <a:cubicBezTo>
                                          <a:pt x="681" y="166"/>
                                          <a:pt x="688" y="183"/>
                                          <a:pt x="688" y="197"/>
                                        </a:cubicBezTo>
                                        <a:cubicBezTo>
                                          <a:pt x="688" y="197"/>
                                          <a:pt x="688" y="197"/>
                                          <a:pt x="688" y="197"/>
                                        </a:cubicBezTo>
                                        <a:close/>
                                        <a:moveTo>
                                          <a:pt x="621" y="238"/>
                                        </a:moveTo>
                                        <a:lnTo>
                                          <a:pt x="585" y="190"/>
                                        </a:lnTo>
                                        <a:lnTo>
                                          <a:pt x="617" y="156"/>
                                        </a:lnTo>
                                        <a:lnTo>
                                          <a:pt x="599" y="156"/>
                                        </a:lnTo>
                                        <a:lnTo>
                                          <a:pt x="575" y="184"/>
                                        </a:lnTo>
                                        <a:cubicBezTo>
                                          <a:pt x="573" y="187"/>
                                          <a:pt x="570" y="191"/>
                                          <a:pt x="568" y="194"/>
                                        </a:cubicBezTo>
                                        <a:lnTo>
                                          <a:pt x="568" y="194"/>
                                        </a:lnTo>
                                        <a:lnTo>
                                          <a:pt x="568" y="118"/>
                                        </a:lnTo>
                                        <a:lnTo>
                                          <a:pt x="553" y="118"/>
                                        </a:lnTo>
                                        <a:lnTo>
                                          <a:pt x="553" y="238"/>
                                        </a:lnTo>
                                        <a:lnTo>
                                          <a:pt x="568" y="238"/>
                                        </a:lnTo>
                                        <a:lnTo>
                                          <a:pt x="568" y="207"/>
                                        </a:lnTo>
                                        <a:lnTo>
                                          <a:pt x="575" y="199"/>
                                        </a:lnTo>
                                        <a:lnTo>
                                          <a:pt x="603" y="238"/>
                                        </a:lnTo>
                                        <a:lnTo>
                                          <a:pt x="621" y="238"/>
                                        </a:lnTo>
                                        <a:close/>
                                        <a:moveTo>
                                          <a:pt x="497" y="176"/>
                                        </a:moveTo>
                                        <a:cubicBezTo>
                                          <a:pt x="497" y="170"/>
                                          <a:pt x="501" y="165"/>
                                          <a:pt x="510" y="165"/>
                                        </a:cubicBezTo>
                                        <a:cubicBezTo>
                                          <a:pt x="518" y="165"/>
                                          <a:pt x="524" y="168"/>
                                          <a:pt x="527" y="170"/>
                                        </a:cubicBezTo>
                                        <a:lnTo>
                                          <a:pt x="531" y="159"/>
                                        </a:lnTo>
                                        <a:cubicBezTo>
                                          <a:pt x="526" y="157"/>
                                          <a:pt x="519" y="154"/>
                                          <a:pt x="511" y="154"/>
                                        </a:cubicBezTo>
                                        <a:cubicBezTo>
                                          <a:pt x="493" y="154"/>
                                          <a:pt x="482" y="165"/>
                                          <a:pt x="482" y="178"/>
                                        </a:cubicBezTo>
                                        <a:cubicBezTo>
                                          <a:pt x="482" y="188"/>
                                          <a:pt x="489" y="196"/>
                                          <a:pt x="504" y="202"/>
                                        </a:cubicBezTo>
                                        <a:cubicBezTo>
                                          <a:pt x="515" y="206"/>
                                          <a:pt x="519" y="209"/>
                                          <a:pt x="519" y="217"/>
                                        </a:cubicBezTo>
                                        <a:cubicBezTo>
                                          <a:pt x="519" y="224"/>
                                          <a:pt x="514" y="229"/>
                                          <a:pt x="503" y="229"/>
                                        </a:cubicBezTo>
                                        <a:cubicBezTo>
                                          <a:pt x="496" y="229"/>
                                          <a:pt x="488" y="226"/>
                                          <a:pt x="484" y="223"/>
                                        </a:cubicBezTo>
                                        <a:lnTo>
                                          <a:pt x="480" y="234"/>
                                        </a:lnTo>
                                        <a:cubicBezTo>
                                          <a:pt x="486" y="238"/>
                                          <a:pt x="494" y="240"/>
                                          <a:pt x="503" y="240"/>
                                        </a:cubicBezTo>
                                        <a:cubicBezTo>
                                          <a:pt x="522" y="240"/>
                                          <a:pt x="534" y="230"/>
                                          <a:pt x="534" y="215"/>
                                        </a:cubicBezTo>
                                        <a:cubicBezTo>
                                          <a:pt x="534" y="203"/>
                                          <a:pt x="526" y="196"/>
                                          <a:pt x="512" y="191"/>
                                        </a:cubicBezTo>
                                        <a:cubicBezTo>
                                          <a:pt x="501" y="186"/>
                                          <a:pt x="497" y="183"/>
                                          <a:pt x="497" y="176"/>
                                        </a:cubicBezTo>
                                        <a:close/>
                                        <a:moveTo>
                                          <a:pt x="494" y="79"/>
                                        </a:moveTo>
                                        <a:cubicBezTo>
                                          <a:pt x="494" y="54"/>
                                          <a:pt x="478" y="37"/>
                                          <a:pt x="455" y="37"/>
                                        </a:cubicBezTo>
                                        <a:cubicBezTo>
                                          <a:pt x="432" y="37"/>
                                          <a:pt x="414" y="53"/>
                                          <a:pt x="414" y="81"/>
                                        </a:cubicBezTo>
                                        <a:cubicBezTo>
                                          <a:pt x="414" y="104"/>
                                          <a:pt x="428" y="119"/>
                                          <a:pt x="446" y="122"/>
                                        </a:cubicBezTo>
                                        <a:lnTo>
                                          <a:pt x="446" y="111"/>
                                        </a:lnTo>
                                        <a:cubicBezTo>
                                          <a:pt x="436" y="107"/>
                                          <a:pt x="429" y="95"/>
                                          <a:pt x="429" y="80"/>
                                        </a:cubicBezTo>
                                        <a:cubicBezTo>
                                          <a:pt x="429" y="65"/>
                                          <a:pt x="437" y="49"/>
                                          <a:pt x="454" y="49"/>
                                        </a:cubicBezTo>
                                        <a:cubicBezTo>
                                          <a:pt x="472" y="49"/>
                                          <a:pt x="479" y="66"/>
                                          <a:pt x="479" y="80"/>
                                        </a:cubicBezTo>
                                        <a:cubicBezTo>
                                          <a:pt x="479" y="95"/>
                                          <a:pt x="472" y="107"/>
                                          <a:pt x="461" y="111"/>
                                        </a:cubicBezTo>
                                        <a:lnTo>
                                          <a:pt x="461" y="122"/>
                                        </a:lnTo>
                                        <a:cubicBezTo>
                                          <a:pt x="478" y="119"/>
                                          <a:pt x="494" y="106"/>
                                          <a:pt x="494" y="79"/>
                                        </a:cubicBezTo>
                                        <a:close/>
                                        <a:moveTo>
                                          <a:pt x="402" y="51"/>
                                        </a:moveTo>
                                        <a:cubicBezTo>
                                          <a:pt x="404" y="51"/>
                                          <a:pt x="406" y="51"/>
                                          <a:pt x="407" y="51"/>
                                        </a:cubicBezTo>
                                        <a:lnTo>
                                          <a:pt x="407" y="37"/>
                                        </a:lnTo>
                                        <a:cubicBezTo>
                                          <a:pt x="406" y="37"/>
                                          <a:pt x="405" y="37"/>
                                          <a:pt x="403" y="37"/>
                                        </a:cubicBezTo>
                                        <a:cubicBezTo>
                                          <a:pt x="393" y="37"/>
                                          <a:pt x="384" y="44"/>
                                          <a:pt x="380" y="55"/>
                                        </a:cubicBezTo>
                                        <a:lnTo>
                                          <a:pt x="380" y="55"/>
                                        </a:lnTo>
                                        <a:lnTo>
                                          <a:pt x="379" y="39"/>
                                        </a:lnTo>
                                        <a:lnTo>
                                          <a:pt x="366" y="39"/>
                                        </a:lnTo>
                                        <a:cubicBezTo>
                                          <a:pt x="367" y="46"/>
                                          <a:pt x="367" y="55"/>
                                          <a:pt x="367" y="64"/>
                                        </a:cubicBezTo>
                                        <a:lnTo>
                                          <a:pt x="367" y="120"/>
                                        </a:lnTo>
                                        <a:lnTo>
                                          <a:pt x="382" y="120"/>
                                        </a:lnTo>
                                        <a:lnTo>
                                          <a:pt x="382" y="77"/>
                                        </a:lnTo>
                                        <a:cubicBezTo>
                                          <a:pt x="382" y="74"/>
                                          <a:pt x="382" y="72"/>
                                          <a:pt x="382" y="70"/>
                                        </a:cubicBezTo>
                                        <a:cubicBezTo>
                                          <a:pt x="384" y="59"/>
                                          <a:pt x="392" y="51"/>
                                          <a:pt x="402" y="51"/>
                                        </a:cubicBezTo>
                                        <a:moveTo>
                                          <a:pt x="386" y="154"/>
                                        </a:moveTo>
                                        <a:cubicBezTo>
                                          <a:pt x="373" y="154"/>
                                          <a:pt x="363" y="162"/>
                                          <a:pt x="359" y="170"/>
                                        </a:cubicBezTo>
                                        <a:lnTo>
                                          <a:pt x="359" y="170"/>
                                        </a:lnTo>
                                        <a:lnTo>
                                          <a:pt x="358" y="156"/>
                                        </a:lnTo>
                                        <a:lnTo>
                                          <a:pt x="345" y="156"/>
                                        </a:lnTo>
                                        <a:cubicBezTo>
                                          <a:pt x="346" y="163"/>
                                          <a:pt x="346" y="170"/>
                                          <a:pt x="346" y="178"/>
                                        </a:cubicBezTo>
                                        <a:lnTo>
                                          <a:pt x="346" y="238"/>
                                        </a:lnTo>
                                        <a:lnTo>
                                          <a:pt x="361" y="238"/>
                                        </a:lnTo>
                                        <a:lnTo>
                                          <a:pt x="361" y="189"/>
                                        </a:lnTo>
                                        <a:cubicBezTo>
                                          <a:pt x="361" y="186"/>
                                          <a:pt x="361" y="184"/>
                                          <a:pt x="362" y="182"/>
                                        </a:cubicBezTo>
                                        <a:cubicBezTo>
                                          <a:pt x="364" y="173"/>
                                          <a:pt x="372" y="167"/>
                                          <a:pt x="382" y="167"/>
                                        </a:cubicBezTo>
                                        <a:cubicBezTo>
                                          <a:pt x="396" y="167"/>
                                          <a:pt x="400" y="178"/>
                                          <a:pt x="400" y="191"/>
                                        </a:cubicBezTo>
                                        <a:lnTo>
                                          <a:pt x="400" y="238"/>
                                        </a:lnTo>
                                        <a:lnTo>
                                          <a:pt x="415" y="238"/>
                                        </a:lnTo>
                                        <a:lnTo>
                                          <a:pt x="415" y="189"/>
                                        </a:lnTo>
                                        <a:cubicBezTo>
                                          <a:pt x="415" y="161"/>
                                          <a:pt x="398" y="154"/>
                                          <a:pt x="386" y="154"/>
                                        </a:cubicBezTo>
                                        <a:moveTo>
                                          <a:pt x="322" y="50"/>
                                        </a:moveTo>
                                        <a:lnTo>
                                          <a:pt x="343" y="50"/>
                                        </a:lnTo>
                                        <a:lnTo>
                                          <a:pt x="343" y="39"/>
                                        </a:lnTo>
                                        <a:lnTo>
                                          <a:pt x="322" y="39"/>
                                        </a:lnTo>
                                        <a:lnTo>
                                          <a:pt x="322" y="19"/>
                                        </a:lnTo>
                                        <a:lnTo>
                                          <a:pt x="308" y="24"/>
                                        </a:lnTo>
                                        <a:lnTo>
                                          <a:pt x="308" y="39"/>
                                        </a:lnTo>
                                        <a:lnTo>
                                          <a:pt x="295" y="39"/>
                                        </a:lnTo>
                                        <a:lnTo>
                                          <a:pt x="295" y="50"/>
                                        </a:lnTo>
                                        <a:lnTo>
                                          <a:pt x="308" y="50"/>
                                        </a:lnTo>
                                        <a:lnTo>
                                          <a:pt x="308" y="95"/>
                                        </a:lnTo>
                                        <a:cubicBezTo>
                                          <a:pt x="308" y="104"/>
                                          <a:pt x="309" y="112"/>
                                          <a:pt x="313" y="116"/>
                                        </a:cubicBezTo>
                                        <a:cubicBezTo>
                                          <a:pt x="317" y="120"/>
                                          <a:pt x="322" y="122"/>
                                          <a:pt x="329" y="122"/>
                                        </a:cubicBezTo>
                                        <a:cubicBezTo>
                                          <a:pt x="335" y="122"/>
                                          <a:pt x="340" y="121"/>
                                          <a:pt x="343" y="120"/>
                                        </a:cubicBezTo>
                                        <a:lnTo>
                                          <a:pt x="342" y="109"/>
                                        </a:lnTo>
                                        <a:cubicBezTo>
                                          <a:pt x="340" y="110"/>
                                          <a:pt x="337" y="110"/>
                                          <a:pt x="333" y="110"/>
                                        </a:cubicBezTo>
                                        <a:cubicBezTo>
                                          <a:pt x="325" y="110"/>
                                          <a:pt x="322" y="104"/>
                                          <a:pt x="322" y="94"/>
                                        </a:cubicBezTo>
                                        <a:lnTo>
                                          <a:pt x="322" y="50"/>
                                        </a:lnTo>
                                        <a:close/>
                                        <a:moveTo>
                                          <a:pt x="289" y="120"/>
                                        </a:moveTo>
                                        <a:lnTo>
                                          <a:pt x="253" y="72"/>
                                        </a:lnTo>
                                        <a:lnTo>
                                          <a:pt x="285" y="39"/>
                                        </a:lnTo>
                                        <a:lnTo>
                                          <a:pt x="267" y="39"/>
                                        </a:lnTo>
                                        <a:lnTo>
                                          <a:pt x="243" y="67"/>
                                        </a:lnTo>
                                        <a:cubicBezTo>
                                          <a:pt x="241" y="70"/>
                                          <a:pt x="238" y="73"/>
                                          <a:pt x="236" y="76"/>
                                        </a:cubicBezTo>
                                        <a:lnTo>
                                          <a:pt x="235" y="76"/>
                                        </a:lnTo>
                                        <a:lnTo>
                                          <a:pt x="235" y="0"/>
                                        </a:lnTo>
                                        <a:lnTo>
                                          <a:pt x="221" y="0"/>
                                        </a:lnTo>
                                        <a:lnTo>
                                          <a:pt x="221" y="120"/>
                                        </a:lnTo>
                                        <a:lnTo>
                                          <a:pt x="235" y="120"/>
                                        </a:lnTo>
                                        <a:lnTo>
                                          <a:pt x="235" y="90"/>
                                        </a:lnTo>
                                        <a:lnTo>
                                          <a:pt x="243" y="81"/>
                                        </a:lnTo>
                                        <a:lnTo>
                                          <a:pt x="271" y="120"/>
                                        </a:lnTo>
                                        <a:lnTo>
                                          <a:pt x="289" y="120"/>
                                        </a:lnTo>
                                        <a:close/>
                                        <a:moveTo>
                                          <a:pt x="230" y="154"/>
                                        </a:moveTo>
                                        <a:cubicBezTo>
                                          <a:pt x="220" y="154"/>
                                          <a:pt x="211" y="161"/>
                                          <a:pt x="207" y="172"/>
                                        </a:cubicBezTo>
                                        <a:lnTo>
                                          <a:pt x="207" y="172"/>
                                        </a:lnTo>
                                        <a:lnTo>
                                          <a:pt x="206" y="156"/>
                                        </a:lnTo>
                                        <a:lnTo>
                                          <a:pt x="193" y="156"/>
                                        </a:lnTo>
                                        <a:cubicBezTo>
                                          <a:pt x="194" y="164"/>
                                          <a:pt x="194" y="172"/>
                                          <a:pt x="194" y="182"/>
                                        </a:cubicBezTo>
                                        <a:lnTo>
                                          <a:pt x="194" y="238"/>
                                        </a:lnTo>
                                        <a:lnTo>
                                          <a:pt x="209" y="238"/>
                                        </a:lnTo>
                                        <a:lnTo>
                                          <a:pt x="209" y="194"/>
                                        </a:lnTo>
                                        <a:cubicBezTo>
                                          <a:pt x="209" y="192"/>
                                          <a:pt x="209" y="190"/>
                                          <a:pt x="209" y="187"/>
                                        </a:cubicBezTo>
                                        <a:cubicBezTo>
                                          <a:pt x="211" y="176"/>
                                          <a:pt x="219" y="168"/>
                                          <a:pt x="229" y="168"/>
                                        </a:cubicBezTo>
                                        <a:cubicBezTo>
                                          <a:pt x="231" y="168"/>
                                          <a:pt x="233" y="169"/>
                                          <a:pt x="234" y="169"/>
                                        </a:cubicBezTo>
                                        <a:lnTo>
                                          <a:pt x="234" y="155"/>
                                        </a:lnTo>
                                        <a:cubicBezTo>
                                          <a:pt x="233" y="154"/>
                                          <a:pt x="232" y="154"/>
                                          <a:pt x="230" y="154"/>
                                        </a:cubicBezTo>
                                        <a:close/>
                                        <a:moveTo>
                                          <a:pt x="204" y="83"/>
                                        </a:moveTo>
                                        <a:cubicBezTo>
                                          <a:pt x="204" y="82"/>
                                          <a:pt x="204" y="82"/>
                                          <a:pt x="204" y="81"/>
                                        </a:cubicBezTo>
                                        <a:cubicBezTo>
                                          <a:pt x="204" y="71"/>
                                          <a:pt x="202" y="62"/>
                                          <a:pt x="199" y="56"/>
                                        </a:cubicBezTo>
                                        <a:cubicBezTo>
                                          <a:pt x="196" y="50"/>
                                          <a:pt x="191" y="46"/>
                                          <a:pt x="185" y="42"/>
                                        </a:cubicBezTo>
                                        <a:cubicBezTo>
                                          <a:pt x="179" y="39"/>
                                          <a:pt x="172" y="37"/>
                                          <a:pt x="165" y="37"/>
                                        </a:cubicBezTo>
                                        <a:cubicBezTo>
                                          <a:pt x="154" y="37"/>
                                          <a:pt x="144" y="41"/>
                                          <a:pt x="137" y="48"/>
                                        </a:cubicBezTo>
                                        <a:cubicBezTo>
                                          <a:pt x="130" y="56"/>
                                          <a:pt x="126" y="66"/>
                                          <a:pt x="126" y="80"/>
                                        </a:cubicBezTo>
                                        <a:cubicBezTo>
                                          <a:pt x="126" y="95"/>
                                          <a:pt x="131" y="107"/>
                                          <a:pt x="139" y="114"/>
                                        </a:cubicBezTo>
                                        <a:cubicBezTo>
                                          <a:pt x="146" y="120"/>
                                          <a:pt x="155" y="123"/>
                                          <a:pt x="165" y="123"/>
                                        </a:cubicBezTo>
                                        <a:cubicBezTo>
                                          <a:pt x="177" y="123"/>
                                          <a:pt x="186" y="119"/>
                                          <a:pt x="193" y="112"/>
                                        </a:cubicBezTo>
                                        <a:cubicBezTo>
                                          <a:pt x="197" y="108"/>
                                          <a:pt x="200" y="102"/>
                                          <a:pt x="202" y="96"/>
                                        </a:cubicBezTo>
                                        <a:lnTo>
                                          <a:pt x="187" y="96"/>
                                        </a:lnTo>
                                        <a:cubicBezTo>
                                          <a:pt x="186" y="99"/>
                                          <a:pt x="184" y="102"/>
                                          <a:pt x="183" y="104"/>
                                        </a:cubicBezTo>
                                        <a:cubicBezTo>
                                          <a:pt x="178" y="109"/>
                                          <a:pt x="172" y="112"/>
                                          <a:pt x="165" y="112"/>
                                        </a:cubicBezTo>
                                        <a:cubicBezTo>
                                          <a:pt x="158" y="112"/>
                                          <a:pt x="152" y="109"/>
                                          <a:pt x="148" y="104"/>
                                        </a:cubicBezTo>
                                        <a:cubicBezTo>
                                          <a:pt x="143" y="99"/>
                                          <a:pt x="141" y="91"/>
                                          <a:pt x="141" y="80"/>
                                        </a:cubicBezTo>
                                        <a:cubicBezTo>
                                          <a:pt x="141" y="70"/>
                                          <a:pt x="143" y="62"/>
                                          <a:pt x="148" y="57"/>
                                        </a:cubicBezTo>
                                        <a:cubicBezTo>
                                          <a:pt x="152" y="51"/>
                                          <a:pt x="158" y="49"/>
                                          <a:pt x="165" y="49"/>
                                        </a:cubicBezTo>
                                        <a:cubicBezTo>
                                          <a:pt x="172" y="49"/>
                                          <a:pt x="178" y="51"/>
                                          <a:pt x="183" y="57"/>
                                        </a:cubicBezTo>
                                        <a:cubicBezTo>
                                          <a:pt x="186" y="60"/>
                                          <a:pt x="188" y="65"/>
                                          <a:pt x="189" y="71"/>
                                        </a:cubicBezTo>
                                        <a:lnTo>
                                          <a:pt x="153" y="71"/>
                                        </a:lnTo>
                                        <a:lnTo>
                                          <a:pt x="153" y="83"/>
                                        </a:lnTo>
                                        <a:lnTo>
                                          <a:pt x="189" y="83"/>
                                        </a:lnTo>
                                        <a:lnTo>
                                          <a:pt x="204" y="83"/>
                                        </a:lnTo>
                                        <a:close/>
                                        <a:moveTo>
                                          <a:pt x="96" y="120"/>
                                        </a:moveTo>
                                        <a:lnTo>
                                          <a:pt x="111" y="120"/>
                                        </a:lnTo>
                                        <a:lnTo>
                                          <a:pt x="111" y="0"/>
                                        </a:lnTo>
                                        <a:lnTo>
                                          <a:pt x="96" y="0"/>
                                        </a:lnTo>
                                        <a:lnTo>
                                          <a:pt x="96" y="120"/>
                                        </a:lnTo>
                                        <a:close/>
                                        <a:moveTo>
                                          <a:pt x="95" y="198"/>
                                        </a:moveTo>
                                        <a:cubicBezTo>
                                          <a:pt x="95" y="224"/>
                                          <a:pt x="112" y="240"/>
                                          <a:pt x="134" y="240"/>
                                        </a:cubicBezTo>
                                        <a:lnTo>
                                          <a:pt x="134" y="240"/>
                                        </a:lnTo>
                                        <a:cubicBezTo>
                                          <a:pt x="154" y="240"/>
                                          <a:pt x="175" y="227"/>
                                          <a:pt x="175" y="196"/>
                                        </a:cubicBezTo>
                                        <a:cubicBezTo>
                                          <a:pt x="175" y="172"/>
                                          <a:pt x="159" y="154"/>
                                          <a:pt x="135" y="154"/>
                                        </a:cubicBezTo>
                                        <a:cubicBezTo>
                                          <a:pt x="113" y="154"/>
                                          <a:pt x="95" y="171"/>
                                          <a:pt x="95" y="198"/>
                                        </a:cubicBezTo>
                                        <a:close/>
                                        <a:moveTo>
                                          <a:pt x="110" y="197"/>
                                        </a:moveTo>
                                        <a:cubicBezTo>
                                          <a:pt x="110" y="182"/>
                                          <a:pt x="117" y="166"/>
                                          <a:pt x="135" y="166"/>
                                        </a:cubicBezTo>
                                        <a:cubicBezTo>
                                          <a:pt x="152" y="166"/>
                                          <a:pt x="159" y="183"/>
                                          <a:pt x="159" y="197"/>
                                        </a:cubicBezTo>
                                        <a:cubicBezTo>
                                          <a:pt x="159" y="216"/>
                                          <a:pt x="149" y="229"/>
                                          <a:pt x="134" y="229"/>
                                        </a:cubicBezTo>
                                        <a:lnTo>
                                          <a:pt x="134" y="229"/>
                                        </a:lnTo>
                                        <a:cubicBezTo>
                                          <a:pt x="120" y="229"/>
                                          <a:pt x="110" y="215"/>
                                          <a:pt x="110" y="197"/>
                                        </a:cubicBezTo>
                                        <a:moveTo>
                                          <a:pt x="78" y="83"/>
                                        </a:moveTo>
                                        <a:cubicBezTo>
                                          <a:pt x="78" y="82"/>
                                          <a:pt x="78" y="82"/>
                                          <a:pt x="78" y="81"/>
                                        </a:cubicBezTo>
                                        <a:cubicBezTo>
                                          <a:pt x="78" y="71"/>
                                          <a:pt x="76" y="62"/>
                                          <a:pt x="73" y="56"/>
                                        </a:cubicBezTo>
                                        <a:cubicBezTo>
                                          <a:pt x="70" y="50"/>
                                          <a:pt x="65" y="46"/>
                                          <a:pt x="59" y="42"/>
                                        </a:cubicBezTo>
                                        <a:cubicBezTo>
                                          <a:pt x="53" y="39"/>
                                          <a:pt x="46" y="37"/>
                                          <a:pt x="39" y="37"/>
                                        </a:cubicBezTo>
                                        <a:cubicBezTo>
                                          <a:pt x="28" y="37"/>
                                          <a:pt x="18" y="41"/>
                                          <a:pt x="11" y="48"/>
                                        </a:cubicBezTo>
                                        <a:cubicBezTo>
                                          <a:pt x="4" y="56"/>
                                          <a:pt x="0" y="66"/>
                                          <a:pt x="0" y="80"/>
                                        </a:cubicBezTo>
                                        <a:cubicBezTo>
                                          <a:pt x="0" y="95"/>
                                          <a:pt x="5" y="107"/>
                                          <a:pt x="13" y="114"/>
                                        </a:cubicBezTo>
                                        <a:cubicBezTo>
                                          <a:pt x="20" y="120"/>
                                          <a:pt x="29" y="123"/>
                                          <a:pt x="39" y="123"/>
                                        </a:cubicBezTo>
                                        <a:cubicBezTo>
                                          <a:pt x="51" y="123"/>
                                          <a:pt x="60" y="119"/>
                                          <a:pt x="67" y="112"/>
                                        </a:cubicBezTo>
                                        <a:cubicBezTo>
                                          <a:pt x="71" y="108"/>
                                          <a:pt x="74" y="102"/>
                                          <a:pt x="76" y="96"/>
                                        </a:cubicBezTo>
                                        <a:lnTo>
                                          <a:pt x="61" y="96"/>
                                        </a:lnTo>
                                        <a:cubicBezTo>
                                          <a:pt x="60" y="99"/>
                                          <a:pt x="58" y="102"/>
                                          <a:pt x="57" y="104"/>
                                        </a:cubicBezTo>
                                        <a:cubicBezTo>
                                          <a:pt x="52" y="109"/>
                                          <a:pt x="46" y="112"/>
                                          <a:pt x="39" y="112"/>
                                        </a:cubicBezTo>
                                        <a:cubicBezTo>
                                          <a:pt x="32" y="112"/>
                                          <a:pt x="26" y="109"/>
                                          <a:pt x="22" y="104"/>
                                        </a:cubicBezTo>
                                        <a:cubicBezTo>
                                          <a:pt x="17" y="99"/>
                                          <a:pt x="15" y="91"/>
                                          <a:pt x="15" y="80"/>
                                        </a:cubicBezTo>
                                        <a:cubicBezTo>
                                          <a:pt x="15" y="70"/>
                                          <a:pt x="17" y="62"/>
                                          <a:pt x="22" y="57"/>
                                        </a:cubicBezTo>
                                        <a:cubicBezTo>
                                          <a:pt x="26" y="51"/>
                                          <a:pt x="32" y="49"/>
                                          <a:pt x="39" y="49"/>
                                        </a:cubicBezTo>
                                        <a:cubicBezTo>
                                          <a:pt x="46" y="49"/>
                                          <a:pt x="52" y="51"/>
                                          <a:pt x="57" y="57"/>
                                        </a:cubicBezTo>
                                        <a:cubicBezTo>
                                          <a:pt x="60" y="60"/>
                                          <a:pt x="62" y="65"/>
                                          <a:pt x="63" y="71"/>
                                        </a:cubicBezTo>
                                        <a:lnTo>
                                          <a:pt x="27" y="71"/>
                                        </a:lnTo>
                                        <a:lnTo>
                                          <a:pt x="27" y="83"/>
                                        </a:lnTo>
                                        <a:lnTo>
                                          <a:pt x="63" y="83"/>
                                        </a:lnTo>
                                        <a:lnTo>
                                          <a:pt x="78" y="83"/>
                                        </a:lnTo>
                                        <a:close/>
                                        <a:moveTo>
                                          <a:pt x="0" y="197"/>
                                        </a:moveTo>
                                        <a:cubicBezTo>
                                          <a:pt x="0" y="211"/>
                                          <a:pt x="4" y="222"/>
                                          <a:pt x="11" y="229"/>
                                        </a:cubicBezTo>
                                        <a:cubicBezTo>
                                          <a:pt x="18" y="237"/>
                                          <a:pt x="28" y="240"/>
                                          <a:pt x="39" y="240"/>
                                        </a:cubicBezTo>
                                        <a:cubicBezTo>
                                          <a:pt x="46" y="240"/>
                                          <a:pt x="53" y="239"/>
                                          <a:pt x="59" y="235"/>
                                        </a:cubicBezTo>
                                        <a:cubicBezTo>
                                          <a:pt x="65" y="232"/>
                                          <a:pt x="70" y="227"/>
                                          <a:pt x="73" y="221"/>
                                        </a:cubicBezTo>
                                        <a:cubicBezTo>
                                          <a:pt x="76" y="215"/>
                                          <a:pt x="78" y="207"/>
                                          <a:pt x="78" y="196"/>
                                        </a:cubicBezTo>
                                        <a:cubicBezTo>
                                          <a:pt x="78" y="196"/>
                                          <a:pt x="78" y="195"/>
                                          <a:pt x="78" y="195"/>
                                        </a:cubicBezTo>
                                        <a:lnTo>
                                          <a:pt x="63" y="195"/>
                                        </a:lnTo>
                                        <a:lnTo>
                                          <a:pt x="27" y="195"/>
                                        </a:lnTo>
                                        <a:lnTo>
                                          <a:pt x="27" y="206"/>
                                        </a:lnTo>
                                        <a:lnTo>
                                          <a:pt x="63" y="206"/>
                                        </a:lnTo>
                                        <a:cubicBezTo>
                                          <a:pt x="62" y="212"/>
                                          <a:pt x="60" y="217"/>
                                          <a:pt x="57" y="221"/>
                                        </a:cubicBezTo>
                                        <a:cubicBezTo>
                                          <a:pt x="52" y="226"/>
                                          <a:pt x="46" y="229"/>
                                          <a:pt x="39" y="229"/>
                                        </a:cubicBezTo>
                                        <a:cubicBezTo>
                                          <a:pt x="32" y="229"/>
                                          <a:pt x="26" y="226"/>
                                          <a:pt x="22" y="221"/>
                                        </a:cubicBezTo>
                                        <a:cubicBezTo>
                                          <a:pt x="17" y="216"/>
                                          <a:pt x="15" y="208"/>
                                          <a:pt x="15" y="197"/>
                                        </a:cubicBezTo>
                                        <a:cubicBezTo>
                                          <a:pt x="15" y="187"/>
                                          <a:pt x="17" y="179"/>
                                          <a:pt x="22" y="174"/>
                                        </a:cubicBezTo>
                                        <a:cubicBezTo>
                                          <a:pt x="26" y="169"/>
                                          <a:pt x="32" y="166"/>
                                          <a:pt x="39" y="166"/>
                                        </a:cubicBezTo>
                                        <a:cubicBezTo>
                                          <a:pt x="46" y="166"/>
                                          <a:pt x="52" y="169"/>
                                          <a:pt x="57" y="174"/>
                                        </a:cubicBezTo>
                                        <a:cubicBezTo>
                                          <a:pt x="58" y="176"/>
                                          <a:pt x="60" y="179"/>
                                          <a:pt x="61" y="182"/>
                                        </a:cubicBezTo>
                                        <a:lnTo>
                                          <a:pt x="76" y="182"/>
                                        </a:lnTo>
                                        <a:cubicBezTo>
                                          <a:pt x="74" y="175"/>
                                          <a:pt x="71" y="170"/>
                                          <a:pt x="67" y="166"/>
                                        </a:cubicBezTo>
                                        <a:cubicBezTo>
                                          <a:pt x="60" y="158"/>
                                          <a:pt x="51" y="154"/>
                                          <a:pt x="39" y="154"/>
                                        </a:cubicBezTo>
                                        <a:cubicBezTo>
                                          <a:pt x="29" y="154"/>
                                          <a:pt x="20" y="157"/>
                                          <a:pt x="13" y="164"/>
                                        </a:cubicBezTo>
                                        <a:cubicBezTo>
                                          <a:pt x="5" y="171"/>
                                          <a:pt x="0" y="182"/>
                                          <a:pt x="0" y="197"/>
                                        </a:cubicBezTo>
                                        <a:moveTo>
                                          <a:pt x="258" y="165"/>
                                        </a:moveTo>
                                        <a:cubicBezTo>
                                          <a:pt x="250" y="173"/>
                                          <a:pt x="247" y="183"/>
                                          <a:pt x="247" y="197"/>
                                        </a:cubicBezTo>
                                        <a:cubicBezTo>
                                          <a:pt x="247" y="213"/>
                                          <a:pt x="251" y="224"/>
                                          <a:pt x="260" y="231"/>
                                        </a:cubicBezTo>
                                        <a:cubicBezTo>
                                          <a:pt x="267" y="237"/>
                                          <a:pt x="275" y="240"/>
                                          <a:pt x="286" y="240"/>
                                        </a:cubicBezTo>
                                        <a:cubicBezTo>
                                          <a:pt x="297" y="240"/>
                                          <a:pt x="306" y="236"/>
                                          <a:pt x="314" y="229"/>
                                        </a:cubicBezTo>
                                        <a:cubicBezTo>
                                          <a:pt x="318" y="225"/>
                                          <a:pt x="321" y="219"/>
                                          <a:pt x="322" y="213"/>
                                        </a:cubicBezTo>
                                        <a:lnTo>
                                          <a:pt x="307" y="213"/>
                                        </a:lnTo>
                                        <a:cubicBezTo>
                                          <a:pt x="306" y="216"/>
                                          <a:pt x="305" y="219"/>
                                          <a:pt x="303" y="221"/>
                                        </a:cubicBezTo>
                                        <a:cubicBezTo>
                                          <a:pt x="298" y="226"/>
                                          <a:pt x="293" y="229"/>
                                          <a:pt x="286" y="229"/>
                                        </a:cubicBezTo>
                                        <a:cubicBezTo>
                                          <a:pt x="279" y="229"/>
                                          <a:pt x="273" y="226"/>
                                          <a:pt x="268" y="221"/>
                                        </a:cubicBezTo>
                                        <a:cubicBezTo>
                                          <a:pt x="264" y="216"/>
                                          <a:pt x="261" y="208"/>
                                          <a:pt x="261" y="197"/>
                                        </a:cubicBezTo>
                                        <a:cubicBezTo>
                                          <a:pt x="261" y="187"/>
                                          <a:pt x="264" y="179"/>
                                          <a:pt x="268" y="174"/>
                                        </a:cubicBezTo>
                                        <a:cubicBezTo>
                                          <a:pt x="273" y="168"/>
                                          <a:pt x="279" y="166"/>
                                          <a:pt x="286" y="166"/>
                                        </a:cubicBezTo>
                                        <a:cubicBezTo>
                                          <a:pt x="293" y="166"/>
                                          <a:pt x="298" y="168"/>
                                          <a:pt x="303" y="174"/>
                                        </a:cubicBezTo>
                                        <a:cubicBezTo>
                                          <a:pt x="306" y="177"/>
                                          <a:pt x="308" y="182"/>
                                          <a:pt x="309" y="188"/>
                                        </a:cubicBezTo>
                                        <a:lnTo>
                                          <a:pt x="274" y="188"/>
                                        </a:lnTo>
                                        <a:lnTo>
                                          <a:pt x="274" y="200"/>
                                        </a:lnTo>
                                        <a:lnTo>
                                          <a:pt x="310" y="200"/>
                                        </a:lnTo>
                                        <a:lnTo>
                                          <a:pt x="324" y="200"/>
                                        </a:lnTo>
                                        <a:cubicBezTo>
                                          <a:pt x="324" y="199"/>
                                          <a:pt x="324" y="199"/>
                                          <a:pt x="324" y="198"/>
                                        </a:cubicBezTo>
                                        <a:cubicBezTo>
                                          <a:pt x="324" y="188"/>
                                          <a:pt x="323" y="180"/>
                                          <a:pt x="320" y="174"/>
                                        </a:cubicBezTo>
                                        <a:cubicBezTo>
                                          <a:pt x="316" y="167"/>
                                          <a:pt x="312" y="163"/>
                                          <a:pt x="306" y="159"/>
                                        </a:cubicBezTo>
                                        <a:cubicBezTo>
                                          <a:pt x="300" y="156"/>
                                          <a:pt x="293" y="154"/>
                                          <a:pt x="286" y="154"/>
                                        </a:cubicBezTo>
                                        <a:cubicBezTo>
                                          <a:pt x="274" y="154"/>
                                          <a:pt x="265" y="158"/>
                                          <a:pt x="258" y="165"/>
                                        </a:cubicBezTo>
                                        <a:close/>
                                        <a:moveTo>
                                          <a:pt x="440" y="256"/>
                                        </a:moveTo>
                                        <a:cubicBezTo>
                                          <a:pt x="436" y="260"/>
                                          <a:pt x="431" y="262"/>
                                          <a:pt x="424" y="262"/>
                                        </a:cubicBezTo>
                                        <a:lnTo>
                                          <a:pt x="425" y="274"/>
                                        </a:lnTo>
                                        <a:cubicBezTo>
                                          <a:pt x="433" y="274"/>
                                          <a:pt x="444" y="271"/>
                                          <a:pt x="451" y="264"/>
                                        </a:cubicBezTo>
                                        <a:cubicBezTo>
                                          <a:pt x="458" y="257"/>
                                          <a:pt x="460" y="247"/>
                                          <a:pt x="460" y="231"/>
                                        </a:cubicBezTo>
                                        <a:lnTo>
                                          <a:pt x="460" y="156"/>
                                        </a:lnTo>
                                        <a:lnTo>
                                          <a:pt x="446" y="156"/>
                                        </a:lnTo>
                                        <a:lnTo>
                                          <a:pt x="446" y="225"/>
                                        </a:lnTo>
                                        <a:cubicBezTo>
                                          <a:pt x="446" y="245"/>
                                          <a:pt x="444" y="251"/>
                                          <a:pt x="440" y="256"/>
                                        </a:cubicBezTo>
                                        <a:close/>
                                      </a:path>
                                    </a:pathLst>
                                  </a:custGeom>
                                  <a:solidFill>
                                    <a:srgbClr val="666A6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10" name="Skupina 3810"/>
                              <wpg:cNvGrpSpPr>
                                <a:grpSpLocks noChangeAspect="1"/>
                              </wpg:cNvGrpSpPr>
                              <wpg:grpSpPr>
                                <a:xfrm>
                                  <a:off x="0" y="0"/>
                                  <a:ext cx="681355" cy="248285"/>
                                  <a:chOff x="0" y="0"/>
                                  <a:chExt cx="4573270" cy="1667510"/>
                                </a:xfrm>
                              </wpg:grpSpPr>
                              <wps:wsp>
                                <wps:cNvPr id="3811" name="Freeform 21"/>
                                <wps:cNvSpPr>
                                  <a:spLocks noEditPoints="1"/>
                                </wps:cNvSpPr>
                                <wps:spPr bwMode="auto">
                                  <a:xfrm>
                                    <a:off x="0" y="0"/>
                                    <a:ext cx="1524635" cy="1525270"/>
                                  </a:xfrm>
                                  <a:custGeom>
                                    <a:avLst/>
                                    <a:gdLst>
                                      <a:gd name="T0" fmla="*/ 958 w 2839"/>
                                      <a:gd name="T1" fmla="*/ 1216 h 2839"/>
                                      <a:gd name="T2" fmla="*/ 2259 w 2839"/>
                                      <a:gd name="T3" fmla="*/ 1216 h 2839"/>
                                      <a:gd name="T4" fmla="*/ 2434 w 2839"/>
                                      <a:gd name="T5" fmla="*/ 1419 h 2839"/>
                                      <a:gd name="T6" fmla="*/ 2259 w 2839"/>
                                      <a:gd name="T7" fmla="*/ 1622 h 2839"/>
                                      <a:gd name="T8" fmla="*/ 958 w 2839"/>
                                      <a:gd name="T9" fmla="*/ 1622 h 2839"/>
                                      <a:gd name="T10" fmla="*/ 547 w 2839"/>
                                      <a:gd name="T11" fmla="*/ 1419 h 2839"/>
                                      <a:gd name="T12" fmla="*/ 958 w 2839"/>
                                      <a:gd name="T13" fmla="*/ 1216 h 2839"/>
                                      <a:gd name="T14" fmla="*/ 958 w 2839"/>
                                      <a:gd name="T15" fmla="*/ 2839 h 2839"/>
                                      <a:gd name="T16" fmla="*/ 2811 w 2839"/>
                                      <a:gd name="T17" fmla="*/ 2839 h 2839"/>
                                      <a:gd name="T18" fmla="*/ 2811 w 2839"/>
                                      <a:gd name="T19" fmla="*/ 2433 h 2839"/>
                                      <a:gd name="T20" fmla="*/ 958 w 2839"/>
                                      <a:gd name="T21" fmla="*/ 2433 h 2839"/>
                                      <a:gd name="T22" fmla="*/ 406 w 2839"/>
                                      <a:gd name="T23" fmla="*/ 1842 h 2839"/>
                                      <a:gd name="T24" fmla="*/ 958 w 2839"/>
                                      <a:gd name="T25" fmla="*/ 2028 h 2839"/>
                                      <a:gd name="T26" fmla="*/ 2259 w 2839"/>
                                      <a:gd name="T27" fmla="*/ 2028 h 2839"/>
                                      <a:gd name="T28" fmla="*/ 2839 w 2839"/>
                                      <a:gd name="T29" fmla="*/ 1419 h 2839"/>
                                      <a:gd name="T30" fmla="*/ 2259 w 2839"/>
                                      <a:gd name="T31" fmla="*/ 811 h 2839"/>
                                      <a:gd name="T32" fmla="*/ 958 w 2839"/>
                                      <a:gd name="T33" fmla="*/ 811 h 2839"/>
                                      <a:gd name="T34" fmla="*/ 406 w 2839"/>
                                      <a:gd name="T35" fmla="*/ 996 h 2839"/>
                                      <a:gd name="T36" fmla="*/ 958 w 2839"/>
                                      <a:gd name="T37" fmla="*/ 405 h 2839"/>
                                      <a:gd name="T38" fmla="*/ 2811 w 2839"/>
                                      <a:gd name="T39" fmla="*/ 405 h 2839"/>
                                      <a:gd name="T40" fmla="*/ 2811 w 2839"/>
                                      <a:gd name="T41" fmla="*/ 0 h 2839"/>
                                      <a:gd name="T42" fmla="*/ 958 w 2839"/>
                                      <a:gd name="T43" fmla="*/ 0 h 2839"/>
                                      <a:gd name="T44" fmla="*/ 0 w 2839"/>
                                      <a:gd name="T45" fmla="*/ 1014 h 2839"/>
                                      <a:gd name="T46" fmla="*/ 80 w 2839"/>
                                      <a:gd name="T47" fmla="*/ 1419 h 2839"/>
                                      <a:gd name="T48" fmla="*/ 0 w 2839"/>
                                      <a:gd name="T49" fmla="*/ 1825 h 2839"/>
                                      <a:gd name="T50" fmla="*/ 958 w 2839"/>
                                      <a:gd name="T51" fmla="*/ 2839 h 283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2839" h="2839">
                                        <a:moveTo>
                                          <a:pt x="958" y="1216"/>
                                        </a:moveTo>
                                        <a:lnTo>
                                          <a:pt x="2259" y="1216"/>
                                        </a:lnTo>
                                        <a:cubicBezTo>
                                          <a:pt x="2355" y="1216"/>
                                          <a:pt x="2434" y="1307"/>
                                          <a:pt x="2434" y="1419"/>
                                        </a:cubicBezTo>
                                        <a:cubicBezTo>
                                          <a:pt x="2434" y="1531"/>
                                          <a:pt x="2355" y="1622"/>
                                          <a:pt x="2259" y="1622"/>
                                        </a:cubicBezTo>
                                        <a:lnTo>
                                          <a:pt x="958" y="1622"/>
                                        </a:lnTo>
                                        <a:cubicBezTo>
                                          <a:pt x="795" y="1622"/>
                                          <a:pt x="648" y="1544"/>
                                          <a:pt x="547" y="1419"/>
                                        </a:cubicBezTo>
                                        <a:cubicBezTo>
                                          <a:pt x="648" y="1295"/>
                                          <a:pt x="795" y="1216"/>
                                          <a:pt x="958" y="1216"/>
                                        </a:cubicBezTo>
                                        <a:close/>
                                        <a:moveTo>
                                          <a:pt x="958" y="2839"/>
                                        </a:moveTo>
                                        <a:lnTo>
                                          <a:pt x="2811" y="2839"/>
                                        </a:lnTo>
                                        <a:lnTo>
                                          <a:pt x="2811" y="2433"/>
                                        </a:lnTo>
                                        <a:lnTo>
                                          <a:pt x="958" y="2433"/>
                                        </a:lnTo>
                                        <a:cubicBezTo>
                                          <a:pt x="659" y="2433"/>
                                          <a:pt x="414" y="2169"/>
                                          <a:pt x="406" y="1842"/>
                                        </a:cubicBezTo>
                                        <a:cubicBezTo>
                                          <a:pt x="562" y="1959"/>
                                          <a:pt x="752" y="2028"/>
                                          <a:pt x="958" y="2028"/>
                                        </a:cubicBezTo>
                                        <a:lnTo>
                                          <a:pt x="2259" y="2028"/>
                                        </a:lnTo>
                                        <a:cubicBezTo>
                                          <a:pt x="2579" y="2028"/>
                                          <a:pt x="2839" y="1755"/>
                                          <a:pt x="2839" y="1419"/>
                                        </a:cubicBezTo>
                                        <a:cubicBezTo>
                                          <a:pt x="2839" y="1084"/>
                                          <a:pt x="2579" y="811"/>
                                          <a:pt x="2259" y="811"/>
                                        </a:cubicBezTo>
                                        <a:lnTo>
                                          <a:pt x="958" y="811"/>
                                        </a:lnTo>
                                        <a:cubicBezTo>
                                          <a:pt x="752" y="811"/>
                                          <a:pt x="562" y="880"/>
                                          <a:pt x="406" y="996"/>
                                        </a:cubicBezTo>
                                        <a:cubicBezTo>
                                          <a:pt x="414" y="669"/>
                                          <a:pt x="659" y="405"/>
                                          <a:pt x="958" y="405"/>
                                        </a:cubicBezTo>
                                        <a:lnTo>
                                          <a:pt x="2811" y="405"/>
                                        </a:lnTo>
                                        <a:lnTo>
                                          <a:pt x="2811" y="0"/>
                                        </a:lnTo>
                                        <a:lnTo>
                                          <a:pt x="958" y="0"/>
                                        </a:lnTo>
                                        <a:cubicBezTo>
                                          <a:pt x="430" y="0"/>
                                          <a:pt x="0" y="455"/>
                                          <a:pt x="0" y="1014"/>
                                        </a:cubicBezTo>
                                        <a:cubicBezTo>
                                          <a:pt x="0" y="1158"/>
                                          <a:pt x="29" y="1295"/>
                                          <a:pt x="80" y="1419"/>
                                        </a:cubicBezTo>
                                        <a:cubicBezTo>
                                          <a:pt x="29" y="1543"/>
                                          <a:pt x="0" y="1681"/>
                                          <a:pt x="0" y="1825"/>
                                        </a:cubicBezTo>
                                        <a:cubicBezTo>
                                          <a:pt x="0" y="2384"/>
                                          <a:pt x="430" y="2839"/>
                                          <a:pt x="958" y="2839"/>
                                        </a:cubicBezTo>
                                        <a:close/>
                                      </a:path>
                                    </a:pathLst>
                                  </a:custGeom>
                                  <a:solidFill>
                                    <a:srgbClr val="00BBC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2" name="Rectangle 22"/>
                                <wps:cNvSpPr>
                                  <a:spLocks noChangeArrowheads="1"/>
                                </wps:cNvSpPr>
                                <wps:spPr bwMode="auto">
                                  <a:xfrm>
                                    <a:off x="2450465" y="0"/>
                                    <a:ext cx="92075" cy="598805"/>
                                  </a:xfrm>
                                  <a:prstGeom prst="rect">
                                    <a:avLst/>
                                  </a:prstGeom>
                                  <a:solidFill>
                                    <a:srgbClr val="0D00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3" name="Freeform 23"/>
                                <wps:cNvSpPr>
                                  <a:spLocks noEditPoints="1"/>
                                </wps:cNvSpPr>
                                <wps:spPr bwMode="auto">
                                  <a:xfrm>
                                    <a:off x="2607310" y="143510"/>
                                    <a:ext cx="459105" cy="469900"/>
                                  </a:xfrm>
                                  <a:custGeom>
                                    <a:avLst/>
                                    <a:gdLst>
                                      <a:gd name="T0" fmla="*/ 434 w 855"/>
                                      <a:gd name="T1" fmla="*/ 160 h 875"/>
                                      <a:gd name="T2" fmla="*/ 670 w 855"/>
                                      <a:gd name="T3" fmla="*/ 349 h 875"/>
                                      <a:gd name="T4" fmla="*/ 188 w 855"/>
                                      <a:gd name="T5" fmla="*/ 349 h 875"/>
                                      <a:gd name="T6" fmla="*/ 434 w 855"/>
                                      <a:gd name="T7" fmla="*/ 160 h 875"/>
                                      <a:gd name="T8" fmla="*/ 441 w 855"/>
                                      <a:gd name="T9" fmla="*/ 875 h 875"/>
                                      <a:gd name="T10" fmla="*/ 834 w 855"/>
                                      <a:gd name="T11" fmla="*/ 599 h 875"/>
                                      <a:gd name="T12" fmla="*/ 834 w 855"/>
                                      <a:gd name="T13" fmla="*/ 598 h 875"/>
                                      <a:gd name="T14" fmla="*/ 650 w 855"/>
                                      <a:gd name="T15" fmla="*/ 598 h 875"/>
                                      <a:gd name="T16" fmla="*/ 434 w 855"/>
                                      <a:gd name="T17" fmla="*/ 716 h 875"/>
                                      <a:gd name="T18" fmla="*/ 182 w 855"/>
                                      <a:gd name="T19" fmla="*/ 499 h 875"/>
                                      <a:gd name="T20" fmla="*/ 855 w 855"/>
                                      <a:gd name="T21" fmla="*/ 499 h 875"/>
                                      <a:gd name="T22" fmla="*/ 855 w 855"/>
                                      <a:gd name="T23" fmla="*/ 463 h 875"/>
                                      <a:gd name="T24" fmla="*/ 441 w 855"/>
                                      <a:gd name="T25" fmla="*/ 0 h 875"/>
                                      <a:gd name="T26" fmla="*/ 0 w 855"/>
                                      <a:gd name="T27" fmla="*/ 438 h 875"/>
                                      <a:gd name="T28" fmla="*/ 441 w 855"/>
                                      <a:gd name="T29" fmla="*/ 875 h 8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55" h="875">
                                        <a:moveTo>
                                          <a:pt x="434" y="160"/>
                                        </a:moveTo>
                                        <a:cubicBezTo>
                                          <a:pt x="555" y="160"/>
                                          <a:pt x="644" y="232"/>
                                          <a:pt x="670" y="349"/>
                                        </a:cubicBezTo>
                                        <a:lnTo>
                                          <a:pt x="188" y="349"/>
                                        </a:lnTo>
                                        <a:cubicBezTo>
                                          <a:pt x="215" y="235"/>
                                          <a:pt x="312" y="160"/>
                                          <a:pt x="434" y="160"/>
                                        </a:cubicBezTo>
                                        <a:close/>
                                        <a:moveTo>
                                          <a:pt x="441" y="875"/>
                                        </a:moveTo>
                                        <a:cubicBezTo>
                                          <a:pt x="580" y="875"/>
                                          <a:pt x="757" y="803"/>
                                          <a:pt x="834" y="599"/>
                                        </a:cubicBezTo>
                                        <a:lnTo>
                                          <a:pt x="834" y="598"/>
                                        </a:lnTo>
                                        <a:lnTo>
                                          <a:pt x="650" y="598"/>
                                        </a:lnTo>
                                        <a:cubicBezTo>
                                          <a:pt x="598" y="700"/>
                                          <a:pt x="493" y="716"/>
                                          <a:pt x="434" y="716"/>
                                        </a:cubicBezTo>
                                        <a:cubicBezTo>
                                          <a:pt x="321" y="716"/>
                                          <a:pt x="201" y="642"/>
                                          <a:pt x="182" y="499"/>
                                        </a:cubicBezTo>
                                        <a:lnTo>
                                          <a:pt x="855" y="499"/>
                                        </a:lnTo>
                                        <a:lnTo>
                                          <a:pt x="855" y="463"/>
                                        </a:lnTo>
                                        <a:cubicBezTo>
                                          <a:pt x="855" y="122"/>
                                          <a:pt x="632" y="0"/>
                                          <a:pt x="441" y="0"/>
                                        </a:cubicBezTo>
                                        <a:cubicBezTo>
                                          <a:pt x="173" y="0"/>
                                          <a:pt x="0" y="172"/>
                                          <a:pt x="0" y="438"/>
                                        </a:cubicBezTo>
                                        <a:cubicBezTo>
                                          <a:pt x="0" y="704"/>
                                          <a:pt x="173" y="875"/>
                                          <a:pt x="441" y="875"/>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4" name="Freeform 24"/>
                                <wps:cNvSpPr>
                                  <a:spLocks noEditPoints="1"/>
                                </wps:cNvSpPr>
                                <wps:spPr bwMode="auto">
                                  <a:xfrm>
                                    <a:off x="2410460" y="1047115"/>
                                    <a:ext cx="458470" cy="469900"/>
                                  </a:xfrm>
                                  <a:custGeom>
                                    <a:avLst/>
                                    <a:gdLst>
                                      <a:gd name="T0" fmla="*/ 435 w 855"/>
                                      <a:gd name="T1" fmla="*/ 159 h 875"/>
                                      <a:gd name="T2" fmla="*/ 671 w 855"/>
                                      <a:gd name="T3" fmla="*/ 349 h 875"/>
                                      <a:gd name="T4" fmla="*/ 189 w 855"/>
                                      <a:gd name="T5" fmla="*/ 349 h 875"/>
                                      <a:gd name="T6" fmla="*/ 435 w 855"/>
                                      <a:gd name="T7" fmla="*/ 159 h 875"/>
                                      <a:gd name="T8" fmla="*/ 0 w 855"/>
                                      <a:gd name="T9" fmla="*/ 437 h 875"/>
                                      <a:gd name="T10" fmla="*/ 442 w 855"/>
                                      <a:gd name="T11" fmla="*/ 875 h 875"/>
                                      <a:gd name="T12" fmla="*/ 835 w 855"/>
                                      <a:gd name="T13" fmla="*/ 598 h 875"/>
                                      <a:gd name="T14" fmla="*/ 835 w 855"/>
                                      <a:gd name="T15" fmla="*/ 597 h 875"/>
                                      <a:gd name="T16" fmla="*/ 650 w 855"/>
                                      <a:gd name="T17" fmla="*/ 597 h 875"/>
                                      <a:gd name="T18" fmla="*/ 435 w 855"/>
                                      <a:gd name="T19" fmla="*/ 716 h 875"/>
                                      <a:gd name="T20" fmla="*/ 183 w 855"/>
                                      <a:gd name="T21" fmla="*/ 499 h 875"/>
                                      <a:gd name="T22" fmla="*/ 855 w 855"/>
                                      <a:gd name="T23" fmla="*/ 499 h 875"/>
                                      <a:gd name="T24" fmla="*/ 855 w 855"/>
                                      <a:gd name="T25" fmla="*/ 463 h 875"/>
                                      <a:gd name="T26" fmla="*/ 442 w 855"/>
                                      <a:gd name="T27" fmla="*/ 0 h 875"/>
                                      <a:gd name="T28" fmla="*/ 0 w 855"/>
                                      <a:gd name="T29" fmla="*/ 437 h 8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55" h="875">
                                        <a:moveTo>
                                          <a:pt x="435" y="159"/>
                                        </a:moveTo>
                                        <a:cubicBezTo>
                                          <a:pt x="556" y="159"/>
                                          <a:pt x="645" y="231"/>
                                          <a:pt x="671" y="349"/>
                                        </a:cubicBezTo>
                                        <a:lnTo>
                                          <a:pt x="189" y="349"/>
                                        </a:lnTo>
                                        <a:cubicBezTo>
                                          <a:pt x="216" y="234"/>
                                          <a:pt x="312" y="159"/>
                                          <a:pt x="435" y="159"/>
                                        </a:cubicBezTo>
                                        <a:close/>
                                        <a:moveTo>
                                          <a:pt x="0" y="437"/>
                                        </a:moveTo>
                                        <a:cubicBezTo>
                                          <a:pt x="0" y="703"/>
                                          <a:pt x="174" y="875"/>
                                          <a:pt x="442" y="875"/>
                                        </a:cubicBezTo>
                                        <a:cubicBezTo>
                                          <a:pt x="581" y="875"/>
                                          <a:pt x="757" y="802"/>
                                          <a:pt x="835" y="598"/>
                                        </a:cubicBezTo>
                                        <a:lnTo>
                                          <a:pt x="835" y="597"/>
                                        </a:lnTo>
                                        <a:lnTo>
                                          <a:pt x="650" y="597"/>
                                        </a:lnTo>
                                        <a:cubicBezTo>
                                          <a:pt x="599" y="700"/>
                                          <a:pt x="494" y="716"/>
                                          <a:pt x="435" y="716"/>
                                        </a:cubicBezTo>
                                        <a:cubicBezTo>
                                          <a:pt x="321" y="716"/>
                                          <a:pt x="201" y="641"/>
                                          <a:pt x="183" y="499"/>
                                        </a:cubicBezTo>
                                        <a:lnTo>
                                          <a:pt x="855" y="499"/>
                                        </a:lnTo>
                                        <a:lnTo>
                                          <a:pt x="855" y="463"/>
                                        </a:lnTo>
                                        <a:cubicBezTo>
                                          <a:pt x="855" y="121"/>
                                          <a:pt x="633" y="0"/>
                                          <a:pt x="442" y="0"/>
                                        </a:cubicBezTo>
                                        <a:cubicBezTo>
                                          <a:pt x="174" y="0"/>
                                          <a:pt x="0" y="172"/>
                                          <a:pt x="0" y="437"/>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5" name="Freeform 25"/>
                                <wps:cNvSpPr>
                                  <a:spLocks noEditPoints="1"/>
                                </wps:cNvSpPr>
                                <wps:spPr bwMode="auto">
                                  <a:xfrm>
                                    <a:off x="3265170" y="1047115"/>
                                    <a:ext cx="459105" cy="469900"/>
                                  </a:xfrm>
                                  <a:custGeom>
                                    <a:avLst/>
                                    <a:gdLst>
                                      <a:gd name="T0" fmla="*/ 189 w 855"/>
                                      <a:gd name="T1" fmla="*/ 349 h 875"/>
                                      <a:gd name="T2" fmla="*/ 435 w 855"/>
                                      <a:gd name="T3" fmla="*/ 159 h 875"/>
                                      <a:gd name="T4" fmla="*/ 671 w 855"/>
                                      <a:gd name="T5" fmla="*/ 349 h 875"/>
                                      <a:gd name="T6" fmla="*/ 189 w 855"/>
                                      <a:gd name="T7" fmla="*/ 349 h 875"/>
                                      <a:gd name="T8" fmla="*/ 855 w 855"/>
                                      <a:gd name="T9" fmla="*/ 463 h 875"/>
                                      <a:gd name="T10" fmla="*/ 442 w 855"/>
                                      <a:gd name="T11" fmla="*/ 0 h 875"/>
                                      <a:gd name="T12" fmla="*/ 0 w 855"/>
                                      <a:gd name="T13" fmla="*/ 437 h 875"/>
                                      <a:gd name="T14" fmla="*/ 442 w 855"/>
                                      <a:gd name="T15" fmla="*/ 875 h 875"/>
                                      <a:gd name="T16" fmla="*/ 835 w 855"/>
                                      <a:gd name="T17" fmla="*/ 598 h 875"/>
                                      <a:gd name="T18" fmla="*/ 835 w 855"/>
                                      <a:gd name="T19" fmla="*/ 597 h 875"/>
                                      <a:gd name="T20" fmla="*/ 650 w 855"/>
                                      <a:gd name="T21" fmla="*/ 597 h 875"/>
                                      <a:gd name="T22" fmla="*/ 435 w 855"/>
                                      <a:gd name="T23" fmla="*/ 716 h 875"/>
                                      <a:gd name="T24" fmla="*/ 183 w 855"/>
                                      <a:gd name="T25" fmla="*/ 499 h 875"/>
                                      <a:gd name="T26" fmla="*/ 855 w 855"/>
                                      <a:gd name="T27" fmla="*/ 499 h 875"/>
                                      <a:gd name="T28" fmla="*/ 855 w 855"/>
                                      <a:gd name="T29" fmla="*/ 463 h 8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855" h="875">
                                        <a:moveTo>
                                          <a:pt x="189" y="349"/>
                                        </a:moveTo>
                                        <a:cubicBezTo>
                                          <a:pt x="216" y="234"/>
                                          <a:pt x="312" y="159"/>
                                          <a:pt x="435" y="159"/>
                                        </a:cubicBezTo>
                                        <a:cubicBezTo>
                                          <a:pt x="556" y="159"/>
                                          <a:pt x="645" y="231"/>
                                          <a:pt x="671" y="349"/>
                                        </a:cubicBezTo>
                                        <a:lnTo>
                                          <a:pt x="189" y="349"/>
                                        </a:lnTo>
                                        <a:close/>
                                        <a:moveTo>
                                          <a:pt x="855" y="463"/>
                                        </a:moveTo>
                                        <a:cubicBezTo>
                                          <a:pt x="855" y="121"/>
                                          <a:pt x="633" y="0"/>
                                          <a:pt x="442" y="0"/>
                                        </a:cubicBezTo>
                                        <a:cubicBezTo>
                                          <a:pt x="174" y="0"/>
                                          <a:pt x="0" y="172"/>
                                          <a:pt x="0" y="437"/>
                                        </a:cubicBezTo>
                                        <a:cubicBezTo>
                                          <a:pt x="0" y="703"/>
                                          <a:pt x="174" y="875"/>
                                          <a:pt x="442" y="875"/>
                                        </a:cubicBezTo>
                                        <a:cubicBezTo>
                                          <a:pt x="581" y="875"/>
                                          <a:pt x="757" y="802"/>
                                          <a:pt x="835" y="598"/>
                                        </a:cubicBezTo>
                                        <a:lnTo>
                                          <a:pt x="835" y="597"/>
                                        </a:lnTo>
                                        <a:lnTo>
                                          <a:pt x="650" y="597"/>
                                        </a:lnTo>
                                        <a:cubicBezTo>
                                          <a:pt x="599" y="700"/>
                                          <a:pt x="494" y="716"/>
                                          <a:pt x="435" y="716"/>
                                        </a:cubicBezTo>
                                        <a:cubicBezTo>
                                          <a:pt x="321" y="716"/>
                                          <a:pt x="201" y="641"/>
                                          <a:pt x="183" y="499"/>
                                        </a:cubicBezTo>
                                        <a:lnTo>
                                          <a:pt x="855" y="499"/>
                                        </a:lnTo>
                                        <a:lnTo>
                                          <a:pt x="855" y="463"/>
                                        </a:ln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6" name="Freeform 26"/>
                                <wps:cNvSpPr>
                                  <a:spLocks/>
                                </wps:cNvSpPr>
                                <wps:spPr bwMode="auto">
                                  <a:xfrm>
                                    <a:off x="3138805" y="0"/>
                                    <a:ext cx="729615" cy="598805"/>
                                  </a:xfrm>
                                  <a:custGeom>
                                    <a:avLst/>
                                    <a:gdLst>
                                      <a:gd name="T0" fmla="*/ 0 w 1359"/>
                                      <a:gd name="T1" fmla="*/ 0 h 1115"/>
                                      <a:gd name="T2" fmla="*/ 0 w 1359"/>
                                      <a:gd name="T3" fmla="*/ 1115 h 1115"/>
                                      <a:gd name="T4" fmla="*/ 172 w 1359"/>
                                      <a:gd name="T5" fmla="*/ 1115 h 1115"/>
                                      <a:gd name="T6" fmla="*/ 172 w 1359"/>
                                      <a:gd name="T7" fmla="*/ 845 h 1115"/>
                                      <a:gd name="T8" fmla="*/ 189 w 1359"/>
                                      <a:gd name="T9" fmla="*/ 808 h 1115"/>
                                      <a:gd name="T10" fmla="*/ 282 w 1359"/>
                                      <a:gd name="T11" fmla="*/ 729 h 1115"/>
                                      <a:gd name="T12" fmla="*/ 568 w 1359"/>
                                      <a:gd name="T13" fmla="*/ 1115 h 1115"/>
                                      <a:gd name="T14" fmla="*/ 800 w 1359"/>
                                      <a:gd name="T15" fmla="*/ 1115 h 1115"/>
                                      <a:gd name="T16" fmla="*/ 419 w 1359"/>
                                      <a:gd name="T17" fmla="*/ 610 h 1115"/>
                                      <a:gd name="T18" fmla="*/ 786 w 1359"/>
                                      <a:gd name="T19" fmla="*/ 292 h 1115"/>
                                      <a:gd name="T20" fmla="*/ 786 w 1359"/>
                                      <a:gd name="T21" fmla="*/ 445 h 1115"/>
                                      <a:gd name="T22" fmla="*/ 934 w 1359"/>
                                      <a:gd name="T23" fmla="*/ 445 h 1115"/>
                                      <a:gd name="T24" fmla="*/ 934 w 1359"/>
                                      <a:gd name="T25" fmla="*/ 895 h 1115"/>
                                      <a:gd name="T26" fmla="*/ 1154 w 1359"/>
                                      <a:gd name="T27" fmla="*/ 1115 h 1115"/>
                                      <a:gd name="T28" fmla="*/ 1284 w 1359"/>
                                      <a:gd name="T29" fmla="*/ 1115 h 1115"/>
                                      <a:gd name="T30" fmla="*/ 1232 w 1359"/>
                                      <a:gd name="T31" fmla="*/ 957 h 1115"/>
                                      <a:gd name="T32" fmla="*/ 1137 w 1359"/>
                                      <a:gd name="T33" fmla="*/ 957 h 1115"/>
                                      <a:gd name="T34" fmla="*/ 1108 w 1359"/>
                                      <a:gd name="T35" fmla="*/ 929 h 1115"/>
                                      <a:gd name="T36" fmla="*/ 1108 w 1359"/>
                                      <a:gd name="T37" fmla="*/ 445 h 1115"/>
                                      <a:gd name="T38" fmla="*/ 1307 w 1359"/>
                                      <a:gd name="T39" fmla="*/ 445 h 1115"/>
                                      <a:gd name="T40" fmla="*/ 1359 w 1359"/>
                                      <a:gd name="T41" fmla="*/ 292 h 1115"/>
                                      <a:gd name="T42" fmla="*/ 1108 w 1359"/>
                                      <a:gd name="T43" fmla="*/ 292 h 1115"/>
                                      <a:gd name="T44" fmla="*/ 1108 w 1359"/>
                                      <a:gd name="T45" fmla="*/ 60 h 1115"/>
                                      <a:gd name="T46" fmla="*/ 934 w 1359"/>
                                      <a:gd name="T47" fmla="*/ 60 h 1115"/>
                                      <a:gd name="T48" fmla="*/ 934 w 1359"/>
                                      <a:gd name="T49" fmla="*/ 292 h 1115"/>
                                      <a:gd name="T50" fmla="*/ 787 w 1359"/>
                                      <a:gd name="T51" fmla="*/ 292 h 1115"/>
                                      <a:gd name="T52" fmla="*/ 787 w 1359"/>
                                      <a:gd name="T53" fmla="*/ 292 h 1115"/>
                                      <a:gd name="T54" fmla="*/ 523 w 1359"/>
                                      <a:gd name="T55" fmla="*/ 292 h 1115"/>
                                      <a:gd name="T56" fmla="*/ 172 w 1359"/>
                                      <a:gd name="T57" fmla="*/ 611 h 1115"/>
                                      <a:gd name="T58" fmla="*/ 172 w 1359"/>
                                      <a:gd name="T59" fmla="*/ 0 h 1115"/>
                                      <a:gd name="T60" fmla="*/ 0 w 1359"/>
                                      <a:gd name="T61" fmla="*/ 0 h 11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1359" h="1115">
                                        <a:moveTo>
                                          <a:pt x="0" y="0"/>
                                        </a:moveTo>
                                        <a:lnTo>
                                          <a:pt x="0" y="1115"/>
                                        </a:lnTo>
                                        <a:lnTo>
                                          <a:pt x="172" y="1115"/>
                                        </a:lnTo>
                                        <a:lnTo>
                                          <a:pt x="172" y="845"/>
                                        </a:lnTo>
                                        <a:cubicBezTo>
                                          <a:pt x="172" y="830"/>
                                          <a:pt x="178" y="817"/>
                                          <a:pt x="189" y="808"/>
                                        </a:cubicBezTo>
                                        <a:lnTo>
                                          <a:pt x="282" y="729"/>
                                        </a:lnTo>
                                        <a:lnTo>
                                          <a:pt x="568" y="1115"/>
                                        </a:lnTo>
                                        <a:lnTo>
                                          <a:pt x="800" y="1115"/>
                                        </a:lnTo>
                                        <a:lnTo>
                                          <a:pt x="419" y="610"/>
                                        </a:lnTo>
                                        <a:lnTo>
                                          <a:pt x="786" y="292"/>
                                        </a:lnTo>
                                        <a:lnTo>
                                          <a:pt x="786" y="445"/>
                                        </a:lnTo>
                                        <a:lnTo>
                                          <a:pt x="934" y="445"/>
                                        </a:lnTo>
                                        <a:lnTo>
                                          <a:pt x="934" y="895"/>
                                        </a:lnTo>
                                        <a:cubicBezTo>
                                          <a:pt x="934" y="1017"/>
                                          <a:pt x="1033" y="1115"/>
                                          <a:pt x="1154" y="1115"/>
                                        </a:cubicBezTo>
                                        <a:lnTo>
                                          <a:pt x="1284" y="1115"/>
                                        </a:lnTo>
                                        <a:lnTo>
                                          <a:pt x="1232" y="957"/>
                                        </a:lnTo>
                                        <a:lnTo>
                                          <a:pt x="1137" y="957"/>
                                        </a:lnTo>
                                        <a:cubicBezTo>
                                          <a:pt x="1121" y="957"/>
                                          <a:pt x="1108" y="945"/>
                                          <a:pt x="1108" y="929"/>
                                        </a:cubicBezTo>
                                        <a:lnTo>
                                          <a:pt x="1108" y="445"/>
                                        </a:lnTo>
                                        <a:lnTo>
                                          <a:pt x="1307" y="445"/>
                                        </a:lnTo>
                                        <a:lnTo>
                                          <a:pt x="1359" y="292"/>
                                        </a:lnTo>
                                        <a:lnTo>
                                          <a:pt x="1108" y="292"/>
                                        </a:lnTo>
                                        <a:lnTo>
                                          <a:pt x="1108" y="60"/>
                                        </a:lnTo>
                                        <a:lnTo>
                                          <a:pt x="934" y="60"/>
                                        </a:lnTo>
                                        <a:lnTo>
                                          <a:pt x="934" y="292"/>
                                        </a:lnTo>
                                        <a:lnTo>
                                          <a:pt x="787" y="292"/>
                                        </a:lnTo>
                                        <a:lnTo>
                                          <a:pt x="787" y="292"/>
                                        </a:lnTo>
                                        <a:lnTo>
                                          <a:pt x="523" y="292"/>
                                        </a:lnTo>
                                        <a:lnTo>
                                          <a:pt x="172" y="611"/>
                                        </a:lnTo>
                                        <a:lnTo>
                                          <a:pt x="172" y="0"/>
                                        </a:lnTo>
                                        <a:lnTo>
                                          <a:pt x="0" y="0"/>
                                        </a:ln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7" name="Freeform 27"/>
                                <wps:cNvSpPr>
                                  <a:spLocks noEditPoints="1"/>
                                </wps:cNvSpPr>
                                <wps:spPr bwMode="auto">
                                  <a:xfrm>
                                    <a:off x="4099560" y="142240"/>
                                    <a:ext cx="473710" cy="471170"/>
                                  </a:xfrm>
                                  <a:custGeom>
                                    <a:avLst/>
                                    <a:gdLst>
                                      <a:gd name="T0" fmla="*/ 705 w 882"/>
                                      <a:gd name="T1" fmla="*/ 459 h 877"/>
                                      <a:gd name="T2" fmla="*/ 444 w 882"/>
                                      <a:gd name="T3" fmla="*/ 720 h 877"/>
                                      <a:gd name="T4" fmla="*/ 438 w 882"/>
                                      <a:gd name="T5" fmla="*/ 720 h 877"/>
                                      <a:gd name="T6" fmla="*/ 177 w 882"/>
                                      <a:gd name="T7" fmla="*/ 459 h 877"/>
                                      <a:gd name="T8" fmla="*/ 177 w 882"/>
                                      <a:gd name="T9" fmla="*/ 418 h 877"/>
                                      <a:gd name="T10" fmla="*/ 438 w 882"/>
                                      <a:gd name="T11" fmla="*/ 157 h 877"/>
                                      <a:gd name="T12" fmla="*/ 444 w 882"/>
                                      <a:gd name="T13" fmla="*/ 157 h 877"/>
                                      <a:gd name="T14" fmla="*/ 705 w 882"/>
                                      <a:gd name="T15" fmla="*/ 418 h 877"/>
                                      <a:gd name="T16" fmla="*/ 705 w 882"/>
                                      <a:gd name="T17" fmla="*/ 459 h 877"/>
                                      <a:gd name="T18" fmla="*/ 472 w 882"/>
                                      <a:gd name="T19" fmla="*/ 0 h 877"/>
                                      <a:gd name="T20" fmla="*/ 410 w 882"/>
                                      <a:gd name="T21" fmla="*/ 0 h 877"/>
                                      <a:gd name="T22" fmla="*/ 0 w 882"/>
                                      <a:gd name="T23" fmla="*/ 410 h 877"/>
                                      <a:gd name="T24" fmla="*/ 0 w 882"/>
                                      <a:gd name="T25" fmla="*/ 467 h 877"/>
                                      <a:gd name="T26" fmla="*/ 410 w 882"/>
                                      <a:gd name="T27" fmla="*/ 877 h 877"/>
                                      <a:gd name="T28" fmla="*/ 472 w 882"/>
                                      <a:gd name="T29" fmla="*/ 877 h 877"/>
                                      <a:gd name="T30" fmla="*/ 882 w 882"/>
                                      <a:gd name="T31" fmla="*/ 467 h 877"/>
                                      <a:gd name="T32" fmla="*/ 882 w 882"/>
                                      <a:gd name="T33" fmla="*/ 409 h 877"/>
                                      <a:gd name="T34" fmla="*/ 472 w 882"/>
                                      <a:gd name="T35" fmla="*/ 0 h 8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882" h="877">
                                        <a:moveTo>
                                          <a:pt x="705" y="459"/>
                                        </a:moveTo>
                                        <a:cubicBezTo>
                                          <a:pt x="705" y="603"/>
                                          <a:pt x="588" y="720"/>
                                          <a:pt x="444" y="720"/>
                                        </a:cubicBezTo>
                                        <a:lnTo>
                                          <a:pt x="438" y="720"/>
                                        </a:lnTo>
                                        <a:cubicBezTo>
                                          <a:pt x="294" y="720"/>
                                          <a:pt x="177" y="603"/>
                                          <a:pt x="177" y="459"/>
                                        </a:cubicBezTo>
                                        <a:lnTo>
                                          <a:pt x="177" y="418"/>
                                        </a:lnTo>
                                        <a:cubicBezTo>
                                          <a:pt x="177" y="274"/>
                                          <a:pt x="294" y="157"/>
                                          <a:pt x="438" y="157"/>
                                        </a:cubicBezTo>
                                        <a:lnTo>
                                          <a:pt x="444" y="157"/>
                                        </a:lnTo>
                                        <a:cubicBezTo>
                                          <a:pt x="588" y="157"/>
                                          <a:pt x="705" y="274"/>
                                          <a:pt x="705" y="418"/>
                                        </a:cubicBezTo>
                                        <a:lnTo>
                                          <a:pt x="705" y="459"/>
                                        </a:lnTo>
                                        <a:close/>
                                        <a:moveTo>
                                          <a:pt x="472" y="0"/>
                                        </a:moveTo>
                                        <a:lnTo>
                                          <a:pt x="410" y="0"/>
                                        </a:lnTo>
                                        <a:cubicBezTo>
                                          <a:pt x="184" y="0"/>
                                          <a:pt x="0" y="184"/>
                                          <a:pt x="0" y="410"/>
                                        </a:cubicBezTo>
                                        <a:lnTo>
                                          <a:pt x="0" y="467"/>
                                        </a:lnTo>
                                        <a:cubicBezTo>
                                          <a:pt x="0" y="693"/>
                                          <a:pt x="184" y="877"/>
                                          <a:pt x="410" y="877"/>
                                        </a:cubicBezTo>
                                        <a:lnTo>
                                          <a:pt x="472" y="877"/>
                                        </a:lnTo>
                                        <a:cubicBezTo>
                                          <a:pt x="698" y="877"/>
                                          <a:pt x="882" y="693"/>
                                          <a:pt x="882" y="467"/>
                                        </a:cubicBezTo>
                                        <a:lnTo>
                                          <a:pt x="882" y="409"/>
                                        </a:lnTo>
                                        <a:cubicBezTo>
                                          <a:pt x="882" y="184"/>
                                          <a:pt x="698" y="0"/>
                                          <a:pt x="472" y="0"/>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18" name="Rectangle 28"/>
                                <wps:cNvSpPr>
                                  <a:spLocks noChangeArrowheads="1"/>
                                </wps:cNvSpPr>
                                <wps:spPr bwMode="auto">
                                  <a:xfrm>
                                    <a:off x="2934970" y="902970"/>
                                    <a:ext cx="92710" cy="599440"/>
                                  </a:xfrm>
                                  <a:prstGeom prst="rect">
                                    <a:avLst/>
                                  </a:prstGeom>
                                  <a:solidFill>
                                    <a:srgbClr val="0D00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19" name="Freeform 29"/>
                                <wps:cNvSpPr>
                                  <a:spLocks/>
                                </wps:cNvSpPr>
                                <wps:spPr bwMode="auto">
                                  <a:xfrm>
                                    <a:off x="3014345" y="1054735"/>
                                    <a:ext cx="187960" cy="612775"/>
                                  </a:xfrm>
                                  <a:custGeom>
                                    <a:avLst/>
                                    <a:gdLst>
                                      <a:gd name="T0" fmla="*/ 351 w 351"/>
                                      <a:gd name="T1" fmla="*/ 920 h 1140"/>
                                      <a:gd name="T2" fmla="*/ 351 w 351"/>
                                      <a:gd name="T3" fmla="*/ 0 h 1140"/>
                                      <a:gd name="T4" fmla="*/ 177 w 351"/>
                                      <a:gd name="T5" fmla="*/ 0 h 1140"/>
                                      <a:gd name="T6" fmla="*/ 177 w 351"/>
                                      <a:gd name="T7" fmla="*/ 954 h 1140"/>
                                      <a:gd name="T8" fmla="*/ 148 w 351"/>
                                      <a:gd name="T9" fmla="*/ 982 h 1140"/>
                                      <a:gd name="T10" fmla="*/ 53 w 351"/>
                                      <a:gd name="T11" fmla="*/ 982 h 1140"/>
                                      <a:gd name="T12" fmla="*/ 0 w 351"/>
                                      <a:gd name="T13" fmla="*/ 1140 h 1140"/>
                                      <a:gd name="T14" fmla="*/ 131 w 351"/>
                                      <a:gd name="T15" fmla="*/ 1140 h 1140"/>
                                      <a:gd name="T16" fmla="*/ 351 w 351"/>
                                      <a:gd name="T17" fmla="*/ 920 h 1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351" h="1140">
                                        <a:moveTo>
                                          <a:pt x="351" y="920"/>
                                        </a:moveTo>
                                        <a:lnTo>
                                          <a:pt x="351" y="0"/>
                                        </a:lnTo>
                                        <a:lnTo>
                                          <a:pt x="177" y="0"/>
                                        </a:lnTo>
                                        <a:lnTo>
                                          <a:pt x="177" y="954"/>
                                        </a:lnTo>
                                        <a:cubicBezTo>
                                          <a:pt x="177" y="970"/>
                                          <a:pt x="164" y="982"/>
                                          <a:pt x="148" y="982"/>
                                        </a:cubicBezTo>
                                        <a:lnTo>
                                          <a:pt x="53" y="982"/>
                                        </a:lnTo>
                                        <a:lnTo>
                                          <a:pt x="0" y="1140"/>
                                        </a:lnTo>
                                        <a:lnTo>
                                          <a:pt x="131" y="1140"/>
                                        </a:lnTo>
                                        <a:cubicBezTo>
                                          <a:pt x="252" y="1140"/>
                                          <a:pt x="351" y="1042"/>
                                          <a:pt x="351" y="920"/>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0" name="Freeform 30"/>
                                <wps:cNvSpPr>
                                  <a:spLocks/>
                                </wps:cNvSpPr>
                                <wps:spPr bwMode="auto">
                                  <a:xfrm>
                                    <a:off x="3868420" y="156845"/>
                                    <a:ext cx="257810" cy="442595"/>
                                  </a:xfrm>
                                  <a:custGeom>
                                    <a:avLst/>
                                    <a:gdLst>
                                      <a:gd name="T0" fmla="*/ 292 w 480"/>
                                      <a:gd name="T1" fmla="*/ 158 h 824"/>
                                      <a:gd name="T2" fmla="*/ 428 w 480"/>
                                      <a:gd name="T3" fmla="*/ 158 h 824"/>
                                      <a:gd name="T4" fmla="*/ 480 w 480"/>
                                      <a:gd name="T5" fmla="*/ 0 h 824"/>
                                      <a:gd name="T6" fmla="*/ 317 w 480"/>
                                      <a:gd name="T7" fmla="*/ 0 h 824"/>
                                      <a:gd name="T8" fmla="*/ 1 w 480"/>
                                      <a:gd name="T9" fmla="*/ 315 h 824"/>
                                      <a:gd name="T10" fmla="*/ 0 w 480"/>
                                      <a:gd name="T11" fmla="*/ 824 h 824"/>
                                      <a:gd name="T12" fmla="*/ 175 w 480"/>
                                      <a:gd name="T13" fmla="*/ 824 h 824"/>
                                      <a:gd name="T14" fmla="*/ 175 w 480"/>
                                      <a:gd name="T15" fmla="*/ 276 h 824"/>
                                      <a:gd name="T16" fmla="*/ 292 w 480"/>
                                      <a:gd name="T17" fmla="*/ 158 h 8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80" h="824">
                                        <a:moveTo>
                                          <a:pt x="292" y="158"/>
                                        </a:moveTo>
                                        <a:lnTo>
                                          <a:pt x="428" y="158"/>
                                        </a:lnTo>
                                        <a:lnTo>
                                          <a:pt x="480" y="0"/>
                                        </a:lnTo>
                                        <a:lnTo>
                                          <a:pt x="317" y="0"/>
                                        </a:lnTo>
                                        <a:cubicBezTo>
                                          <a:pt x="143" y="0"/>
                                          <a:pt x="1" y="141"/>
                                          <a:pt x="1" y="315"/>
                                        </a:cubicBezTo>
                                        <a:lnTo>
                                          <a:pt x="0" y="824"/>
                                        </a:lnTo>
                                        <a:lnTo>
                                          <a:pt x="175" y="824"/>
                                        </a:lnTo>
                                        <a:lnTo>
                                          <a:pt x="175" y="276"/>
                                        </a:lnTo>
                                        <a:cubicBezTo>
                                          <a:pt x="175" y="211"/>
                                          <a:pt x="227" y="158"/>
                                          <a:pt x="292" y="158"/>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1" name="Oval 31"/>
                                <wps:cNvSpPr>
                                  <a:spLocks noChangeArrowheads="1"/>
                                </wps:cNvSpPr>
                                <wps:spPr bwMode="auto">
                                  <a:xfrm>
                                    <a:off x="3095625" y="854710"/>
                                    <a:ext cx="120650" cy="114300"/>
                                  </a:xfrm>
                                  <a:prstGeom prst="ellipse">
                                    <a:avLst/>
                                  </a:pr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2" name="Freeform 32"/>
                                <wps:cNvSpPr>
                                  <a:spLocks/>
                                </wps:cNvSpPr>
                                <wps:spPr bwMode="auto">
                                  <a:xfrm>
                                    <a:off x="1924685" y="911225"/>
                                    <a:ext cx="452120" cy="593725"/>
                                  </a:xfrm>
                                  <a:custGeom>
                                    <a:avLst/>
                                    <a:gdLst>
                                      <a:gd name="T0" fmla="*/ 384 w 842"/>
                                      <a:gd name="T1" fmla="*/ 169 h 1105"/>
                                      <a:gd name="T2" fmla="*/ 842 w 842"/>
                                      <a:gd name="T3" fmla="*/ 169 h 1105"/>
                                      <a:gd name="T4" fmla="*/ 842 w 842"/>
                                      <a:gd name="T5" fmla="*/ 0 h 1105"/>
                                      <a:gd name="T6" fmla="*/ 389 w 842"/>
                                      <a:gd name="T7" fmla="*/ 0 h 1105"/>
                                      <a:gd name="T8" fmla="*/ 0 w 842"/>
                                      <a:gd name="T9" fmla="*/ 389 h 1105"/>
                                      <a:gd name="T10" fmla="*/ 0 w 842"/>
                                      <a:gd name="T11" fmla="*/ 716 h 1105"/>
                                      <a:gd name="T12" fmla="*/ 389 w 842"/>
                                      <a:gd name="T13" fmla="*/ 1105 h 1105"/>
                                      <a:gd name="T14" fmla="*/ 842 w 842"/>
                                      <a:gd name="T15" fmla="*/ 1105 h 1105"/>
                                      <a:gd name="T16" fmla="*/ 842 w 842"/>
                                      <a:gd name="T17" fmla="*/ 936 h 1105"/>
                                      <a:gd name="T18" fmla="*/ 384 w 842"/>
                                      <a:gd name="T19" fmla="*/ 936 h 1105"/>
                                      <a:gd name="T20" fmla="*/ 170 w 842"/>
                                      <a:gd name="T21" fmla="*/ 721 h 1105"/>
                                      <a:gd name="T22" fmla="*/ 170 w 842"/>
                                      <a:gd name="T23" fmla="*/ 384 h 1105"/>
                                      <a:gd name="T24" fmla="*/ 384 w 842"/>
                                      <a:gd name="T25" fmla="*/ 169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842" h="1105">
                                        <a:moveTo>
                                          <a:pt x="384" y="169"/>
                                        </a:moveTo>
                                        <a:lnTo>
                                          <a:pt x="842" y="169"/>
                                        </a:lnTo>
                                        <a:lnTo>
                                          <a:pt x="842" y="0"/>
                                        </a:lnTo>
                                        <a:lnTo>
                                          <a:pt x="389" y="0"/>
                                        </a:lnTo>
                                        <a:cubicBezTo>
                                          <a:pt x="175" y="0"/>
                                          <a:pt x="0" y="174"/>
                                          <a:pt x="0" y="389"/>
                                        </a:cubicBezTo>
                                        <a:lnTo>
                                          <a:pt x="0" y="716"/>
                                        </a:lnTo>
                                        <a:cubicBezTo>
                                          <a:pt x="0" y="931"/>
                                          <a:pt x="175" y="1105"/>
                                          <a:pt x="389" y="1105"/>
                                        </a:cubicBezTo>
                                        <a:lnTo>
                                          <a:pt x="842" y="1105"/>
                                        </a:lnTo>
                                        <a:lnTo>
                                          <a:pt x="842" y="936"/>
                                        </a:lnTo>
                                        <a:lnTo>
                                          <a:pt x="384" y="936"/>
                                        </a:lnTo>
                                        <a:cubicBezTo>
                                          <a:pt x="266" y="936"/>
                                          <a:pt x="170" y="840"/>
                                          <a:pt x="170" y="721"/>
                                        </a:cubicBezTo>
                                        <a:lnTo>
                                          <a:pt x="170" y="384"/>
                                        </a:lnTo>
                                        <a:cubicBezTo>
                                          <a:pt x="170" y="266"/>
                                          <a:pt x="266" y="169"/>
                                          <a:pt x="384" y="169"/>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23" name="Freeform 33"/>
                                <wps:cNvSpPr>
                                  <a:spLocks/>
                                </wps:cNvSpPr>
                                <wps:spPr bwMode="auto">
                                  <a:xfrm>
                                    <a:off x="1924685" y="3175"/>
                                    <a:ext cx="452120" cy="593725"/>
                                  </a:xfrm>
                                  <a:custGeom>
                                    <a:avLst/>
                                    <a:gdLst>
                                      <a:gd name="T0" fmla="*/ 384 w 842"/>
                                      <a:gd name="T1" fmla="*/ 170 h 1106"/>
                                      <a:gd name="T2" fmla="*/ 842 w 842"/>
                                      <a:gd name="T3" fmla="*/ 170 h 1106"/>
                                      <a:gd name="T4" fmla="*/ 842 w 842"/>
                                      <a:gd name="T5" fmla="*/ 0 h 1106"/>
                                      <a:gd name="T6" fmla="*/ 389 w 842"/>
                                      <a:gd name="T7" fmla="*/ 0 h 1106"/>
                                      <a:gd name="T8" fmla="*/ 0 w 842"/>
                                      <a:gd name="T9" fmla="*/ 390 h 1106"/>
                                      <a:gd name="T10" fmla="*/ 0 w 842"/>
                                      <a:gd name="T11" fmla="*/ 717 h 1106"/>
                                      <a:gd name="T12" fmla="*/ 389 w 842"/>
                                      <a:gd name="T13" fmla="*/ 1106 h 1106"/>
                                      <a:gd name="T14" fmla="*/ 842 w 842"/>
                                      <a:gd name="T15" fmla="*/ 1106 h 1106"/>
                                      <a:gd name="T16" fmla="*/ 842 w 842"/>
                                      <a:gd name="T17" fmla="*/ 936 h 1106"/>
                                      <a:gd name="T18" fmla="*/ 384 w 842"/>
                                      <a:gd name="T19" fmla="*/ 936 h 1106"/>
                                      <a:gd name="T20" fmla="*/ 170 w 842"/>
                                      <a:gd name="T21" fmla="*/ 722 h 1106"/>
                                      <a:gd name="T22" fmla="*/ 170 w 842"/>
                                      <a:gd name="T23" fmla="*/ 625 h 1106"/>
                                      <a:gd name="T24" fmla="*/ 774 w 842"/>
                                      <a:gd name="T25" fmla="*/ 625 h 1106"/>
                                      <a:gd name="T26" fmla="*/ 774 w 842"/>
                                      <a:gd name="T27" fmla="*/ 463 h 1106"/>
                                      <a:gd name="T28" fmla="*/ 170 w 842"/>
                                      <a:gd name="T29" fmla="*/ 463 h 1106"/>
                                      <a:gd name="T30" fmla="*/ 170 w 842"/>
                                      <a:gd name="T31" fmla="*/ 385 h 1106"/>
                                      <a:gd name="T32" fmla="*/ 384 w 842"/>
                                      <a:gd name="T33" fmla="*/ 170 h 110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Lst>
                                    <a:rect l="0" t="0" r="r" b="b"/>
                                    <a:pathLst>
                                      <a:path w="842" h="1106">
                                        <a:moveTo>
                                          <a:pt x="384" y="170"/>
                                        </a:moveTo>
                                        <a:lnTo>
                                          <a:pt x="842" y="170"/>
                                        </a:lnTo>
                                        <a:lnTo>
                                          <a:pt x="842" y="0"/>
                                        </a:lnTo>
                                        <a:lnTo>
                                          <a:pt x="389" y="0"/>
                                        </a:lnTo>
                                        <a:cubicBezTo>
                                          <a:pt x="175" y="0"/>
                                          <a:pt x="0" y="175"/>
                                          <a:pt x="0" y="390"/>
                                        </a:cubicBezTo>
                                        <a:lnTo>
                                          <a:pt x="0" y="717"/>
                                        </a:lnTo>
                                        <a:cubicBezTo>
                                          <a:pt x="0" y="931"/>
                                          <a:pt x="175" y="1106"/>
                                          <a:pt x="389" y="1106"/>
                                        </a:cubicBezTo>
                                        <a:lnTo>
                                          <a:pt x="842" y="1106"/>
                                        </a:lnTo>
                                        <a:lnTo>
                                          <a:pt x="842" y="936"/>
                                        </a:lnTo>
                                        <a:lnTo>
                                          <a:pt x="384" y="936"/>
                                        </a:lnTo>
                                        <a:cubicBezTo>
                                          <a:pt x="266" y="936"/>
                                          <a:pt x="170" y="840"/>
                                          <a:pt x="170" y="722"/>
                                        </a:cubicBezTo>
                                        <a:lnTo>
                                          <a:pt x="170" y="625"/>
                                        </a:lnTo>
                                        <a:lnTo>
                                          <a:pt x="774" y="625"/>
                                        </a:lnTo>
                                        <a:lnTo>
                                          <a:pt x="774" y="463"/>
                                        </a:lnTo>
                                        <a:lnTo>
                                          <a:pt x="170" y="463"/>
                                        </a:lnTo>
                                        <a:lnTo>
                                          <a:pt x="170" y="385"/>
                                        </a:lnTo>
                                        <a:cubicBezTo>
                                          <a:pt x="170" y="266"/>
                                          <a:pt x="266" y="170"/>
                                          <a:pt x="384" y="170"/>
                                        </a:cubicBezTo>
                                        <a:close/>
                                      </a:path>
                                    </a:pathLst>
                                  </a:custGeom>
                                  <a:solidFill>
                                    <a:srgbClr val="0D00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margin">
                        <wp14:pctWidth>0</wp14:pctWidth>
                      </wp14:sizeRelH>
                      <wp14:sizeRelV relativeFrom="margin">
                        <wp14:pctHeight>0</wp14:pctHeight>
                      </wp14:sizeRelV>
                    </wp:anchor>
                  </w:drawing>
                </mc:Choice>
                <mc:Fallback xmlns:arto="http://schemas.microsoft.com/office/word/2006/arto">
                  <w:pict>
                    <v:group w14:anchorId="276B7585" id="Skupina 44" o:spid="_x0000_s1026" style="position:absolute;margin-left:.65pt;margin-top:694.2pt;width:486.7pt;height:20.1pt;z-index:251659264;mso-position-vertical-relative:page;mso-width-relative:margin;mso-height-relative:margin" coordsize="61821,2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" o:allowincell="f">
                      <v:group id="Skupina 45" o:spid="_x0000_s1027" style="position:absolute;left:50035;width:11786;height:2470" coordorigin="50035" coordsize="13989,2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o:lock v:ext="edit" aspectratio="t"/>
                        <v:shape id="Freeform 101" o:spid="_x0000_s1028" style="position:absolute;left:52131;width:2102;height:2216;visibility:visible;mso-wrap-style:square;v-text-anchor:top" coordsize="734,7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" path="m710,351r,l392,351r,-326c392,11,381,,367,,354,,343,11,343,25r,326l24,351c11,351,,362,,376v,13,11,24,24,24l343,400r,326c343,740,354,751,367,751v14,,25,-11,25,-25l392,400r318,l710,400v13,,24,-11,24,-24c734,362,723,351,710,351xe" fillcolor="#f57216" stroked="f">
                          <v:path arrowok="t" o:connecttype="custom" o:connectlocs="203312,103578;203312,103578;112251,103578;112251,7377;105093,0;98220,7377;98220,103578;6873,103578;0,110955;6873,118037;98220,118037;98220,214238;105093,221615;112251,214238;112251,118037;203312,118037;203312,118037;210185,110955;203312,103578" o:connectangles="0,0,0,0,0,0,0,0,0,0,0,0,0,0,0,0,0,0,0"/>
                        </v:shape>
                        <v:shape id="Freeform 102" o:spid="_x0000_s1029" style="position:absolute;left:50429;top:1035;width:1423;height:146;visibility:visible;mso-wrap-style:square;v-text-anchor:top" coordsize="49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" path="m498,25c498,11,487,,474,l25,r,c25,,25,,25,,11,,,11,,25,,38,11,49,25,49v,,,,,l25,49r449,l474,49v13,,24,-11,24,-24xe" fillcolor="#283a94" stroked="f">
                          <v:path arrowok="t" o:connecttype="custom" o:connectlocs="142240,7452;135385,0;7141,0;7141,0;7141,0;0,7452;7141,14605;7141,14605;7141,14605;135385,14605;135385,14605;142240,7452" o:connectangles="0,0,0,0,0,0,0,0,0,0,0,0"/>
                        </v:shape>
                        <v:shape id="Freeform 103" o:spid="_x0000_s1030" style="position:absolute;left:53534;top:25;width:1118;height:1156;visibility:visible;mso-wrap-style:square;v-text-anchor:top" coordsize="392,3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" path="m25,r,c11,1,,11,,25,,38,11,49,25,49r,l343,49r,318c343,381,354,392,367,392v14,,25,-11,25,-25l392,,25,xe" fillcolor="#f57216" stroked="f">
                          <v:path arrowok="t" o:connecttype="custom" o:connectlocs="7128,0;7128,0;0,7371;7128,14446;7128,14446;97790,14446;97790,108199;104632,115570;111760,108199;111760,0;7128,0" o:connectangles="0,0,0,0,0,0,0,0,0,0,0"/>
                        </v:shape>
                        <v:shape id="Freeform 104" o:spid="_x0000_s1031" style="position:absolute;left:50035;top:25;width:2236;height:2165;visibility:visible;mso-wrap-style:square;v-text-anchor:top" coordsize="783,7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" path="m759,686r,l49,686,49,49r710,l759,49v13,,24,-11,24,-24c783,11,772,1,759,l,,,735r759,l759,735v13,,24,-11,24,-25c783,697,772,686,759,686xe" fillcolor="#283a94" stroked="f">
                          <v:path arrowok="t" o:connecttype="custom" o:connectlocs="216669,202099;216669,202099;13988,202099;13988,14436;216669,14436;216669,14436;223520,7365;216669,0;0,0;0,216535;216669,216535;216669,216535;223520,209170;216669,202099" o:connectangles="0,0,0,0,0,0,0,0,0,0,0,0,0,0"/>
                        </v:shape>
                        <v:shape id="Freeform 105" o:spid="_x0000_s1032" style="position:absolute;left:53953;top:2044;width:674;height:864;visibility:visible;mso-wrap-style:square;v-text-anchor:top" coordsize="237,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" path="m,l234,r,28l30,28r,100l226,128r,28l30,156r,110l237,266r,28l,294,,xe" fillcolor="#283a94" stroked="f">
                          <v:path arrowok="t" o:connecttype="custom" o:connectlocs="0,0;66458,0;66458,8225;8520,8225;8520,37599;64186,37599;64186,45824;8520,45824;8520,78135;67310,78135;67310,86360;0,86360;0,0" o:connectangles="0,0,0,0,0,0,0,0,0,0,0,0,0"/>
                        </v:shape>
                        <v:shape id="Freeform 106" o:spid="_x0000_s1033" style="position:absolute;left:54722;top:2038;width:89;height:870;visibility:visible;mso-wrap-style:square;v-text-anchor:top" coordsize="31,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" path="m,l31,r,296l1,296,,xe" fillcolor="#283a94" stroked="f">
                          <v:path arrowok="t" o:connecttype="custom" o:connectlocs="0,0;8890,0;8890,86995;287,86995;0,0" o:connectangles="0,0,0,0,0"/>
                        </v:shape>
                        <v:shape id="Freeform 107" o:spid="_x0000_s1034" style="position:absolute;left:54912;top:2260;width:673;height:673;visibility:visible;mso-wrap-style:square;v-text-anchor:top" coordsize="237,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" path="m206,98c198,46,159,26,118,26,79,26,37,46,30,98r176,xm231,153v-11,38,-44,75,-115,75c29,228,,166,,114,,54,36,,116,v55,,121,25,121,121l30,121v,45,32,81,86,81c167,202,190,186,201,153r30,xe" fillcolor="#283a94" stroked="f">
                          <v:path arrowok="t" o:connecttype="custom" o:connectlocs="58506,28931;33513,7676;8520,28931;58506,28931;65606,45169;32945,67310;0,33655;32945,0;67310,35722;8520,35722;32945,59634;57086,45169;65606,45169" o:connectangles="0,0,0,0,0,0,0,0,0,0,0,0,0"/>
                          <o:lock v:ext="edit" verticies="t"/>
                        </v:shape>
                        <v:shape id="Freeform 108" o:spid="_x0000_s1035" style="position:absolute;left:55687;top:2038;width:610;height:870;visibility:visible;mso-wrap-style:square;v-text-anchor:top" coordsize="214,2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" path="m,l30,r,186l161,82r45,l101,163,214,296r-40,l78,183,30,220r,76l,296,,xe" fillcolor="#283a94" stroked="f">
                          <v:path arrowok="t" o:connecttype="custom" o:connectlocs="0,0;8546,0;8546,54666;45862,24100;58681,24100;28771,47906;60960,86995;49566,86995;22219,53784;8546,64658;8546,86995;0,86995;0,0" o:connectangles="0,0,0,0,0,0,0,0,0,0,0,0,0"/>
                        </v:shape>
                        <v:shape id="Freeform 109" o:spid="_x0000_s1036" style="position:absolute;left:56309;top:2082;width:394;height:839;visibility:visible;mso-wrap-style:square;v-text-anchor:top" coordsize="137,2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" path="m47,l77,r,67l137,67r,23l77,90r,142c77,250,83,259,107,259v15,,24,-1,30,-3l137,282v-11,2,-23,2,-33,2c56,284,47,266,47,231l47,90,,90,,67r47,l47,xe" fillcolor="#283a94" stroked="f">
                          <v:path arrowok="t" o:connecttype="custom" o:connectlocs="13506,0;22128,0;22128,19774;39370,19774;39370,26563;22128,26563;22128,68473;30749,76441;39370,75556;39370,83230;29887,83820;13506,68178;13506,26563;0,26563;0,19774;13506,19774;13506,0" o:connectangles="0,0,0,0,0,0,0,0,0,0,0,0,0,0,0,0,0"/>
                        </v:shape>
                        <v:shape id="Freeform 110" o:spid="_x0000_s1037" style="position:absolute;left:56798;top:2260;width:375;height:648;visibility:visible;mso-wrap-style:square;v-text-anchor:top" coordsize="131,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" path="m,7r30,l30,56r1,c42,31,62,,113,v9,,14,1,18,2l131,33v-9,-1,-19,-2,-28,-2c70,31,30,51,30,112r1,109l,221,,7xe" fillcolor="#283a94" stroked="f">
                          <v:path arrowok="t" o:connecttype="custom" o:connectlocs="0,2052;8580,2052;8580,16412;8866,16412;32317,0;37465,586;37465,9672;29457,9085;8580,32825;8866,64770;0,64770;0,2052" o:connectangles="0,0,0,0,0,0,0,0,0,0,0,0"/>
                        </v:shape>
                        <v:shape id="Freeform 111" o:spid="_x0000_s1038" style="position:absolute;left:57160;top:2260;width:692;height:673;visibility:visible;mso-wrap-style:square;v-text-anchor:top" coordsize="243,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" path="m121,202v58,,91,-37,91,-88c212,63,179,26,121,26,64,26,30,63,30,114v,51,34,88,91,88xm121,v83,,122,54,122,114c243,174,204,228,121,228,39,228,,174,,114,,54,39,,121,xe" fillcolor="#283a94" stroked="f">
                          <v:path arrowok="t" o:connecttype="custom" o:connectlocs="34465,59634;60385,33655;34465,7676;8545,33655;34465,59634;34465,0;69215,33655;34465,67310;0,33655;34465,0" o:connectangles="0,0,0,0,0,0,0,0,0,0"/>
                          <o:lock v:ext="edit" verticies="t"/>
                        </v:shape>
                        <v:shape id="Freeform 112" o:spid="_x0000_s1039" style="position:absolute;left:58290;top:2063;width:705;height:870;visibility:visible;mso-wrap-style:square;v-text-anchor:top" coordsize="247,2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" path="m31,142r117,c199,142,214,119,214,85,214,40,190,28,155,28l31,28r,114xm,l159,v45,,88,22,88,85c247,141,211,170,145,170r-114,l31,294r-30,l,xe" fillcolor="#f57216" stroked="f">
                          <v:path arrowok="t" o:connecttype="custom" o:connectlocs="8846,42018;42234,42018;61068,25152;44231,8285;8846,8285;8846,42018;0,0;45373,0;70485,25152;41378,50303;8846,50303;8846,86995;285,86995;0,0" o:connectangles="0,0,0,0,0,0,0,0,0,0,0,0,0,0"/>
                          <o:lock v:ext="edit" verticies="t"/>
                        </v:shape>
                        <v:shape id="Freeform 113" o:spid="_x0000_s1040" style="position:absolute;left:59059;top:2279;width:374;height:654;visibility:visible;mso-wrap-style:square;v-text-anchor:top" coordsize="132,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" path="m,7r31,l31,56r1,c43,30,63,,114,v8,,13,,18,2l132,33c122,31,113,30,104,30,71,30,31,51,31,112r,109l1,221,,7xe" fillcolor="#f57216" stroked="f">
                          <v:path arrowok="t" o:connecttype="custom" o:connectlocs="0,2072;8799,2072;8799,16573;9082,16573;32356,0;37465,592;37465,9766;29518,8879;8799,33146;8799,65405;284,65405;0,2072" o:connectangles="0,0,0,0,0,0,0,0,0,0,0,0"/>
                        </v:shape>
                        <v:shape id="Freeform 114" o:spid="_x0000_s1041" style="position:absolute;left:59503;top:2057;width:89;height:876;visibility:visible;mso-wrap-style:square;v-text-anchor:top" coordsize="31,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" path="m,83r30,l31,297,,297,,83xm,l30,r,46l,46,,xe" fillcolor="#f57216" stroked="f">
                          <v:path arrowok="t" o:connecttype="custom" o:connectlocs="0,24489;8603,24489;8890,87630;0,87630;0,24489;0,0;8603,0;8603,13572;0,13572;0,0" o:connectangles="0,0,0,0,0,0,0,0,0,0"/>
                          <o:lock v:ext="edit" verticies="t"/>
                        </v:shape>
                        <v:shape id="Freeform 115" o:spid="_x0000_s1042" style="position:absolute;left:59713;top:2279;width:1041;height:654;visibility:visible;mso-wrap-style:square;v-text-anchor:top" coordsize="365,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" path="m335,85c335,45,315,26,271,26v-48,,-73,27,-73,68l198,221r-30,l167,76c167,49,148,26,106,26,63,26,31,51,31,100r,121l1,221,,7r31,l31,46r1,c44,23,67,,116,v49,,70,26,77,47c203,26,235,,277,v60,,88,30,88,75l365,221r-30,l335,85xe" fillcolor="#f57216" stroked="f">
                          <v:path arrowok="t" o:connecttype="custom" o:connectlocs="95581,25156;77320,7695;56492,27819;56492,65405;47933,65405;47648,22492;30243,7695;8845,29595;8845,65405;285,65405;0,2072;8845,2072;8845,13614;9130,13614;33097,0;55066,13910;79032,0;104140,22196;104140,65405;95581,65405;95581,25156" o:connectangles="0,0,0,0,0,0,0,0,0,0,0,0,0,0,0,0,0,0,0,0,0"/>
                        </v:shape>
                        <v:shape id="Freeform 116" o:spid="_x0000_s1043" style="position:absolute;left:60843;top:2279;width:692;height:667;visibility:visible;mso-wrap-style:square;v-text-anchor:top" coordsize="243,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" path="m121,202v58,,91,-37,91,-88c212,63,179,26,121,26,64,26,30,63,30,114v,51,34,88,91,88xm121,v83,,122,54,122,114c243,173,204,227,121,227,39,227,,173,,114,,54,39,,121,xe" fillcolor="#f57216" stroked="f">
                          <v:path arrowok="t" o:connecttype="custom" o:connectlocs="34465,59332;60385,33484;34465,7637;8545,33484;34465,59332;34465,0;69215,33484;34465,66675;0,33484;34465,0" o:connectangles="0,0,0,0,0,0,0,0,0,0"/>
                          <o:lock v:ext="edit" verticies="t"/>
                        </v:shape>
                        <v:shape id="Freeform 117" o:spid="_x0000_s1044" style="position:absolute;left:61624;top:2279;width:375;height:654;visibility:visible;mso-wrap-style:square;v-text-anchor:top" coordsize="132,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" path="m,7r31,l31,56r1,c43,30,63,,113,v9,,14,,19,2l132,33c122,31,113,30,104,30,71,30,31,51,31,112r,109l1,221,,7xe" fillcolor="#f57216" stroked="f">
                          <v:path arrowok="t" o:connecttype="custom" o:connectlocs="0,2072;8799,2072;8799,16573;9082,16573;32072,0;37465,592;37465,9766;29518,8879;8799,33146;8799,65405;284,65405;0,2072" o:connectangles="0,0,0,0,0,0,0,0,0,0,0,0"/>
                        </v:shape>
                        <v:shape id="Freeform 118" o:spid="_x0000_s1045" style="position:absolute;left:62018;top:2279;width:603;height:667;visibility:visible;mso-wrap-style:square;v-text-anchor:top" coordsize="210,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" path="m174,70c166,35,144,26,100,26,68,26,38,33,38,62v,22,15,27,80,36c183,106,210,118,210,159v,43,-34,68,-101,68c41,227,,205,,154r28,c34,189,54,202,109,202v42,,71,-9,71,-41c180,140,165,130,98,124,31,117,8,101,8,63,8,26,38,,100,v69,,98,25,102,70l174,70xe" fillcolor="#f57216" stroked="f">
                          <v:path arrowok="t" o:connecttype="custom" o:connectlocs="49984,20561;28726,7637;10916,18211;33897,28785;60325,46702;31312,66675;0,45233;8043,45233;31312,59332;51707,47289;28152,36422;2298,18505;28726,0;58027,20561;49984,20561" o:connectangles="0,0,0,0,0,0,0,0,0,0,0,0,0,0,0"/>
                        </v:shape>
                        <v:shape id="Freeform 119" o:spid="_x0000_s1046" style="position:absolute;left:62704;top:2057;width:616;height:876;visibility:visible;mso-wrap-style:square;v-text-anchor:top" coordsize="215,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" path="m,l31,r,187l161,83r46,l102,164,215,297r-41,l79,183,31,220r,77l1,297,,xe" fillcolor="#f57216" stroked="f">
                          <v:path arrowok="t" o:connecttype="custom" o:connectlocs="0,0;8881,0;8881,55174;46125,24489;59303,24489;29222,48388;61595,87630;49849,87630;22633,53994;8881,64911;8881,87630;286,87630;0,0" o:connectangles="0,0,0,0,0,0,0,0,0,0,0,0,0"/>
                        </v:shape>
                        <v:shape id="Freeform 120" o:spid="_x0000_s1047" style="position:absolute;left:63332;top:2279;width:693;height:667;visibility:visible;mso-wrap-style:square;v-text-anchor:top" coordsize="242,2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" path="m181,105v-12,9,-35,11,-95,16c51,125,30,135,30,161v,33,29,43,62,43c133,204,181,182,181,138r,-33xm9,72c14,28,38,,111,v72,,98,22,98,63l209,175v,18,5,24,17,24c232,199,237,199,242,198r,21c236,220,227,222,217,222v-31,,-33,-21,-33,-38l183,184v-9,14,-30,43,-100,43c46,227,,211,,163,,105,60,98,107,96v67,-3,74,-7,74,-28c181,36,161,26,111,26,62,26,39,38,37,72l9,72xe" fillcolor="#f57216" stroked="f">
                          <v:path arrowok="t" o:connecttype="custom" o:connectlocs="51768,30841;24597,35540;8580,47289;26313,59919;51768,40534;51768,30841;2574,21148;31747,0;59777,18505;59777,51401;64639,58451;69215,58157;69215,64325;62065,65206;52626,54045;52340,54045;23739,66675;0,47877;30603,28197;51768,19973;31747,7637;10582,21148;2574,21148" o:connectangles="0,0,0,0,0,0,0,0,0,0,0,0,0,0,0,0,0,0,0,0,0,0,0"/>
                          <o:lock v:ext="edit" verticies="t"/>
                        </v:shape>
                      </v:group>
                      <v:group id="Skupina 3795" o:spid="_x0000_s1048" style="position:absolute;left:34381;top:73;width:12647;height:2470" coordorigin="34381,73" coordsize="14671,2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">
                        <o:lock v:ext="edit" aspectratio="t"/>
                        <v:roundrect id="Pravokotnik: zaokroženi vogali 3796" o:spid="_x0000_s1049" style="position:absolute;left:34381;top:73;width:2880;height:28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" fillcolor="#c00000" stroked="f" strokeweight="2pt"/>
                        <v:shape id="Freeform 122" o:spid="_x0000_s1050" style="position:absolute;left:34943;top:816;width:1708;height:1588;visibility:visible;mso-wrap-style:square;v-text-anchor:top" coordsize="597,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" path="m346,l498,v55,,99,44,99,100l597,381v,55,-44,100,-99,100l399,481r24,-95l473,386v17,,30,-13,30,-31l503,124v,-17,-13,-30,-30,-30l351,94,318,198r77,-12c416,184,423,198,417,214l359,390v-7,20,-34,105,-44,138c314,534,308,539,301,539v-8,,-14,-7,-14,-15c287,523,309,299,315,280r-93,17c198,300,190,284,195,264l229,94r-105,c107,94,94,107,94,124r,231c94,373,107,386,124,386r73,l175,481r-76,c44,481,,436,,381l,100c,44,44,,99,l346,xe" stroked="f">
                          <v:path arrowok="t" o:connecttype="custom" o:connectlocs="98998,0;142489,0;170815,29453;170815,112215;142489,141667;114163,141667;121030,113687;135336,113687;143920,104557;143920,36521;135336,27686;100429,27686;90987,58316;113018,54782;119313,63029;102718,114865;90129,155510;86123,158750;82117,154332;90129,82468;63519,87474;55794,77755;65522,27686;35479,27686;26895,36521;26895,104557;35479,113687;56366,113687;50071,141667;28326,141667;0,112215;0,29453;28326,0;98998,0" o:connectangles="0,0,0,0,0,0,0,0,0,0,0,0,0,0,0,0,0,0,0,0,0,0,0,0,0,0,0,0,0,0,0,0,0,0"/>
                        </v:shape>
                        <v:shape id="Freeform 123" o:spid="_x0000_s1051" style="position:absolute;left:37864;top:1172;width:11189;height:711;visibility:visible;mso-wrap-style:square;v-text-anchor:top" coordsize="3914,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" path="m2201,200r,-150l2164,50v-5,1,-8,4,-8,9l2156,98r,144l2106,242r,-200c2109,18,2129,,2154,r144,c2323,,2343,18,2346,42r,6l2346,98r,144l2297,242r,-144l2297,59v,-5,-3,-8,-8,-9l2251,50r,150l2201,200xm326,r,141l326,191r170,l496,241r-220,l276,r50,xm1047,46r-68,55l1047,211r,31l1001,242r,-16l940,128r-63,45l877,241r-50,l827,1r50,l877,112,1001,26r,-25l1047,1r,45xm1089,1r232,l1321,52r-91,l1230,101r,141l1180,242r,-191l1089,51r,-50xm1542,225r-42,-79l1418,146r,95l1367,241r,-240l1540,1v27,,48,21,48,48l1588,98v,22,-15,41,-35,46l1588,211r,30l1542,241r,-16xm1418,96r111,c1534,96,1538,92,1538,87r,-27c1538,55,1534,51,1529,51r-111,l1418,96xm1814,182r,-22l1814,60v,-5,-4,-9,-10,-9l1702,51v-5,,-9,4,-9,9l1693,182v,5,4,9,9,9l1805,191v5,,9,-4,9,-9xm1864,49r,131l1864,193v,27,-22,48,-48,48l1691,241v-26,,-48,-21,-48,-48l1643,49v,-27,22,-48,48,-48l1816,1v26,,48,21,48,48xm2480,1r60,l2613,212r,29l2566,241r,-16l2554,189r-78,l2466,189r-13,36l2453,241r-47,l2406,212,2480,1xm2483,139r53,l2509,63r-26,76xm2853,225r-42,-79l2728,146r,95l2678,241r,-240l2851,1v27,,48,21,48,48l2899,98v,22,-15,41,-35,46l2899,211r,30l2853,241r,-16xm2728,96r112,c2845,96,2849,92,2849,87r,-27c2849,55,2845,51,2840,51r-112,l2728,96xm2985,1r50,l3035,241r-50,l2985,1xm3315,121v17,8,29,25,29,44l3344,193v,27,-22,48,-49,48l3123,241r,-240l3295,1v27,,49,21,49,48l3344,77v,20,-12,36,-29,44xm3294,182r,-27c3294,150,3290,146,3285,146r-112,l3173,191r112,c3290,191,3294,187,3294,182xm3173,96r112,c3290,96,3294,92,3294,87r,-27c3294,55,3290,51,3285,51r-112,l3173,96xm3573,182r,-22l3573,60v,-5,-3,-9,-9,-9l3462,51v-5,,-9,4,-9,9l3453,182v,5,4,9,9,9l3564,191v6,,9,-4,9,-9xm3624,49r,131l3624,193v,27,-22,48,-49,48l3451,241v-27,,-48,-21,-48,-48l3403,49v,-27,21,-48,48,-48l3575,1v27,,49,21,49,48xm3868,225r-41,-79l3744,146r,95l3694,241r,-240l3866,1v27,,48,21,48,48l3914,98v,22,-14,41,-35,46l3914,211r,30l3868,241r,-16xm3744,96r111,c3860,96,3864,92,3864,87r,-27c3864,55,3860,51,3855,51r-111,l3744,96xm178,146r-128,l50,184v1,4,4,7,9,7l98,191r122,l220,241r-178,c18,238,,218,,193l,49c,24,18,4,42,1r6,l98,1r122,l220,51,98,51r-39,c54,51,51,54,50,58r,38l178,96r,50xm727,146r-128,l599,184v1,4,4,7,9,7l647,191r122,l769,241r-175,c572,241,548,218,548,193r,-144c548,24,567,4,591,1r6,l647,1r122,l769,51r-122,l608,51v-5,,-8,3,-9,7l599,96r128,l727,146xe" fillcolor="black" stroked="f">
                          <v:path arrowok="t" o:connecttype="custom" o:connectlocs="616322,17339;602029,12343;670636,14106;656629,28801;643479,58777;93192,56132;78898,0;299299,62010;268712,37617;236409,294;286149,294;377626,294;351612,71120;311305,294;405355,70826;453951,14400;453951,70826;437085,28213;405355,14988;518557,17633;483967,53487;532850,14400;483395,70826;519128,294;746961,62303;730096,55544;701223,70826;709799,40850;815569,66124;765543,70826;828718,28801;815569,70826;814425,25568;779836,28213;853303,70826;955928,56720;941920,294;941635,53487;907045,56132;939062,28213;907045,14988;1021391,17633;987087,53487;1035970,14400;986515,70826;1021962,294;1070273,42907;1105149,294;1118870,62010;1070273,28213;1102004,14988;14293,42907;62890,56132;0,14400;62890,294;14293,17045;207823,42907;184954,56132;156653,56720;184954,294;173805,14988;207823,42907" o:connectangles="0,0,0,0,0,0,0,0,0,0,0,0,0,0,0,0,0,0,0,0,0,0,0,0,0,0,0,0,0,0,0,0,0,0,0,0,0,0,0,0,0,0,0,0,0,0,0,0,0,0,0,0,0,0,0,0,0,0,0,0,0,0"/>
                          <o:lock v:ext="edit" verticies="t"/>
                        </v:shape>
                      </v:group>
                      <v:group id="Skupina 3799" o:spid="_x0000_s1052" style="position:absolute;left:22091;top:73;width:9263;height:2470" coordorigin="22091,73" coordsize="48253,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">
                        <o:lock v:ext="edit" aspectratio="t"/>
                        <v:shape id="Freeform 5" o:spid="_x0000_s1053" style="position:absolute;left:22091;top:73;width:8579;height:12954;visibility:visible;mso-wrap-style:square;v-text-anchor:top" coordsize="2074,3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" path="m880,1193r870,747l1748,1943,870,1463r10,-270xm863,1637r1209,535l2074,2168,671,772r-3,2l702,1371,327,1166,1112,2,1109,,,739r2,2l839,294r2,l841,296,59,1284r654,287l801,3129r6,l863,1637xe" fillcolor="#cf0a2c" stroked="f">
                          <v:path arrowok="t" o:connecttype="custom" o:connectlocs="364001,493900;723866,803156;723039,804398;359865,605679;364001,493900;356970,677715;857058,899204;857885,897548;277551,319607;276310,320435;290374,567591;135260,482722;459965,828;458724,0;0,305945;827,306773;347042,121715;347869,121715;347869,122543;24405,531574;294924,650391;331324,1295400;333806,1295400;356970,677715" o:connectangles="0,0,0,0,0,0,0,0,0,0,0,0,0,0,0,0,0,0,0,0,0,0,0,0"/>
                          <o:lock v:ext="edit" verticies="t"/>
                        </v:shape>
                        <v:shape id="Freeform 6" o:spid="_x0000_s1054" style="position:absolute;left:35376;top:4772;width:34969;height:3848;visibility:visible;mso-wrap-style:square;v-text-anchor:top" coordsize="8455,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" path="m501,735r,-86l101,649r,-246l476,403r,-86l101,317r,-221l501,96r,-86l,10,,735r501,xm894,741r,-77l846,664v-50,,-71,-24,-71,-86l775,10r-95,l680,584v,111,63,157,152,157l894,741xm1486,500r,-30c1486,315,1399,195,1245,195v-157,,-252,127,-252,274c993,631,1099,744,1280,744v58,,115,-9,175,-28l1437,644v-46,12,-107,21,-157,21c1163,665,1096,604,1089,500r397,xm1391,428r-302,c1099,331,1158,273,1245,273v89,,138,60,146,155xm2108,735l1817,463,2094,205r-121,l1745,419r,-409l1649,10r,725l1745,735r,-228l1988,735r120,xm2466,734r-9,-71c2439,667,2419,669,2405,669v-38,,-61,-18,-61,-82l2344,276r104,l2448,205r-104,l2344,54r-96,l2248,205r-72,l2176,276r72,l2248,589v,114,57,155,144,155c2413,744,2443,741,2466,734xm2896,280r,-84c2815,196,2743,253,2714,310r,-105l2619,205r,530l2715,735r,-256c2715,381,2793,280,2896,280xm3493,469v,-147,-102,-274,-259,-274c3078,195,2977,322,2977,469v,147,101,275,257,275c3392,744,3493,616,3493,469xm3397,469v,117,-62,196,-163,196c3134,665,3073,586,3073,469v,-116,61,-196,161,-196c3335,273,3397,353,3397,469xm4411,735r,-86l4041,649r,-639l3941,10r,725l4411,735xm4657,766r,-561l4562,205r,556c4562,820,4546,851,4493,851v-22,,-40,-2,-60,-6l4428,920v21,6,57,9,78,9c4598,929,4657,877,4657,766xm4657,r-95,l4562,116r95,l4657,xm5300,735r,-530l5204,205r,281c5204,591,5127,657,5052,657v-79,,-112,-42,-112,-120l4940,205r-97,l4843,549v,118,60,195,179,195c5102,744,5170,701,5206,643r,92l5300,735xm5999,469v,-135,-72,-274,-232,-274c5695,195,5637,229,5599,292r,-282l5502,10r,725l5599,735r,-88c5636,707,5695,744,5767,744v159,,232,-143,232,-275xm5902,469v,108,-51,196,-152,196c5652,665,5599,578,5599,469v,-109,53,-195,151,-195c5851,274,5902,361,5902,469xm6370,741r,-77l6322,664v-50,,-70,-24,-70,-86l6252,10r-95,l6157,584v,111,62,157,151,157l6370,741xm6631,766r,-561l6535,205r,556c6535,820,6520,851,6466,851v-22,,-40,-2,-60,-6l6401,920v22,6,58,9,78,9c6571,929,6631,877,6631,766xm6631,r-96,l6535,116r96,l6631,xm7224,735r,-355c7224,263,7144,195,6994,195v-59,,-124,6,-179,19l6825,288v57,-10,111,-14,162,-14c7095,274,7129,315,7129,381r,53l6959,434v-110,,-173,55,-173,153c6786,686,6857,744,6965,744v76,,133,-27,166,-72l7131,735r93,xm7129,536v,82,-56,134,-146,134c6918,670,6882,645,6882,589v,-59,32,-84,100,-84l7129,505r,31xm7861,735r,-344c7861,273,7802,195,7682,195v-79,,-147,43,-183,102l7499,205r-95,l7404,735r96,l7500,454v,-106,78,-172,153,-172c7731,282,7765,323,7765,402r,333l7861,735xm8455,735r,-355c8455,263,8374,195,8224,195v-59,,-123,6,-179,19l8055,288v57,-10,111,-14,162,-14c8325,274,8359,315,8359,381r,53l8189,434v-110,,-172,55,-172,153c8017,686,8087,744,8195,744v77,,133,-27,166,-72l8361,735r94,xm8359,536v,82,-56,134,-146,134c8148,670,8112,645,8112,589v,-59,32,-84,100,-84l8359,505r,31xe" fillcolor="#191919" stroked="f">
                          <v:path arrowok="t" o:connecttype="custom" o:connectlocs="41773,166930;41773,39765;0,304451;349901,275041;281244,241904;614602,194683;601780,296580;614602,207109;575310,177286;816023,84915;682018,304451;871858,304451;969466,243146;969466,84915;899982,84915;989319,308179;1122496,128408;1122910,304451;1337566,80773;1404982,194268;1404982,194268;1671337,4142;1926111,317291;1858281,352500;1926111,317291;1926111,48049;2152347,84915;2043158,84915;2153175,266343;2385201,80773;2275599,304451;2481155,194268;2378170,113496;2614746,275041;2546503,241904;2742547,84915;2649488,350015;2742547,0;2742547,0;2818649,88643;2948517,179771;2949344,278355;2888132,277526;2948517,222021;3101547,123023;3101961,304451;3211564,304451;3401404,80773;3457239,157817;3389409,308179;3457239,222021;3457239,209180" o:connectangles="0,0,0,0,0,0,0,0,0,0,0,0,0,0,0,0,0,0,0,0,0,0,0,0,0,0,0,0,0,0,0,0,0,0,0,0,0,0,0,0,0,0,0,0,0,0,0,0,0,0,0,0"/>
                          <o:lock v:ext="edit" verticies="t"/>
                        </v:shape>
                      </v:group>
                      <v:group id="Skupina 3802" o:spid="_x0000_s1055" style="position:absolute;left:9802;top:73;width:9312;height:2469" coordorigin="9802,73" coordsize="31959,8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">
                        <o:lock v:ext="edit" aspectratio="t"/>
                        <v:shape id="Freeform 5" o:spid="_x0000_s1056" style="position:absolute;left:19047;top:1222;width:20;height:19;visibility:visible;mso-wrap-style:square;v-text-anchor:top" coordsize="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" path="m,1l,,1,,,1xe" fillcolor="#e1261c" stroked="f">
                          <v:path arrowok="t" o:connecttype="custom" o:connectlocs="0,1905;0,0;1905,0;0,1905" o:connectangles="0,0,0,0"/>
                        </v:shape>
                        <v:shape id="Freeform 6" o:spid="_x0000_s1057" style="position:absolute;left:9802;top:73;width:13430;height:8521;visibility:visible;mso-wrap-style:square;v-text-anchor:top" coordsize="622,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" path="m622,l486,c446,,406,6,378,16,346,28,318,45,303,89v-16,44,-71,229,-86,252c217,340,228,322,217,341v-9,14,-23,41,-62,41l,382r,12l159,394v40,,80,-5,109,-16c299,367,328,349,343,306,358,261,413,76,428,53v,1,-11,19,1,c437,40,451,13,490,13r132,l622,xe" fillcolor="#e1261c" stroked="f">
                          <v:path arrowok="t" o:connecttype="custom" o:connectlocs="1343025,0;1049373,0;816179,34606;654239,192495;468547,737538;468547,737538;334677,826216;0,826216;0,852170;343313,852170;578667,817564;740607,661838;924139,114632;926299,114632;1058010,28117;1343025,28117;1343025,0" o:connectangles="0,0,0,0,0,0,0,0,0,0,0,0,0,0,0,0,0"/>
                        </v:shape>
                        <v:shape id="Freeform 7" o:spid="_x0000_s1058" style="position:absolute;left:14488;top:7445;width:0;height:0;visibility:visible;mso-wrap-style:square;v-text-anchor:top" coordsize="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" path="m,l,,,xe" fillcolor="#e1261c" stroked="f">
                          <v:path arrowok="t" o:connecttype="custom" o:connectlocs="0,0;0,0;0,0" o:connectangles="0,0,0"/>
                        </v:shape>
                        <v:shape id="Freeform 8" o:spid="_x0000_s1059" style="position:absolute;left:20470;top:5286;width:3219;height:3308;visibility:visible;mso-wrap-style:square;v-text-anchor:top" coordsize="149,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" path="m149,l,,,13r70,l70,36v,27,-2,48,-6,61c61,111,53,123,39,130,28,136,18,141,,141r,12l,153v35,,69,-10,101,-32c133,100,149,64,149,15r,l149,xe" fillcolor="#e1261c" stroked="f">
                          <v:path arrowok="t" o:connecttype="custom" o:connectlocs="321945,0;0,0;0,28110;151249,28110;151249,77844;138285,209745;84267,281102;0,304887;0,330835;0,330835;218231,261641;321945,32435;321945,32435;321945,0" o:connectangles="0,0,0,0,0,0,0,0,0,0,0,0,0,0"/>
                        </v:shape>
                        <v:shape id="Freeform 9" o:spid="_x0000_s1060" style="position:absolute;left:9802;top:2536;width:2375;height:3595;visibility:visible;mso-wrap-style:square;v-text-anchor:top" coordsize="110,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" path="m87,45v-1,2,-3,5,-4,7c80,56,78,59,75,62,69,67,63,70,56,72,43,76,30,77,16,77l,77r,l,89r,1c19,90,38,89,56,94v7,2,13,5,19,10c78,107,80,110,83,114v1,2,3,5,4,7c91,133,94,146,95,166r15,l110,164,110,2r,-2l95,c94,20,91,33,87,45xe" fillcolor="#e1261c" stroked="f">
                          <v:path arrowok="t" o:connecttype="custom" o:connectlocs="187833,97430;179197,112586;161925,134237;120904,155889;34544,166714;0,166714;0,166714;0,192696;0,194861;120904,203521;161925,225173;179197,246824;187833,261980;205105,359410;237490,359410;237490,355080;237490,4330;237490,0;205105,0;187833,97430" o:connectangles="0,0,0,0,0,0,0,0,0,0,0,0,0,0,0,0,0,0,0,0"/>
                        </v:shape>
                        <v:shape id="Freeform 10" o:spid="_x0000_s1061" style="position:absolute;left:9802;top:73;width:4820;height:1905;visibility:visible;mso-wrap-style:square;v-text-anchor:top" coordsize="223,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" path="m223,l,,,12r98,c135,12,161,18,177,30v16,12,26,31,31,58l223,88,223,xe" fillcolor="#e1261c" stroked="f">
                          <v:path arrowok="t" o:connecttype="custom" o:connectlocs="481965,0;0,0;0,25977;211805,25977;382546,64943;449546,190500;481965,190500;481965,0" o:connectangles="0,0,0,0,0,0,0,0"/>
                        </v:shape>
                        <v:shape id="Freeform 11" o:spid="_x0000_s1062" style="position:absolute;left:26585;top:1374;width:15176;height:5919;visibility:visible;mso-wrap-style:square;v-text-anchor:top" coordsize="703,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" path="m703,238r,-41l703,156r-13,l690,169v-3,-7,-12,-15,-26,-15c641,154,623,170,623,197v,27,18,43,41,43c678,240,687,232,690,225r,13l703,238xm688,197v,,,1,,1c688,212,681,229,664,229v-18,,-26,-16,-26,-32c638,182,646,166,664,166v17,,24,17,24,31c688,197,688,197,688,197xm621,238l585,190r32,-34l599,156r-24,28c573,187,570,191,568,194r,l568,118r-15,l553,238r15,l568,207r7,-8l603,238r18,xm497,176v,-6,4,-11,13,-11c518,165,524,168,527,170r4,-11c526,157,519,154,511,154v-18,,-29,11,-29,24c482,188,489,196,504,202v11,4,15,7,15,15c519,224,514,229,503,229v-7,,-15,-3,-19,-6l480,234v6,4,14,6,23,6c522,240,534,230,534,215v,-12,-8,-19,-22,-24c501,186,497,183,497,176xm494,79c494,54,478,37,455,37v-23,,-41,16,-41,44c414,104,428,119,446,122r,-11c436,107,429,95,429,80v,-15,8,-31,25,-31c472,49,479,66,479,80v,15,-7,27,-18,31l461,122v17,-3,33,-16,33,-43xm402,51v2,,4,,5,l407,37v-1,,-2,,-4,c393,37,384,44,380,55r,l379,39r-13,c367,46,367,55,367,64r,56l382,120r,-43c382,74,382,72,382,70v2,-11,10,-19,20,-19m386,154v-13,,-23,8,-27,16l359,170r-1,-14l345,156v1,7,1,14,1,22l346,238r15,l361,189v,-3,,-5,1,-7c364,173,372,167,382,167v14,,18,11,18,24l400,238r15,l415,189v,-28,-17,-35,-29,-35m322,50r21,l343,39r-21,l322,19r-14,5l308,39r-13,l295,50r13,l308,95v,9,1,17,5,21c317,120,322,122,329,122v6,,11,-1,14,-2l342,109v-2,1,-5,1,-9,1c325,110,322,104,322,94r,-44xm289,120l253,72,285,39r-18,l243,67v-2,3,-5,6,-7,9l235,76,235,,221,r,120l235,120r,-30l243,81r28,39l289,120xm230,154v-10,,-19,7,-23,18l207,172r-1,-16l193,156v1,8,1,16,1,26l194,238r15,l209,194v,-2,,-4,,-7c211,176,219,168,229,168v2,,4,1,5,1l234,155v-1,-1,-2,-1,-4,-1xm204,83v,-1,,-1,,-2c204,71,202,62,199,56,196,50,191,46,185,42v-6,-3,-13,-5,-20,-5c154,37,144,41,137,48v-7,8,-11,18,-11,32c126,95,131,107,139,114v7,6,16,9,26,9c177,123,186,119,193,112v4,-4,7,-10,9,-16l187,96v-1,3,-3,6,-4,8c178,109,172,112,165,112v-7,,-13,-3,-17,-8c143,99,141,91,141,80v,-10,2,-18,7,-23c152,51,158,49,165,49v7,,13,2,18,8c186,60,188,65,189,71r-36,l153,83r36,l204,83xm96,120r15,l111,,96,r,120xm95,198v,26,17,42,39,42l134,240v20,,41,-13,41,-44c175,172,159,154,135,154v-22,,-40,17,-40,44xm110,197v,-15,7,-31,25,-31c152,166,159,183,159,197v,19,-10,32,-25,32l134,229v-14,,-24,-14,-24,-32m78,83v,-1,,-1,,-2c78,71,76,62,73,56,70,50,65,46,59,42,53,39,46,37,39,37,28,37,18,41,11,48,4,56,,66,,80v,15,5,27,13,34c20,120,29,123,39,123v12,,21,-4,28,-11c71,108,74,102,76,96r-15,c60,99,58,102,57,104v-5,5,-11,8,-18,8c32,112,26,109,22,104,17,99,15,91,15,80v,-10,2,-18,7,-23c26,51,32,49,39,49v7,,13,2,18,8c60,60,62,65,63,71r-36,l27,83r36,l78,83xm,197v,14,4,25,11,32c18,237,28,240,39,240v7,,14,-1,20,-5c65,232,70,227,73,221v3,-6,5,-14,5,-25c78,196,78,195,78,195r-15,l27,195r,11l63,206v-1,6,-3,11,-6,15c52,226,46,229,39,229v-7,,-13,-3,-17,-8c17,216,15,208,15,197v,-10,2,-18,7,-23c26,169,32,166,39,166v7,,13,3,18,8c58,176,60,179,61,182r15,c74,175,71,170,67,166,60,158,51,154,39,154v-10,,-19,3,-26,10c5,171,,182,,197m258,165v-8,8,-11,18,-11,32c247,213,251,224,260,231v7,6,15,9,26,9c297,240,306,236,314,229v4,-4,7,-10,8,-16l307,213v-1,3,-2,6,-4,8c298,226,293,229,286,229v-7,,-13,-3,-18,-8c264,216,261,208,261,197v,-10,3,-18,7,-23c273,168,279,166,286,166v7,,12,2,17,8c306,177,308,182,309,188r-35,l274,200r36,l324,200v,-1,,-1,,-2c324,188,323,180,320,174v-4,-7,-8,-11,-14,-15c300,156,293,154,286,154v-12,,-21,4,-28,11xm440,256v-4,4,-9,6,-16,6l425,274v8,,19,-3,26,-10c458,257,460,247,460,231r,-75l446,156r,69c446,245,444,251,440,256xe" fillcolor="#666a6f" stroked="f">
                          <v:path arrowok="t" o:connecttype="custom" o:connectlocs="1489585,365028;1489585,514063;1377327,425506;1262909,410386;1226209,419026;1226209,447105;1100998,356388;1088045,436305;1085886,518382;982263,79917;980104,105836;867845,110156;820351,118796;824669,259191;775016,367188;746951,514063;863528,412546;695140,107996;664916,51838;664916,205193;718887,237592;615264,84237;507323,0;524593,174954;446876,371507;451193,514063;505164,334789;399382,90717;356205,265671;356205,241912;395064,123116;440399,179274;207247,259191;291441,332629;289282,494623;157594,120956;28065,246232;123053,224632;84194,105836;136006,179274;127370,507583;58288,421186;47494,477344;131688,393107;0,425506;677869,494623;578564,477344;667075,406066;699457,427666;949881,552941;993057,336949" o:connectangles="0,0,0,0,0,0,0,0,0,0,0,0,0,0,0,0,0,0,0,0,0,0,0,0,0,0,0,0,0,0,0,0,0,0,0,0,0,0,0,0,0,0,0,0,0,0,0,0,0,0,0"/>
                          <o:lock v:ext="edit" verticies="t"/>
                        </v:shape>
                      </v:group>
                      <v:group id="Skupina 3810" o:spid="_x0000_s1063" style="position:absolute;width:6813;height:2482" coordsize="45732,16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">
                        <o:lock v:ext="edit" aspectratio="t"/>
                        <v:shape id="Freeform 21" o:spid="_x0000_s1064" style="position:absolute;width:15246;height:15252;visibility:visible;mso-wrap-style:square;v-text-anchor:top" coordsize="2839,28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" path="m958,1216r1301,c2355,1216,2434,1307,2434,1419v,112,-79,203,-175,203l958,1622v-163,,-310,-78,-411,-203c648,1295,795,1216,958,1216xm958,2839r1853,l2811,2433r-1853,c659,2433,414,2169,406,1842v156,117,346,186,552,186l2259,2028v320,,580,-273,580,-609c2839,1084,2579,811,2259,811r-1301,c752,811,562,880,406,996,414,669,659,405,958,405r1853,l2811,,958,c430,,,455,,1014v,144,29,281,80,405c29,1543,,1681,,1825v,559,430,1014,958,1014xe" fillcolor="#00bbce" stroked="f">
                          <v:path arrowok="t" o:connecttype="custom" o:connectlocs="514477,653303;1213156,653303;1307137,762366;1213156,871429;514477,871429;293757,762366;514477,653303;514477,1525270;1509598,1525270;1509598,1307144;514477,1307144;218035,989626;514477,1089555;1213156,1089555;1524635,762366;1213156,435715;514477,435715;218035,535107;514477,217589;1509598,217589;1509598,0;514477,0;0,544778;42963,762366;0,980492;514477,1525270" o:connectangles="0,0,0,0,0,0,0,0,0,0,0,0,0,0,0,0,0,0,0,0,0,0,0,0,0,0"/>
                          <o:lock v:ext="edit" verticies="t"/>
                        </v:shape>
                        <v:rect id="Rectangle 22" o:spid="_x0000_s1065" style="position:absolute;left:24504;width:921;height:59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" fillcolor="#0d0040" stroked="f"/>
                        <v:shape id="Freeform 23" o:spid="_x0000_s1066" style="position:absolute;left:26073;top:1435;width:4591;height:4699;visibility:visible;mso-wrap-style:square;v-text-anchor:top" coordsize="85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" path="m434,160v121,,210,72,236,189l188,349c215,235,312,160,434,160xm441,875v139,,316,-72,393,-276l834,598r-184,c598,700,493,716,434,716,321,716,201,642,182,499r673,l855,463c855,122,632,,441,,173,,,172,,438,,704,173,875,441,875xe" fillcolor="#0d0040" stroked="f">
                          <v:path arrowok="t" o:connecttype="custom" o:connectlocs="233043,85925;359766,187423;100949,187423;233043,85925;236802,469900;447829,321680;447829,321143;349027,321143;233043,384512;97728,267977;459105,267977;459105,248644;236802,0;0,235219;236802,469900" o:connectangles="0,0,0,0,0,0,0,0,0,0,0,0,0,0,0"/>
                          <o:lock v:ext="edit" verticies="t"/>
                        </v:shape>
                        <v:shape id="Freeform 24" o:spid="_x0000_s1067" style="position:absolute;left:24104;top:10471;width:4585;height:4699;visibility:visible;mso-wrap-style:square;v-text-anchor:top" coordsize="85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" path="m435,159v121,,210,72,236,190l189,349c216,234,312,159,435,159xm,437c,703,174,875,442,875v139,,315,-73,393,-277l835,597r-185,c599,700,494,716,435,716,321,716,201,641,183,499r672,l855,463c855,121,633,,442,,174,,,172,,437xe" fillcolor="#0d0040" stroked="f">
                          <v:path arrowok="t" o:connecttype="custom" o:connectlocs="233257,85388;359805,187423;101346,187423;233257,85388;0,234681;237010,469900;447746,321143;447746,320606;348544,320606;233257,384512;98129,267977;458470,267977;458470,248644;237010,0;0,234681" o:connectangles="0,0,0,0,0,0,0,0,0,0,0,0,0,0,0"/>
                          <o:lock v:ext="edit" verticies="t"/>
                        </v:shape>
                        <v:shape id="Freeform 25" o:spid="_x0000_s1068" style="position:absolute;left:32651;top:10471;width:4591;height:4699;visibility:visible;mso-wrap-style:square;v-text-anchor:top" coordsize="855,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" path="m189,349c216,234,312,159,435,159v121,,210,72,236,190l189,349xm855,463c855,121,633,,442,,174,,,172,,437,,703,174,875,442,875v139,,315,-73,393,-277l835,597r-185,c599,700,494,716,435,716,321,716,201,641,183,499r672,l855,463xe" fillcolor="#0d0040" stroked="f">
                          <v:path arrowok="t" o:connecttype="custom" o:connectlocs="101486,187423;233580,85388;360303,187423;101486,187423;459105,248644;237338,0;0,234681;237338,469900;448366,321143;448366,320606;349027,320606;233580,384512;98265,267977;459105,267977;459105,248644" o:connectangles="0,0,0,0,0,0,0,0,0,0,0,0,0,0,0"/>
                          <o:lock v:ext="edit" verticies="t"/>
                        </v:shape>
                        <v:shape id="Freeform 26" o:spid="_x0000_s1069" style="position:absolute;left:31388;width:7296;height:5988;visibility:visible;mso-wrap-style:square;v-text-anchor:top" coordsize="1359,11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" path="m,l,1115r172,l172,845v,-15,6,-28,17,-37l282,729r286,386l800,1115,419,610,786,292r,153l934,445r,450c934,1017,1033,1115,1154,1115r130,l1232,957r-95,c1121,957,1108,945,1108,929r,-484l1307,445r52,-153l1108,292r,-232l934,60r,232l787,292r,l523,292,172,611,172,,,xe" fillcolor="#0d0040" stroked="f">
                          <v:path arrowok="t" o:connecttype="custom" o:connectlocs="0,0;0,598805;92343,598805;92343,453803;101470,433932;151399,391506;304946,598805;429501,598805;224951,327597;421985,156817;421985,238985;501443,238985;501443,480655;619555,598805;689349,598805;661432,513952;610428,513952;594859,498915;594859,238985;701697,238985;729615,156817;594859,156817;594859,32223;501443,32223;501443,156817;422522,156817;422522,156817;280786,156817;92343,328134;92343,0;0,0" o:connectangles="0,0,0,0,0,0,0,0,0,0,0,0,0,0,0,0,0,0,0,0,0,0,0,0,0,0,0,0,0,0,0"/>
                        </v:shape>
                        <v:shape id="Freeform 27" o:spid="_x0000_s1070" style="position:absolute;left:40995;top:1422;width:4737;height:4712;visibility:visible;mso-wrap-style:square;v-text-anchor:top" coordsize="882,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" path="m705,459v,144,-117,261,-261,261l438,720c294,720,177,603,177,459r,-41c177,274,294,157,438,157r6,c588,157,705,274,705,418r,41xm472,l410,c184,,,184,,410r,57c,693,184,877,410,877r62,c698,877,882,693,882,467r,-58c882,184,698,,472,xe" fillcolor="#0d0040" stroked="f">
                          <v:path arrowok="t" o:connecttype="custom" o:connectlocs="378646,246599;238466,386821;235244,386821;95064,246599;95064,224571;235244,84349;238466,84349;378646,224571;378646,246599;253505,0;220205,0;0,220273;0,250897;220205,471170;253505,471170;473710,250897;473710,219736;253505,0" o:connectangles="0,0,0,0,0,0,0,0,0,0,0,0,0,0,0,0,0,0"/>
                          <o:lock v:ext="edit" verticies="t"/>
                        </v:shape>
                        <v:rect id="Rectangle 28" o:spid="_x0000_s1071" style="position:absolute;left:29349;top:9029;width:927;height:59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" fillcolor="#0d0040" stroked="f"/>
                        <v:shape id="Freeform 29" o:spid="_x0000_s1072" style="position:absolute;left:30143;top:10547;width:1880;height:6128;visibility:visible;mso-wrap-style:square;v-text-anchor:top" coordsize="351,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" path="m351,920l351,,177,r,954c177,970,164,982,148,982r-95,l,1140r131,c252,1140,351,1042,351,920xe" fillcolor="#0d0040" stroked="f">
                          <v:path arrowok="t" o:connecttype="custom" o:connectlocs="187960,494520;187960,0;94783,0;94783,512796;79254,527847;28381,527847;0,612775;70150,612775;187960,494520" o:connectangles="0,0,0,0,0,0,0,0,0"/>
                        </v:shape>
                        <v:shape id="Freeform 30" o:spid="_x0000_s1073" style="position:absolute;left:38684;top:1568;width:2578;height:4426;visibility:visible;mso-wrap-style:square;v-text-anchor:top" coordsize="480,8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" path="m292,158r136,l480,,317,c143,,1,141,1,315l,824r175,l175,276v,-65,52,-118,117,-118xe" fillcolor="#0d0040" stroked="f">
                          <v:path arrowok="t" o:connecttype="custom" o:connectlocs="156834,84867;229881,84867;257810,0;170262,0;537,169196;0,442595;93993,442595;93993,148248;156834,84867" o:connectangles="0,0,0,0,0,0,0,0,0"/>
                        </v:shape>
                        <v:oval id="Oval 31" o:spid="_x0000_s1074" style="position:absolute;left:30956;top:8547;width:120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" fillcolor="#0d0040" stroked="f"/>
                        <v:shape id="Freeform 32" o:spid="_x0000_s1075" style="position:absolute;left:19246;top:9112;width:4522;height:5937;visibility:visible;mso-wrap-style:square;v-text-anchor:top" coordsize="842,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" path="m384,169r458,l842,,389,c175,,,174,,389l,716v,215,175,389,389,389l842,1105r,-169l384,936c266,936,170,840,170,721r,-337c170,266,266,169,384,169xe" fillcolor="#0d0040" stroked="f">
                          <v:path arrowok="t" o:connecttype="custom" o:connectlocs="206192,90805;452120,90805;452120,0;208877,0;0,209013;0,384712;208877,593725;452120,593725;452120,502920;206192,502920;91283,387399;91283,206326;206192,90805" o:connectangles="0,0,0,0,0,0,0,0,0,0,0,0,0"/>
                        </v:shape>
                        <v:shape id="Freeform 33" o:spid="_x0000_s1076" style="position:absolute;left:19246;top:31;width:4522;height:5938;visibility:visible;mso-wrap-style:square;v-text-anchor:top" coordsize="842,1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" path="m384,170r458,l842,,389,c175,,,175,,390l,717v,214,175,389,389,389l842,1106r,-170l384,936c266,936,170,840,170,722r,-97l774,625r,-162l170,463r,-78c170,266,266,170,384,170xe" fillcolor="#0d0040" stroked="f">
                          <v:path arrowok="t" o:connecttype="custom" o:connectlocs="206192,91260;452120,91260;452120,0;208877,0;0,209361;0,384901;208877,593725;452120,593725;452120,502465;206192,502465;91283,387585;91283,335514;415607,335514;415607,248549;91283,248549;91283,206676;206192,91260" o:connectangles="0,0,0,0,0,0,0,0,0,0,0,0,0,0,0,0,0"/>
                        </v:shape>
                      </v:group>
                      <w10:wrap anchory="page"/>
                    </v:group>
                  </w:pict>
                </mc:Fallback>
              </mc:AlternateContent>
            </w:r>
          </w:p>
        </w:tc>
      </w:tr>
      <w:tr w:rsidR="00433572" w:rsidRPr="00A57AD3" w14:paraId="6E0BE476" w14:textId="77777777" w:rsidTr="007B0204">
        <w:trPr>
          <w:cantSplit/>
          <w:trHeight w:hRule="exact" w:val="1304"/>
        </w:trPr>
        <w:tc>
          <w:tcPr>
            <w:tcW w:w="9781" w:type="dxa"/>
            <w:gridSpan w:val="3"/>
            <w:tcBorders>
              <w:bottom w:val="nil"/>
            </w:tcBorders>
            <w:shd w:val="clear" w:color="auto" w:fill="auto"/>
            <w:vAlign w:val="bottom"/>
          </w:tcPr>
          <w:p w14:paraId="2F29B4DA" w14:textId="10E7118D" w:rsidR="00433572" w:rsidRPr="00D04FCC" w:rsidRDefault="00433572" w:rsidP="00B30758">
            <w:pPr>
              <w:pStyle w:val="Datumdokumenta"/>
            </w:pPr>
          </w:p>
        </w:tc>
      </w:tr>
    </w:tbl>
    <w:p w14:paraId="7C24E553" w14:textId="77777777" w:rsidR="00E017C5" w:rsidRDefault="00E017C5">
      <w:pPr>
        <w:spacing w:after="0" w:line="240" w:lineRule="auto"/>
        <w:jc w:val="left"/>
      </w:pPr>
    </w:p>
    <w:p w14:paraId="2E7EABEC" w14:textId="77777777" w:rsidR="006A56D3" w:rsidRDefault="008952D7">
      <w:pPr>
        <w:spacing w:after="0" w:line="240" w:lineRule="auto"/>
        <w:jc w:val="left"/>
      </w:pPr>
      <w:r>
        <w:br w:type="page"/>
      </w:r>
    </w:p>
    <w:p w14:paraId="4C963F7F" w14:textId="77777777" w:rsidR="00171C08" w:rsidRPr="004225EF" w:rsidRDefault="00171C08" w:rsidP="004225EF">
      <w:pPr>
        <w:pStyle w:val="NaslovKazal"/>
      </w:pPr>
      <w:r w:rsidRPr="004225EF">
        <w:lastRenderedPageBreak/>
        <w:t>VSEBINA</w:t>
      </w:r>
      <w:r w:rsidR="00E631D1" w:rsidRPr="004225EF">
        <w:tab/>
      </w:r>
    </w:p>
    <w:p w14:paraId="238555E4" w14:textId="7F4A6366" w:rsidR="00067AA1" w:rsidRDefault="00C325E2">
      <w:pPr>
        <w:pStyle w:val="Kazalovsebine1"/>
        <w:rPr>
          <w:rFonts w:asciiTheme="minorHAnsi" w:eastAsiaTheme="minorEastAsia" w:hAnsiTheme="minorHAnsi" w:cstheme="minorBidi"/>
          <w:color w:val="auto"/>
          <w:spacing w:val="0"/>
          <w:kern w:val="2"/>
          <w:sz w:val="22"/>
          <w:szCs w:val="22"/>
          <w:lang w:eastAsia="sl-SI"/>
          <w14:ligatures w14:val="standardContextual"/>
        </w:rPr>
      </w:pPr>
      <w:r>
        <w:rPr>
          <w:rFonts w:ascii="BankGothic Lt BT" w:hAnsi="BankGothic Lt BT"/>
          <w:smallCaps/>
          <w:color w:val="FFFFFF"/>
        </w:rPr>
        <w:fldChar w:fldCharType="begin"/>
      </w:r>
      <w:r>
        <w:rPr>
          <w:color w:val="FFFFFF"/>
        </w:rPr>
        <w:instrText xml:space="preserve"> TOC \o "1-3" \h \z \u </w:instrText>
      </w:r>
      <w:r>
        <w:rPr>
          <w:rFonts w:ascii="BankGothic Lt BT" w:hAnsi="BankGothic Lt BT"/>
          <w:smallCaps/>
          <w:color w:val="FFFFFF"/>
        </w:rPr>
        <w:fldChar w:fldCharType="separate"/>
      </w:r>
      <w:hyperlink w:anchor="_Toc189737428" w:history="1">
        <w:r w:rsidR="00067AA1" w:rsidRPr="00437722">
          <w:rPr>
            <w:rStyle w:val="Hiperpovezava"/>
            <w:strike/>
          </w:rPr>
          <w:t>1</w:t>
        </w:r>
        <w:r w:rsidR="00067AA1">
          <w:rPr>
            <w:rFonts w:asciiTheme="minorHAnsi" w:eastAsiaTheme="minorEastAsia" w:hAnsiTheme="minorHAnsi" w:cstheme="minorBidi"/>
            <w:color w:val="auto"/>
            <w:spacing w:val="0"/>
            <w:kern w:val="2"/>
            <w:sz w:val="22"/>
            <w:szCs w:val="22"/>
            <w:lang w:eastAsia="sl-SI"/>
            <w14:ligatures w14:val="standardContextual"/>
          </w:rPr>
          <w:tab/>
        </w:r>
        <w:r w:rsidR="00067AA1" w:rsidRPr="00437722">
          <w:rPr>
            <w:rStyle w:val="Hiperpovezava"/>
            <w:strike/>
          </w:rPr>
          <w:t>UVOD</w:t>
        </w:r>
        <w:r w:rsidR="00067AA1">
          <w:rPr>
            <w:webHidden/>
          </w:rPr>
          <w:tab/>
        </w:r>
        <w:r w:rsidR="00067AA1">
          <w:rPr>
            <w:webHidden/>
          </w:rPr>
          <w:fldChar w:fldCharType="begin"/>
        </w:r>
        <w:r w:rsidR="00067AA1">
          <w:rPr>
            <w:webHidden/>
          </w:rPr>
          <w:instrText xml:space="preserve"> PAGEREF _Toc189737428 \h </w:instrText>
        </w:r>
        <w:r w:rsidR="00067AA1">
          <w:rPr>
            <w:webHidden/>
          </w:rPr>
        </w:r>
        <w:r w:rsidR="00067AA1">
          <w:rPr>
            <w:webHidden/>
          </w:rPr>
          <w:fldChar w:fldCharType="separate"/>
        </w:r>
        <w:r w:rsidR="00067AA1">
          <w:rPr>
            <w:webHidden/>
          </w:rPr>
          <w:t>4</w:t>
        </w:r>
        <w:r w:rsidR="00067AA1">
          <w:rPr>
            <w:webHidden/>
          </w:rPr>
          <w:fldChar w:fldCharType="end"/>
        </w:r>
      </w:hyperlink>
    </w:p>
    <w:p w14:paraId="4D3CCAD8" w14:textId="0AB535CC"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29" w:history="1">
        <w:r w:rsidRPr="00437722">
          <w:rPr>
            <w:rStyle w:val="Hiperpovezava"/>
            <w:strike/>
          </w:rPr>
          <w:t>1.1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strike/>
          </w:rPr>
          <w:t>Splošno</w:t>
        </w:r>
        <w:r>
          <w:rPr>
            <w:webHidden/>
          </w:rPr>
          <w:tab/>
        </w:r>
        <w:r>
          <w:rPr>
            <w:webHidden/>
          </w:rPr>
          <w:fldChar w:fldCharType="begin"/>
        </w:r>
        <w:r>
          <w:rPr>
            <w:webHidden/>
          </w:rPr>
          <w:instrText xml:space="preserve"> PAGEREF _Toc189737429 \h </w:instrText>
        </w:r>
        <w:r>
          <w:rPr>
            <w:webHidden/>
          </w:rPr>
        </w:r>
        <w:r>
          <w:rPr>
            <w:webHidden/>
          </w:rPr>
          <w:fldChar w:fldCharType="separate"/>
        </w:r>
        <w:r>
          <w:rPr>
            <w:webHidden/>
          </w:rPr>
          <w:t>5</w:t>
        </w:r>
        <w:r>
          <w:rPr>
            <w:webHidden/>
          </w:rPr>
          <w:fldChar w:fldCharType="end"/>
        </w:r>
      </w:hyperlink>
    </w:p>
    <w:p w14:paraId="303E9118" w14:textId="4896CA6E"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30" w:history="1">
        <w:r w:rsidRPr="00437722">
          <w:rPr>
            <w:rStyle w:val="Hiperpovezava"/>
            <w:strike/>
          </w:rPr>
          <w:t>1.2</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strike/>
          </w:rPr>
          <w:t>Pomen in vloga</w:t>
        </w:r>
        <w:r>
          <w:rPr>
            <w:webHidden/>
          </w:rPr>
          <w:tab/>
        </w:r>
        <w:r>
          <w:rPr>
            <w:webHidden/>
          </w:rPr>
          <w:fldChar w:fldCharType="begin"/>
        </w:r>
        <w:r>
          <w:rPr>
            <w:webHidden/>
          </w:rPr>
          <w:instrText xml:space="preserve"> PAGEREF _Toc189737430 \h </w:instrText>
        </w:r>
        <w:r>
          <w:rPr>
            <w:webHidden/>
          </w:rPr>
        </w:r>
        <w:r>
          <w:rPr>
            <w:webHidden/>
          </w:rPr>
          <w:fldChar w:fldCharType="separate"/>
        </w:r>
        <w:r>
          <w:rPr>
            <w:webHidden/>
          </w:rPr>
          <w:t>5</w:t>
        </w:r>
        <w:r>
          <w:rPr>
            <w:webHidden/>
          </w:rPr>
          <w:fldChar w:fldCharType="end"/>
        </w:r>
      </w:hyperlink>
    </w:p>
    <w:p w14:paraId="6B510A47" w14:textId="0E083BB0"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31" w:history="1">
        <w:r w:rsidRPr="00437722">
          <w:rPr>
            <w:rStyle w:val="Hiperpovezava"/>
            <w:strike/>
          </w:rPr>
          <w:t>1.3</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strike/>
          </w:rPr>
          <w:t>Namen in območje uporabe</w:t>
        </w:r>
        <w:r>
          <w:rPr>
            <w:webHidden/>
          </w:rPr>
          <w:tab/>
        </w:r>
        <w:r>
          <w:rPr>
            <w:webHidden/>
          </w:rPr>
          <w:fldChar w:fldCharType="begin"/>
        </w:r>
        <w:r>
          <w:rPr>
            <w:webHidden/>
          </w:rPr>
          <w:instrText xml:space="preserve"> PAGEREF _Toc189737431 \h </w:instrText>
        </w:r>
        <w:r>
          <w:rPr>
            <w:webHidden/>
          </w:rPr>
        </w:r>
        <w:r>
          <w:rPr>
            <w:webHidden/>
          </w:rPr>
          <w:fldChar w:fldCharType="separate"/>
        </w:r>
        <w:r>
          <w:rPr>
            <w:webHidden/>
          </w:rPr>
          <w:t>5</w:t>
        </w:r>
        <w:r>
          <w:rPr>
            <w:webHidden/>
          </w:rPr>
          <w:fldChar w:fldCharType="end"/>
        </w:r>
      </w:hyperlink>
    </w:p>
    <w:p w14:paraId="1F04275A" w14:textId="6BCAC481"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32" w:history="1">
        <w:r w:rsidRPr="00437722">
          <w:rPr>
            <w:rStyle w:val="Hiperpovezava"/>
          </w:rPr>
          <w:t>2</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REFERENČNI DOKUMENTI</w:t>
        </w:r>
        <w:r>
          <w:rPr>
            <w:webHidden/>
          </w:rPr>
          <w:tab/>
        </w:r>
        <w:r>
          <w:rPr>
            <w:webHidden/>
          </w:rPr>
          <w:fldChar w:fldCharType="begin"/>
        </w:r>
        <w:r>
          <w:rPr>
            <w:webHidden/>
          </w:rPr>
          <w:instrText xml:space="preserve"> PAGEREF _Toc189737432 \h </w:instrText>
        </w:r>
        <w:r>
          <w:rPr>
            <w:webHidden/>
          </w:rPr>
        </w:r>
        <w:r>
          <w:rPr>
            <w:webHidden/>
          </w:rPr>
          <w:fldChar w:fldCharType="separate"/>
        </w:r>
        <w:r>
          <w:rPr>
            <w:webHidden/>
          </w:rPr>
          <w:t>5</w:t>
        </w:r>
        <w:r>
          <w:rPr>
            <w:webHidden/>
          </w:rPr>
          <w:fldChar w:fldCharType="end"/>
        </w:r>
      </w:hyperlink>
    </w:p>
    <w:p w14:paraId="7D666E59" w14:textId="44B88BD0"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33" w:history="1">
        <w:r w:rsidRPr="00437722">
          <w:rPr>
            <w:rStyle w:val="Hiperpovezava"/>
          </w:rPr>
          <w:t>2.1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Predpisi</w:t>
        </w:r>
        <w:r>
          <w:rPr>
            <w:webHidden/>
          </w:rPr>
          <w:tab/>
        </w:r>
        <w:r>
          <w:rPr>
            <w:webHidden/>
          </w:rPr>
          <w:fldChar w:fldCharType="begin"/>
        </w:r>
        <w:r>
          <w:rPr>
            <w:webHidden/>
          </w:rPr>
          <w:instrText xml:space="preserve"> PAGEREF _Toc189737433 \h </w:instrText>
        </w:r>
        <w:r>
          <w:rPr>
            <w:webHidden/>
          </w:rPr>
        </w:r>
        <w:r>
          <w:rPr>
            <w:webHidden/>
          </w:rPr>
          <w:fldChar w:fldCharType="separate"/>
        </w:r>
        <w:r>
          <w:rPr>
            <w:webHidden/>
          </w:rPr>
          <w:t>5</w:t>
        </w:r>
        <w:r>
          <w:rPr>
            <w:webHidden/>
          </w:rPr>
          <w:fldChar w:fldCharType="end"/>
        </w:r>
      </w:hyperlink>
    </w:p>
    <w:p w14:paraId="5DA4578C" w14:textId="4D92AB06"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34" w:history="1">
        <w:r w:rsidRPr="00437722">
          <w:rPr>
            <w:rStyle w:val="Hiperpovezava"/>
          </w:rPr>
          <w:t>2.2</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Standardi</w:t>
        </w:r>
        <w:r>
          <w:rPr>
            <w:webHidden/>
          </w:rPr>
          <w:tab/>
        </w:r>
        <w:r>
          <w:rPr>
            <w:webHidden/>
          </w:rPr>
          <w:fldChar w:fldCharType="begin"/>
        </w:r>
        <w:r>
          <w:rPr>
            <w:webHidden/>
          </w:rPr>
          <w:instrText xml:space="preserve"> PAGEREF _Toc189737434 \h </w:instrText>
        </w:r>
        <w:r>
          <w:rPr>
            <w:webHidden/>
          </w:rPr>
        </w:r>
        <w:r>
          <w:rPr>
            <w:webHidden/>
          </w:rPr>
          <w:fldChar w:fldCharType="separate"/>
        </w:r>
        <w:r>
          <w:rPr>
            <w:webHidden/>
          </w:rPr>
          <w:t>5</w:t>
        </w:r>
        <w:r>
          <w:rPr>
            <w:webHidden/>
          </w:rPr>
          <w:fldChar w:fldCharType="end"/>
        </w:r>
      </w:hyperlink>
    </w:p>
    <w:p w14:paraId="04BF8296" w14:textId="747F9B27"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35" w:history="1">
        <w:r w:rsidRPr="00437722">
          <w:rPr>
            <w:rStyle w:val="Hiperpovezava"/>
          </w:rPr>
          <w:t>2.3</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Drugi dokumenti</w:t>
        </w:r>
        <w:r>
          <w:rPr>
            <w:webHidden/>
          </w:rPr>
          <w:tab/>
        </w:r>
        <w:r>
          <w:rPr>
            <w:webHidden/>
          </w:rPr>
          <w:fldChar w:fldCharType="begin"/>
        </w:r>
        <w:r>
          <w:rPr>
            <w:webHidden/>
          </w:rPr>
          <w:instrText xml:space="preserve"> PAGEREF _Toc189737435 \h </w:instrText>
        </w:r>
        <w:r>
          <w:rPr>
            <w:webHidden/>
          </w:rPr>
        </w:r>
        <w:r>
          <w:rPr>
            <w:webHidden/>
          </w:rPr>
          <w:fldChar w:fldCharType="separate"/>
        </w:r>
        <w:r>
          <w:rPr>
            <w:webHidden/>
          </w:rPr>
          <w:t>6</w:t>
        </w:r>
        <w:r>
          <w:rPr>
            <w:webHidden/>
          </w:rPr>
          <w:fldChar w:fldCharType="end"/>
        </w:r>
      </w:hyperlink>
    </w:p>
    <w:p w14:paraId="4201571C" w14:textId="6AA27013"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36" w:history="1">
        <w:r w:rsidRPr="00437722">
          <w:rPr>
            <w:rStyle w:val="Hiperpovezava"/>
          </w:rPr>
          <w:t>3</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POMEN IZRAZOV KRATICE</w:t>
        </w:r>
        <w:r>
          <w:rPr>
            <w:webHidden/>
          </w:rPr>
          <w:tab/>
        </w:r>
        <w:r>
          <w:rPr>
            <w:webHidden/>
          </w:rPr>
          <w:fldChar w:fldCharType="begin"/>
        </w:r>
        <w:r>
          <w:rPr>
            <w:webHidden/>
          </w:rPr>
          <w:instrText xml:space="preserve"> PAGEREF _Toc189737436 \h </w:instrText>
        </w:r>
        <w:r>
          <w:rPr>
            <w:webHidden/>
          </w:rPr>
        </w:r>
        <w:r>
          <w:rPr>
            <w:webHidden/>
          </w:rPr>
          <w:fldChar w:fldCharType="separate"/>
        </w:r>
        <w:r>
          <w:rPr>
            <w:webHidden/>
          </w:rPr>
          <w:t>6</w:t>
        </w:r>
        <w:r>
          <w:rPr>
            <w:webHidden/>
          </w:rPr>
          <w:fldChar w:fldCharType="end"/>
        </w:r>
      </w:hyperlink>
    </w:p>
    <w:p w14:paraId="4877A3DD" w14:textId="3D36A6C9"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37" w:history="1">
        <w:r w:rsidRPr="00437722">
          <w:rPr>
            <w:rStyle w:val="Hiperpovezava"/>
          </w:rPr>
          <w:t>4</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TIPIZIRANI TRANSFORMATORJI</w:t>
        </w:r>
        <w:r>
          <w:rPr>
            <w:webHidden/>
          </w:rPr>
          <w:tab/>
        </w:r>
        <w:r>
          <w:rPr>
            <w:webHidden/>
          </w:rPr>
          <w:fldChar w:fldCharType="begin"/>
        </w:r>
        <w:r>
          <w:rPr>
            <w:webHidden/>
          </w:rPr>
          <w:instrText xml:space="preserve"> PAGEREF _Toc189737437 \h </w:instrText>
        </w:r>
        <w:r>
          <w:rPr>
            <w:webHidden/>
          </w:rPr>
        </w:r>
        <w:r>
          <w:rPr>
            <w:webHidden/>
          </w:rPr>
          <w:fldChar w:fldCharType="separate"/>
        </w:r>
        <w:r>
          <w:rPr>
            <w:webHidden/>
          </w:rPr>
          <w:t>7</w:t>
        </w:r>
        <w:r>
          <w:rPr>
            <w:webHidden/>
          </w:rPr>
          <w:fldChar w:fldCharType="end"/>
        </w:r>
      </w:hyperlink>
    </w:p>
    <w:p w14:paraId="30D63532" w14:textId="12AE1030"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38" w:history="1">
        <w:r w:rsidRPr="00437722">
          <w:rPr>
            <w:rStyle w:val="Hiperpovezava"/>
          </w:rPr>
          <w:t>5</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TEHNIČNE ZAHTEVE</w:t>
        </w:r>
        <w:r>
          <w:rPr>
            <w:webHidden/>
          </w:rPr>
          <w:tab/>
        </w:r>
        <w:r>
          <w:rPr>
            <w:webHidden/>
          </w:rPr>
          <w:fldChar w:fldCharType="begin"/>
        </w:r>
        <w:r>
          <w:rPr>
            <w:webHidden/>
          </w:rPr>
          <w:instrText xml:space="preserve"> PAGEREF _Toc189737438 \h </w:instrText>
        </w:r>
        <w:r>
          <w:rPr>
            <w:webHidden/>
          </w:rPr>
        </w:r>
        <w:r>
          <w:rPr>
            <w:webHidden/>
          </w:rPr>
          <w:fldChar w:fldCharType="separate"/>
        </w:r>
        <w:r>
          <w:rPr>
            <w:webHidden/>
          </w:rPr>
          <w:t>7</w:t>
        </w:r>
        <w:r>
          <w:rPr>
            <w:webHidden/>
          </w:rPr>
          <w:fldChar w:fldCharType="end"/>
        </w:r>
      </w:hyperlink>
    </w:p>
    <w:p w14:paraId="24C385D3" w14:textId="3260CB69"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39" w:history="1">
        <w:r w:rsidRPr="00437722">
          <w:rPr>
            <w:rStyle w:val="Hiperpovezava"/>
          </w:rPr>
          <w:t>5.1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SPLOŠNE ZAHTEVE</w:t>
        </w:r>
        <w:r>
          <w:rPr>
            <w:webHidden/>
          </w:rPr>
          <w:tab/>
        </w:r>
        <w:r>
          <w:rPr>
            <w:webHidden/>
          </w:rPr>
          <w:fldChar w:fldCharType="begin"/>
        </w:r>
        <w:r>
          <w:rPr>
            <w:webHidden/>
          </w:rPr>
          <w:instrText xml:space="preserve"> PAGEREF _Toc189737439 \h </w:instrText>
        </w:r>
        <w:r>
          <w:rPr>
            <w:webHidden/>
          </w:rPr>
        </w:r>
        <w:r>
          <w:rPr>
            <w:webHidden/>
          </w:rPr>
          <w:fldChar w:fldCharType="separate"/>
        </w:r>
        <w:r>
          <w:rPr>
            <w:webHidden/>
          </w:rPr>
          <w:t>7</w:t>
        </w:r>
        <w:r>
          <w:rPr>
            <w:webHidden/>
          </w:rPr>
          <w:fldChar w:fldCharType="end"/>
        </w:r>
      </w:hyperlink>
    </w:p>
    <w:p w14:paraId="7BF1AE24" w14:textId="1E9611A9"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0" w:history="1">
        <w:r w:rsidRPr="00437722">
          <w:rPr>
            <w:rStyle w:val="Hiperpovezava"/>
          </w:rPr>
          <w:t>5.1.1</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Merske enote</w:t>
        </w:r>
        <w:r>
          <w:rPr>
            <w:noProof/>
            <w:webHidden/>
          </w:rPr>
          <w:tab/>
        </w:r>
        <w:r>
          <w:rPr>
            <w:noProof/>
            <w:webHidden/>
          </w:rPr>
          <w:fldChar w:fldCharType="begin"/>
        </w:r>
        <w:r>
          <w:rPr>
            <w:noProof/>
            <w:webHidden/>
          </w:rPr>
          <w:instrText xml:space="preserve"> PAGEREF _Toc189737440 \h </w:instrText>
        </w:r>
        <w:r>
          <w:rPr>
            <w:noProof/>
            <w:webHidden/>
          </w:rPr>
        </w:r>
        <w:r>
          <w:rPr>
            <w:noProof/>
            <w:webHidden/>
          </w:rPr>
          <w:fldChar w:fldCharType="separate"/>
        </w:r>
        <w:r>
          <w:rPr>
            <w:noProof/>
            <w:webHidden/>
          </w:rPr>
          <w:t>7</w:t>
        </w:r>
        <w:r>
          <w:rPr>
            <w:noProof/>
            <w:webHidden/>
          </w:rPr>
          <w:fldChar w:fldCharType="end"/>
        </w:r>
      </w:hyperlink>
    </w:p>
    <w:p w14:paraId="01B287A7" w14:textId="3B6EA7AF"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1" w:history="1">
        <w:r w:rsidRPr="00437722">
          <w:rPr>
            <w:rStyle w:val="Hiperpovezava"/>
          </w:rPr>
          <w:t>5.1.2</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Pogoji vgradnje</w:t>
        </w:r>
        <w:r>
          <w:rPr>
            <w:noProof/>
            <w:webHidden/>
          </w:rPr>
          <w:tab/>
        </w:r>
        <w:r>
          <w:rPr>
            <w:noProof/>
            <w:webHidden/>
          </w:rPr>
          <w:fldChar w:fldCharType="begin"/>
        </w:r>
        <w:r>
          <w:rPr>
            <w:noProof/>
            <w:webHidden/>
          </w:rPr>
          <w:instrText xml:space="preserve"> PAGEREF _Toc189737441 \h </w:instrText>
        </w:r>
        <w:r>
          <w:rPr>
            <w:noProof/>
            <w:webHidden/>
          </w:rPr>
        </w:r>
        <w:r>
          <w:rPr>
            <w:noProof/>
            <w:webHidden/>
          </w:rPr>
          <w:fldChar w:fldCharType="separate"/>
        </w:r>
        <w:r>
          <w:rPr>
            <w:noProof/>
            <w:webHidden/>
          </w:rPr>
          <w:t>7</w:t>
        </w:r>
        <w:r>
          <w:rPr>
            <w:noProof/>
            <w:webHidden/>
          </w:rPr>
          <w:fldChar w:fldCharType="end"/>
        </w:r>
      </w:hyperlink>
    </w:p>
    <w:p w14:paraId="390ACCCA" w14:textId="6F159715"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2" w:history="1">
        <w:r w:rsidRPr="00437722">
          <w:rPr>
            <w:rStyle w:val="Hiperpovezava"/>
          </w:rPr>
          <w:t>5.1.3</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Obratovalni pogoji</w:t>
        </w:r>
        <w:r>
          <w:rPr>
            <w:noProof/>
            <w:webHidden/>
          </w:rPr>
          <w:tab/>
        </w:r>
        <w:r>
          <w:rPr>
            <w:noProof/>
            <w:webHidden/>
          </w:rPr>
          <w:fldChar w:fldCharType="begin"/>
        </w:r>
        <w:r>
          <w:rPr>
            <w:noProof/>
            <w:webHidden/>
          </w:rPr>
          <w:instrText xml:space="preserve"> PAGEREF _Toc189737442 \h </w:instrText>
        </w:r>
        <w:r>
          <w:rPr>
            <w:noProof/>
            <w:webHidden/>
          </w:rPr>
        </w:r>
        <w:r>
          <w:rPr>
            <w:noProof/>
            <w:webHidden/>
          </w:rPr>
          <w:fldChar w:fldCharType="separate"/>
        </w:r>
        <w:r>
          <w:rPr>
            <w:noProof/>
            <w:webHidden/>
          </w:rPr>
          <w:t>8</w:t>
        </w:r>
        <w:r>
          <w:rPr>
            <w:noProof/>
            <w:webHidden/>
          </w:rPr>
          <w:fldChar w:fldCharType="end"/>
        </w:r>
      </w:hyperlink>
    </w:p>
    <w:p w14:paraId="6E5F20EC" w14:textId="3BBF9ADA"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3" w:history="1">
        <w:r w:rsidRPr="00437722">
          <w:rPr>
            <w:rStyle w:val="Hiperpovezava"/>
          </w:rPr>
          <w:t>5.1.4</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Označevanje</w:t>
        </w:r>
        <w:r>
          <w:rPr>
            <w:noProof/>
            <w:webHidden/>
          </w:rPr>
          <w:tab/>
        </w:r>
        <w:r>
          <w:rPr>
            <w:noProof/>
            <w:webHidden/>
          </w:rPr>
          <w:fldChar w:fldCharType="begin"/>
        </w:r>
        <w:r>
          <w:rPr>
            <w:noProof/>
            <w:webHidden/>
          </w:rPr>
          <w:instrText xml:space="preserve"> PAGEREF _Toc189737443 \h </w:instrText>
        </w:r>
        <w:r>
          <w:rPr>
            <w:noProof/>
            <w:webHidden/>
          </w:rPr>
        </w:r>
        <w:r>
          <w:rPr>
            <w:noProof/>
            <w:webHidden/>
          </w:rPr>
          <w:fldChar w:fldCharType="separate"/>
        </w:r>
        <w:r>
          <w:rPr>
            <w:noProof/>
            <w:webHidden/>
          </w:rPr>
          <w:t>8</w:t>
        </w:r>
        <w:r>
          <w:rPr>
            <w:noProof/>
            <w:webHidden/>
          </w:rPr>
          <w:fldChar w:fldCharType="end"/>
        </w:r>
      </w:hyperlink>
    </w:p>
    <w:p w14:paraId="527EEFC6" w14:textId="6065B846"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44" w:history="1">
        <w:r w:rsidRPr="00437722">
          <w:rPr>
            <w:rStyle w:val="Hiperpovezava"/>
          </w:rPr>
          <w:t>5.2</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TEHNIČNE LASTNOSTI ENERGETSKEGA TRANSFORMATORJA</w:t>
        </w:r>
        <w:r>
          <w:rPr>
            <w:webHidden/>
          </w:rPr>
          <w:tab/>
        </w:r>
        <w:r>
          <w:rPr>
            <w:webHidden/>
          </w:rPr>
          <w:fldChar w:fldCharType="begin"/>
        </w:r>
        <w:r>
          <w:rPr>
            <w:webHidden/>
          </w:rPr>
          <w:instrText xml:space="preserve"> PAGEREF _Toc189737444 \h </w:instrText>
        </w:r>
        <w:r>
          <w:rPr>
            <w:webHidden/>
          </w:rPr>
        </w:r>
        <w:r>
          <w:rPr>
            <w:webHidden/>
          </w:rPr>
          <w:fldChar w:fldCharType="separate"/>
        </w:r>
        <w:r>
          <w:rPr>
            <w:webHidden/>
          </w:rPr>
          <w:t>8</w:t>
        </w:r>
        <w:r>
          <w:rPr>
            <w:webHidden/>
          </w:rPr>
          <w:fldChar w:fldCharType="end"/>
        </w:r>
      </w:hyperlink>
    </w:p>
    <w:p w14:paraId="6AC16A73" w14:textId="022091A2"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5" w:history="1">
        <w:r w:rsidRPr="00437722">
          <w:rPr>
            <w:rStyle w:val="Hiperpovezava"/>
          </w:rPr>
          <w:t>5.2.1</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Nazivna moč</w:t>
        </w:r>
        <w:r>
          <w:rPr>
            <w:noProof/>
            <w:webHidden/>
          </w:rPr>
          <w:tab/>
        </w:r>
        <w:r>
          <w:rPr>
            <w:noProof/>
            <w:webHidden/>
          </w:rPr>
          <w:fldChar w:fldCharType="begin"/>
        </w:r>
        <w:r>
          <w:rPr>
            <w:noProof/>
            <w:webHidden/>
          </w:rPr>
          <w:instrText xml:space="preserve"> PAGEREF _Toc189737445 \h </w:instrText>
        </w:r>
        <w:r>
          <w:rPr>
            <w:noProof/>
            <w:webHidden/>
          </w:rPr>
        </w:r>
        <w:r>
          <w:rPr>
            <w:noProof/>
            <w:webHidden/>
          </w:rPr>
          <w:fldChar w:fldCharType="separate"/>
        </w:r>
        <w:r>
          <w:rPr>
            <w:noProof/>
            <w:webHidden/>
          </w:rPr>
          <w:t>9</w:t>
        </w:r>
        <w:r>
          <w:rPr>
            <w:noProof/>
            <w:webHidden/>
          </w:rPr>
          <w:fldChar w:fldCharType="end"/>
        </w:r>
      </w:hyperlink>
    </w:p>
    <w:p w14:paraId="191DB0B8" w14:textId="5638067D"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6" w:history="1">
        <w:r w:rsidRPr="00437722">
          <w:rPr>
            <w:rStyle w:val="Hiperpovezava"/>
          </w:rPr>
          <w:t>5.2.2</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Vezava in prestavno razmerje energetskega transformatorja</w:t>
        </w:r>
        <w:r>
          <w:rPr>
            <w:noProof/>
            <w:webHidden/>
          </w:rPr>
          <w:tab/>
        </w:r>
        <w:r>
          <w:rPr>
            <w:noProof/>
            <w:webHidden/>
          </w:rPr>
          <w:fldChar w:fldCharType="begin"/>
        </w:r>
        <w:r>
          <w:rPr>
            <w:noProof/>
            <w:webHidden/>
          </w:rPr>
          <w:instrText xml:space="preserve"> PAGEREF _Toc189737446 \h </w:instrText>
        </w:r>
        <w:r>
          <w:rPr>
            <w:noProof/>
            <w:webHidden/>
          </w:rPr>
        </w:r>
        <w:r>
          <w:rPr>
            <w:noProof/>
            <w:webHidden/>
          </w:rPr>
          <w:fldChar w:fldCharType="separate"/>
        </w:r>
        <w:r>
          <w:rPr>
            <w:noProof/>
            <w:webHidden/>
          </w:rPr>
          <w:t>9</w:t>
        </w:r>
        <w:r>
          <w:rPr>
            <w:noProof/>
            <w:webHidden/>
          </w:rPr>
          <w:fldChar w:fldCharType="end"/>
        </w:r>
      </w:hyperlink>
    </w:p>
    <w:p w14:paraId="23114EC0" w14:textId="7B32E497"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7" w:history="1">
        <w:r w:rsidRPr="00437722">
          <w:rPr>
            <w:rStyle w:val="Hiperpovezava"/>
          </w:rPr>
          <w:t>5.2.3</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Nazivna frekvenca</w:t>
        </w:r>
        <w:r>
          <w:rPr>
            <w:noProof/>
            <w:webHidden/>
          </w:rPr>
          <w:tab/>
        </w:r>
        <w:r>
          <w:rPr>
            <w:noProof/>
            <w:webHidden/>
          </w:rPr>
          <w:fldChar w:fldCharType="begin"/>
        </w:r>
        <w:r>
          <w:rPr>
            <w:noProof/>
            <w:webHidden/>
          </w:rPr>
          <w:instrText xml:space="preserve"> PAGEREF _Toc189737447 \h </w:instrText>
        </w:r>
        <w:r>
          <w:rPr>
            <w:noProof/>
            <w:webHidden/>
          </w:rPr>
        </w:r>
        <w:r>
          <w:rPr>
            <w:noProof/>
            <w:webHidden/>
          </w:rPr>
          <w:fldChar w:fldCharType="separate"/>
        </w:r>
        <w:r>
          <w:rPr>
            <w:noProof/>
            <w:webHidden/>
          </w:rPr>
          <w:t>9</w:t>
        </w:r>
        <w:r>
          <w:rPr>
            <w:noProof/>
            <w:webHidden/>
          </w:rPr>
          <w:fldChar w:fldCharType="end"/>
        </w:r>
      </w:hyperlink>
    </w:p>
    <w:p w14:paraId="6A06CF4C" w14:textId="60AA1FAF"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8" w:history="1">
        <w:r w:rsidRPr="00437722">
          <w:rPr>
            <w:rStyle w:val="Hiperpovezava"/>
          </w:rPr>
          <w:t>5.2.4</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Obseg regulacije</w:t>
        </w:r>
        <w:r>
          <w:rPr>
            <w:noProof/>
            <w:webHidden/>
          </w:rPr>
          <w:tab/>
        </w:r>
        <w:r>
          <w:rPr>
            <w:noProof/>
            <w:webHidden/>
          </w:rPr>
          <w:fldChar w:fldCharType="begin"/>
        </w:r>
        <w:r>
          <w:rPr>
            <w:noProof/>
            <w:webHidden/>
          </w:rPr>
          <w:instrText xml:space="preserve"> PAGEREF _Toc189737448 \h </w:instrText>
        </w:r>
        <w:r>
          <w:rPr>
            <w:noProof/>
            <w:webHidden/>
          </w:rPr>
        </w:r>
        <w:r>
          <w:rPr>
            <w:noProof/>
            <w:webHidden/>
          </w:rPr>
          <w:fldChar w:fldCharType="separate"/>
        </w:r>
        <w:r>
          <w:rPr>
            <w:noProof/>
            <w:webHidden/>
          </w:rPr>
          <w:t>9</w:t>
        </w:r>
        <w:r>
          <w:rPr>
            <w:noProof/>
            <w:webHidden/>
          </w:rPr>
          <w:fldChar w:fldCharType="end"/>
        </w:r>
      </w:hyperlink>
    </w:p>
    <w:p w14:paraId="224B959D" w14:textId="4756CF95"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49" w:history="1">
        <w:r w:rsidRPr="00437722">
          <w:rPr>
            <w:rStyle w:val="Hiperpovezava"/>
          </w:rPr>
          <w:t>5.2.5</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Regulacija napetosti</w:t>
        </w:r>
        <w:r>
          <w:rPr>
            <w:noProof/>
            <w:webHidden/>
          </w:rPr>
          <w:tab/>
        </w:r>
        <w:r>
          <w:rPr>
            <w:noProof/>
            <w:webHidden/>
          </w:rPr>
          <w:fldChar w:fldCharType="begin"/>
        </w:r>
        <w:r>
          <w:rPr>
            <w:noProof/>
            <w:webHidden/>
          </w:rPr>
          <w:instrText xml:space="preserve"> PAGEREF _Toc189737449 \h </w:instrText>
        </w:r>
        <w:r>
          <w:rPr>
            <w:noProof/>
            <w:webHidden/>
          </w:rPr>
        </w:r>
        <w:r>
          <w:rPr>
            <w:noProof/>
            <w:webHidden/>
          </w:rPr>
          <w:fldChar w:fldCharType="separate"/>
        </w:r>
        <w:r>
          <w:rPr>
            <w:noProof/>
            <w:webHidden/>
          </w:rPr>
          <w:t>9</w:t>
        </w:r>
        <w:r>
          <w:rPr>
            <w:noProof/>
            <w:webHidden/>
          </w:rPr>
          <w:fldChar w:fldCharType="end"/>
        </w:r>
      </w:hyperlink>
    </w:p>
    <w:p w14:paraId="48B77D4E" w14:textId="090F17E4"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0" w:history="1">
        <w:r w:rsidRPr="00437722">
          <w:rPr>
            <w:rStyle w:val="Hiperpovezava"/>
          </w:rPr>
          <w:t>5.2.6</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Kratkostične napetosti (</w:t>
        </w:r>
        <w:r w:rsidRPr="00437722">
          <w:rPr>
            <w:rStyle w:val="Hiperpovezava"/>
            <w:i/>
          </w:rPr>
          <w:t>u</w:t>
        </w:r>
        <w:r w:rsidRPr="00437722">
          <w:rPr>
            <w:rStyle w:val="Hiperpovezava"/>
            <w:vertAlign w:val="subscript"/>
          </w:rPr>
          <w:t>k</w:t>
        </w:r>
        <w:r w:rsidRPr="00437722">
          <w:rPr>
            <w:rStyle w:val="Hiperpovezava"/>
          </w:rPr>
          <w:t xml:space="preserve"> %)</w:t>
        </w:r>
        <w:r>
          <w:rPr>
            <w:noProof/>
            <w:webHidden/>
          </w:rPr>
          <w:tab/>
        </w:r>
        <w:r>
          <w:rPr>
            <w:noProof/>
            <w:webHidden/>
          </w:rPr>
          <w:fldChar w:fldCharType="begin"/>
        </w:r>
        <w:r>
          <w:rPr>
            <w:noProof/>
            <w:webHidden/>
          </w:rPr>
          <w:instrText xml:space="preserve"> PAGEREF _Toc189737450 \h </w:instrText>
        </w:r>
        <w:r>
          <w:rPr>
            <w:noProof/>
            <w:webHidden/>
          </w:rPr>
        </w:r>
        <w:r>
          <w:rPr>
            <w:noProof/>
            <w:webHidden/>
          </w:rPr>
          <w:fldChar w:fldCharType="separate"/>
        </w:r>
        <w:r>
          <w:rPr>
            <w:noProof/>
            <w:webHidden/>
          </w:rPr>
          <w:t>9</w:t>
        </w:r>
        <w:r>
          <w:rPr>
            <w:noProof/>
            <w:webHidden/>
          </w:rPr>
          <w:fldChar w:fldCharType="end"/>
        </w:r>
      </w:hyperlink>
    </w:p>
    <w:p w14:paraId="424EE7F0" w14:textId="23865D91"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1" w:history="1">
        <w:r w:rsidRPr="00437722">
          <w:rPr>
            <w:rStyle w:val="Hiperpovezava"/>
          </w:rPr>
          <w:t>5.2.7</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Stopnja izolacije navitij</w:t>
        </w:r>
        <w:r>
          <w:rPr>
            <w:noProof/>
            <w:webHidden/>
          </w:rPr>
          <w:tab/>
        </w:r>
        <w:r>
          <w:rPr>
            <w:noProof/>
            <w:webHidden/>
          </w:rPr>
          <w:fldChar w:fldCharType="begin"/>
        </w:r>
        <w:r>
          <w:rPr>
            <w:noProof/>
            <w:webHidden/>
          </w:rPr>
          <w:instrText xml:space="preserve"> PAGEREF _Toc189737451 \h </w:instrText>
        </w:r>
        <w:r>
          <w:rPr>
            <w:noProof/>
            <w:webHidden/>
          </w:rPr>
        </w:r>
        <w:r>
          <w:rPr>
            <w:noProof/>
            <w:webHidden/>
          </w:rPr>
          <w:fldChar w:fldCharType="separate"/>
        </w:r>
        <w:r>
          <w:rPr>
            <w:noProof/>
            <w:webHidden/>
          </w:rPr>
          <w:t>10</w:t>
        </w:r>
        <w:r>
          <w:rPr>
            <w:noProof/>
            <w:webHidden/>
          </w:rPr>
          <w:fldChar w:fldCharType="end"/>
        </w:r>
      </w:hyperlink>
    </w:p>
    <w:p w14:paraId="6824AA6B" w14:textId="36D826B7"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2" w:history="1">
        <w:r w:rsidRPr="00437722">
          <w:rPr>
            <w:rStyle w:val="Hiperpovezava"/>
          </w:rPr>
          <w:t>5.2.8</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Hlajenje energetskega transformatorja</w:t>
        </w:r>
        <w:r>
          <w:rPr>
            <w:noProof/>
            <w:webHidden/>
          </w:rPr>
          <w:tab/>
        </w:r>
        <w:r>
          <w:rPr>
            <w:noProof/>
            <w:webHidden/>
          </w:rPr>
          <w:fldChar w:fldCharType="begin"/>
        </w:r>
        <w:r>
          <w:rPr>
            <w:noProof/>
            <w:webHidden/>
          </w:rPr>
          <w:instrText xml:space="preserve"> PAGEREF _Toc189737452 \h </w:instrText>
        </w:r>
        <w:r>
          <w:rPr>
            <w:noProof/>
            <w:webHidden/>
          </w:rPr>
        </w:r>
        <w:r>
          <w:rPr>
            <w:noProof/>
            <w:webHidden/>
          </w:rPr>
          <w:fldChar w:fldCharType="separate"/>
        </w:r>
        <w:r>
          <w:rPr>
            <w:noProof/>
            <w:webHidden/>
          </w:rPr>
          <w:t>10</w:t>
        </w:r>
        <w:r>
          <w:rPr>
            <w:noProof/>
            <w:webHidden/>
          </w:rPr>
          <w:fldChar w:fldCharType="end"/>
        </w:r>
      </w:hyperlink>
    </w:p>
    <w:p w14:paraId="61AAA89B" w14:textId="6AF923BB"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3" w:history="1">
        <w:r w:rsidRPr="00437722">
          <w:rPr>
            <w:rStyle w:val="Hiperpovezava"/>
          </w:rPr>
          <w:t>5.2.9</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Obremenljivost in zagotavljanje dolge življenjske dobe energetskega transformatorja</w:t>
        </w:r>
        <w:r>
          <w:rPr>
            <w:noProof/>
            <w:webHidden/>
          </w:rPr>
          <w:tab/>
        </w:r>
        <w:r>
          <w:rPr>
            <w:noProof/>
            <w:webHidden/>
          </w:rPr>
          <w:fldChar w:fldCharType="begin"/>
        </w:r>
        <w:r>
          <w:rPr>
            <w:noProof/>
            <w:webHidden/>
          </w:rPr>
          <w:instrText xml:space="preserve"> PAGEREF _Toc189737453 \h </w:instrText>
        </w:r>
        <w:r>
          <w:rPr>
            <w:noProof/>
            <w:webHidden/>
          </w:rPr>
        </w:r>
        <w:r>
          <w:rPr>
            <w:noProof/>
            <w:webHidden/>
          </w:rPr>
          <w:fldChar w:fldCharType="separate"/>
        </w:r>
        <w:r>
          <w:rPr>
            <w:noProof/>
            <w:webHidden/>
          </w:rPr>
          <w:t>10</w:t>
        </w:r>
        <w:r>
          <w:rPr>
            <w:noProof/>
            <w:webHidden/>
          </w:rPr>
          <w:fldChar w:fldCharType="end"/>
        </w:r>
      </w:hyperlink>
    </w:p>
    <w:p w14:paraId="6B132510" w14:textId="1F81B1AE"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4" w:history="1">
        <w:r w:rsidRPr="00437722">
          <w:rPr>
            <w:rStyle w:val="Hiperpovezava"/>
          </w:rPr>
          <w:t>5.2.10</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Hrup energetskega transformatorja</w:t>
        </w:r>
        <w:r>
          <w:rPr>
            <w:noProof/>
            <w:webHidden/>
          </w:rPr>
          <w:tab/>
        </w:r>
        <w:r>
          <w:rPr>
            <w:noProof/>
            <w:webHidden/>
          </w:rPr>
          <w:fldChar w:fldCharType="begin"/>
        </w:r>
        <w:r>
          <w:rPr>
            <w:noProof/>
            <w:webHidden/>
          </w:rPr>
          <w:instrText xml:space="preserve"> PAGEREF _Toc189737454 \h </w:instrText>
        </w:r>
        <w:r>
          <w:rPr>
            <w:noProof/>
            <w:webHidden/>
          </w:rPr>
        </w:r>
        <w:r>
          <w:rPr>
            <w:noProof/>
            <w:webHidden/>
          </w:rPr>
          <w:fldChar w:fldCharType="separate"/>
        </w:r>
        <w:r>
          <w:rPr>
            <w:noProof/>
            <w:webHidden/>
          </w:rPr>
          <w:t>10</w:t>
        </w:r>
        <w:r>
          <w:rPr>
            <w:noProof/>
            <w:webHidden/>
          </w:rPr>
          <w:fldChar w:fldCharType="end"/>
        </w:r>
      </w:hyperlink>
    </w:p>
    <w:p w14:paraId="5881C016" w14:textId="12EA2FBD"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5" w:history="1">
        <w:r w:rsidRPr="00437722">
          <w:rPr>
            <w:rStyle w:val="Hiperpovezava"/>
          </w:rPr>
          <w:t>5.2.11</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Kratkostična moč transformatorja</w:t>
        </w:r>
        <w:r>
          <w:rPr>
            <w:noProof/>
            <w:webHidden/>
          </w:rPr>
          <w:tab/>
        </w:r>
        <w:r>
          <w:rPr>
            <w:noProof/>
            <w:webHidden/>
          </w:rPr>
          <w:fldChar w:fldCharType="begin"/>
        </w:r>
        <w:r>
          <w:rPr>
            <w:noProof/>
            <w:webHidden/>
          </w:rPr>
          <w:instrText xml:space="preserve"> PAGEREF _Toc189737455 \h </w:instrText>
        </w:r>
        <w:r>
          <w:rPr>
            <w:noProof/>
            <w:webHidden/>
          </w:rPr>
        </w:r>
        <w:r>
          <w:rPr>
            <w:noProof/>
            <w:webHidden/>
          </w:rPr>
          <w:fldChar w:fldCharType="separate"/>
        </w:r>
        <w:r>
          <w:rPr>
            <w:noProof/>
            <w:webHidden/>
          </w:rPr>
          <w:t>10</w:t>
        </w:r>
        <w:r>
          <w:rPr>
            <w:noProof/>
            <w:webHidden/>
          </w:rPr>
          <w:fldChar w:fldCharType="end"/>
        </w:r>
      </w:hyperlink>
    </w:p>
    <w:p w14:paraId="04B2EDC7" w14:textId="777837A9"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6" w:history="1">
        <w:r w:rsidRPr="00437722">
          <w:rPr>
            <w:rStyle w:val="Hiperpovezava"/>
          </w:rPr>
          <w:t>5.2.12</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Izgube v energetskem transformatorju</w:t>
        </w:r>
        <w:r>
          <w:rPr>
            <w:noProof/>
            <w:webHidden/>
          </w:rPr>
          <w:tab/>
        </w:r>
        <w:r>
          <w:rPr>
            <w:noProof/>
            <w:webHidden/>
          </w:rPr>
          <w:fldChar w:fldCharType="begin"/>
        </w:r>
        <w:r>
          <w:rPr>
            <w:noProof/>
            <w:webHidden/>
          </w:rPr>
          <w:instrText xml:space="preserve"> PAGEREF _Toc189737456 \h </w:instrText>
        </w:r>
        <w:r>
          <w:rPr>
            <w:noProof/>
            <w:webHidden/>
          </w:rPr>
        </w:r>
        <w:r>
          <w:rPr>
            <w:noProof/>
            <w:webHidden/>
          </w:rPr>
          <w:fldChar w:fldCharType="separate"/>
        </w:r>
        <w:r>
          <w:rPr>
            <w:noProof/>
            <w:webHidden/>
          </w:rPr>
          <w:t>11</w:t>
        </w:r>
        <w:r>
          <w:rPr>
            <w:noProof/>
            <w:webHidden/>
          </w:rPr>
          <w:fldChar w:fldCharType="end"/>
        </w:r>
      </w:hyperlink>
    </w:p>
    <w:p w14:paraId="5F58A057" w14:textId="23C45782"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57" w:history="1">
        <w:r w:rsidRPr="00437722">
          <w:rPr>
            <w:rStyle w:val="Hiperpovezava"/>
          </w:rPr>
          <w:t>5.3</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OSNOVNE KONSTRUKCIJSKE ZNAČILNOSTI TRANSFORMATORJA</w:t>
        </w:r>
        <w:r>
          <w:rPr>
            <w:webHidden/>
          </w:rPr>
          <w:tab/>
        </w:r>
        <w:r>
          <w:rPr>
            <w:webHidden/>
          </w:rPr>
          <w:fldChar w:fldCharType="begin"/>
        </w:r>
        <w:r>
          <w:rPr>
            <w:webHidden/>
          </w:rPr>
          <w:instrText xml:space="preserve"> PAGEREF _Toc189737457 \h </w:instrText>
        </w:r>
        <w:r>
          <w:rPr>
            <w:webHidden/>
          </w:rPr>
        </w:r>
        <w:r>
          <w:rPr>
            <w:webHidden/>
          </w:rPr>
          <w:fldChar w:fldCharType="separate"/>
        </w:r>
        <w:r>
          <w:rPr>
            <w:webHidden/>
          </w:rPr>
          <w:t>12</w:t>
        </w:r>
        <w:r>
          <w:rPr>
            <w:webHidden/>
          </w:rPr>
          <w:fldChar w:fldCharType="end"/>
        </w:r>
      </w:hyperlink>
    </w:p>
    <w:p w14:paraId="660C1A85" w14:textId="39A36FBE"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8" w:history="1">
        <w:r w:rsidRPr="00437722">
          <w:rPr>
            <w:rStyle w:val="Hiperpovezava"/>
          </w:rPr>
          <w:t>5.3.1</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Mase in osnovne mere</w:t>
        </w:r>
        <w:r>
          <w:rPr>
            <w:noProof/>
            <w:webHidden/>
          </w:rPr>
          <w:tab/>
        </w:r>
        <w:r>
          <w:rPr>
            <w:noProof/>
            <w:webHidden/>
          </w:rPr>
          <w:fldChar w:fldCharType="begin"/>
        </w:r>
        <w:r>
          <w:rPr>
            <w:noProof/>
            <w:webHidden/>
          </w:rPr>
          <w:instrText xml:space="preserve"> PAGEREF _Toc189737458 \h </w:instrText>
        </w:r>
        <w:r>
          <w:rPr>
            <w:noProof/>
            <w:webHidden/>
          </w:rPr>
        </w:r>
        <w:r>
          <w:rPr>
            <w:noProof/>
            <w:webHidden/>
          </w:rPr>
          <w:fldChar w:fldCharType="separate"/>
        </w:r>
        <w:r>
          <w:rPr>
            <w:noProof/>
            <w:webHidden/>
          </w:rPr>
          <w:t>12</w:t>
        </w:r>
        <w:r>
          <w:rPr>
            <w:noProof/>
            <w:webHidden/>
          </w:rPr>
          <w:fldChar w:fldCharType="end"/>
        </w:r>
      </w:hyperlink>
    </w:p>
    <w:p w14:paraId="79625640" w14:textId="1DC265FE"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59" w:history="1">
        <w:r w:rsidRPr="00437722">
          <w:rPr>
            <w:rStyle w:val="Hiperpovezava"/>
          </w:rPr>
          <w:t>5.3.2</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Transformatorski kotel</w:t>
        </w:r>
        <w:r>
          <w:rPr>
            <w:noProof/>
            <w:webHidden/>
          </w:rPr>
          <w:tab/>
        </w:r>
        <w:r>
          <w:rPr>
            <w:noProof/>
            <w:webHidden/>
          </w:rPr>
          <w:fldChar w:fldCharType="begin"/>
        </w:r>
        <w:r>
          <w:rPr>
            <w:noProof/>
            <w:webHidden/>
          </w:rPr>
          <w:instrText xml:space="preserve"> PAGEREF _Toc189737459 \h </w:instrText>
        </w:r>
        <w:r>
          <w:rPr>
            <w:noProof/>
            <w:webHidden/>
          </w:rPr>
        </w:r>
        <w:r>
          <w:rPr>
            <w:noProof/>
            <w:webHidden/>
          </w:rPr>
          <w:fldChar w:fldCharType="separate"/>
        </w:r>
        <w:r>
          <w:rPr>
            <w:noProof/>
            <w:webHidden/>
          </w:rPr>
          <w:t>12</w:t>
        </w:r>
        <w:r>
          <w:rPr>
            <w:noProof/>
            <w:webHidden/>
          </w:rPr>
          <w:fldChar w:fldCharType="end"/>
        </w:r>
      </w:hyperlink>
    </w:p>
    <w:p w14:paraId="4C93D1B5" w14:textId="256246A5"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0" w:history="1">
        <w:r w:rsidRPr="00437722">
          <w:rPr>
            <w:rStyle w:val="Hiperpovezava"/>
          </w:rPr>
          <w:t>5.3.3</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Antikorozijska zaščita</w:t>
        </w:r>
        <w:r>
          <w:rPr>
            <w:noProof/>
            <w:webHidden/>
          </w:rPr>
          <w:tab/>
        </w:r>
        <w:r>
          <w:rPr>
            <w:noProof/>
            <w:webHidden/>
          </w:rPr>
          <w:fldChar w:fldCharType="begin"/>
        </w:r>
        <w:r>
          <w:rPr>
            <w:noProof/>
            <w:webHidden/>
          </w:rPr>
          <w:instrText xml:space="preserve"> PAGEREF _Toc189737460 \h </w:instrText>
        </w:r>
        <w:r>
          <w:rPr>
            <w:noProof/>
            <w:webHidden/>
          </w:rPr>
        </w:r>
        <w:r>
          <w:rPr>
            <w:noProof/>
            <w:webHidden/>
          </w:rPr>
          <w:fldChar w:fldCharType="separate"/>
        </w:r>
        <w:r>
          <w:rPr>
            <w:noProof/>
            <w:webHidden/>
          </w:rPr>
          <w:t>13</w:t>
        </w:r>
        <w:r>
          <w:rPr>
            <w:noProof/>
            <w:webHidden/>
          </w:rPr>
          <w:fldChar w:fldCharType="end"/>
        </w:r>
      </w:hyperlink>
    </w:p>
    <w:p w14:paraId="5DE0DB5A" w14:textId="259D20D8"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1" w:history="1">
        <w:r w:rsidRPr="00437722">
          <w:rPr>
            <w:rStyle w:val="Hiperpovezava"/>
          </w:rPr>
          <w:t>5.3.4</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Hlajenje transformatorja</w:t>
        </w:r>
        <w:r>
          <w:rPr>
            <w:noProof/>
            <w:webHidden/>
          </w:rPr>
          <w:tab/>
        </w:r>
        <w:r>
          <w:rPr>
            <w:noProof/>
            <w:webHidden/>
          </w:rPr>
          <w:fldChar w:fldCharType="begin"/>
        </w:r>
        <w:r>
          <w:rPr>
            <w:noProof/>
            <w:webHidden/>
          </w:rPr>
          <w:instrText xml:space="preserve"> PAGEREF _Toc189737461 \h </w:instrText>
        </w:r>
        <w:r>
          <w:rPr>
            <w:noProof/>
            <w:webHidden/>
          </w:rPr>
        </w:r>
        <w:r>
          <w:rPr>
            <w:noProof/>
            <w:webHidden/>
          </w:rPr>
          <w:fldChar w:fldCharType="separate"/>
        </w:r>
        <w:r>
          <w:rPr>
            <w:noProof/>
            <w:webHidden/>
          </w:rPr>
          <w:t>13</w:t>
        </w:r>
        <w:r>
          <w:rPr>
            <w:noProof/>
            <w:webHidden/>
          </w:rPr>
          <w:fldChar w:fldCharType="end"/>
        </w:r>
      </w:hyperlink>
    </w:p>
    <w:p w14:paraId="164BFA4B" w14:textId="5957569A"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2" w:history="1">
        <w:r w:rsidRPr="00437722">
          <w:rPr>
            <w:rStyle w:val="Hiperpovezava"/>
          </w:rPr>
          <w:t>5.3.5</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Izolacijsko olje za energetski transformator</w:t>
        </w:r>
        <w:r>
          <w:rPr>
            <w:noProof/>
            <w:webHidden/>
          </w:rPr>
          <w:tab/>
        </w:r>
        <w:r>
          <w:rPr>
            <w:noProof/>
            <w:webHidden/>
          </w:rPr>
          <w:fldChar w:fldCharType="begin"/>
        </w:r>
        <w:r>
          <w:rPr>
            <w:noProof/>
            <w:webHidden/>
          </w:rPr>
          <w:instrText xml:space="preserve"> PAGEREF _Toc189737462 \h </w:instrText>
        </w:r>
        <w:r>
          <w:rPr>
            <w:noProof/>
            <w:webHidden/>
          </w:rPr>
        </w:r>
        <w:r>
          <w:rPr>
            <w:noProof/>
            <w:webHidden/>
          </w:rPr>
          <w:fldChar w:fldCharType="separate"/>
        </w:r>
        <w:r>
          <w:rPr>
            <w:noProof/>
            <w:webHidden/>
          </w:rPr>
          <w:t>14</w:t>
        </w:r>
        <w:r>
          <w:rPr>
            <w:noProof/>
            <w:webHidden/>
          </w:rPr>
          <w:fldChar w:fldCharType="end"/>
        </w:r>
      </w:hyperlink>
    </w:p>
    <w:p w14:paraId="7BCDC69D" w14:textId="3613413D"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3" w:history="1">
        <w:r w:rsidRPr="00437722">
          <w:rPr>
            <w:rStyle w:val="Hiperpovezava"/>
          </w:rPr>
          <w:t>5.3.6</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Konzervator olja</w:t>
        </w:r>
        <w:r>
          <w:rPr>
            <w:noProof/>
            <w:webHidden/>
          </w:rPr>
          <w:tab/>
        </w:r>
        <w:r>
          <w:rPr>
            <w:noProof/>
            <w:webHidden/>
          </w:rPr>
          <w:fldChar w:fldCharType="begin"/>
        </w:r>
        <w:r>
          <w:rPr>
            <w:noProof/>
            <w:webHidden/>
          </w:rPr>
          <w:instrText xml:space="preserve"> PAGEREF _Toc189737463 \h </w:instrText>
        </w:r>
        <w:r>
          <w:rPr>
            <w:noProof/>
            <w:webHidden/>
          </w:rPr>
        </w:r>
        <w:r>
          <w:rPr>
            <w:noProof/>
            <w:webHidden/>
          </w:rPr>
          <w:fldChar w:fldCharType="separate"/>
        </w:r>
        <w:r>
          <w:rPr>
            <w:noProof/>
            <w:webHidden/>
          </w:rPr>
          <w:t>14</w:t>
        </w:r>
        <w:r>
          <w:rPr>
            <w:noProof/>
            <w:webHidden/>
          </w:rPr>
          <w:fldChar w:fldCharType="end"/>
        </w:r>
      </w:hyperlink>
    </w:p>
    <w:p w14:paraId="20497E28" w14:textId="7B44CB8D"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4" w:history="1">
        <w:r w:rsidRPr="00437722">
          <w:rPr>
            <w:rStyle w:val="Hiperpovezava"/>
          </w:rPr>
          <w:t>5.3.7</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Jedro</w:t>
        </w:r>
        <w:r>
          <w:rPr>
            <w:noProof/>
            <w:webHidden/>
          </w:rPr>
          <w:tab/>
        </w:r>
        <w:r>
          <w:rPr>
            <w:noProof/>
            <w:webHidden/>
          </w:rPr>
          <w:fldChar w:fldCharType="begin"/>
        </w:r>
        <w:r>
          <w:rPr>
            <w:noProof/>
            <w:webHidden/>
          </w:rPr>
          <w:instrText xml:space="preserve"> PAGEREF _Toc189737464 \h </w:instrText>
        </w:r>
        <w:r>
          <w:rPr>
            <w:noProof/>
            <w:webHidden/>
          </w:rPr>
        </w:r>
        <w:r>
          <w:rPr>
            <w:noProof/>
            <w:webHidden/>
          </w:rPr>
          <w:fldChar w:fldCharType="separate"/>
        </w:r>
        <w:r>
          <w:rPr>
            <w:noProof/>
            <w:webHidden/>
          </w:rPr>
          <w:t>14</w:t>
        </w:r>
        <w:r>
          <w:rPr>
            <w:noProof/>
            <w:webHidden/>
          </w:rPr>
          <w:fldChar w:fldCharType="end"/>
        </w:r>
      </w:hyperlink>
    </w:p>
    <w:p w14:paraId="3E798798" w14:textId="050A68D9"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5" w:history="1">
        <w:r w:rsidRPr="00437722">
          <w:rPr>
            <w:rStyle w:val="Hiperpovezava"/>
          </w:rPr>
          <w:t>5.3.8</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Navitja</w:t>
        </w:r>
        <w:r>
          <w:rPr>
            <w:noProof/>
            <w:webHidden/>
          </w:rPr>
          <w:tab/>
        </w:r>
        <w:r>
          <w:rPr>
            <w:noProof/>
            <w:webHidden/>
          </w:rPr>
          <w:fldChar w:fldCharType="begin"/>
        </w:r>
        <w:r>
          <w:rPr>
            <w:noProof/>
            <w:webHidden/>
          </w:rPr>
          <w:instrText xml:space="preserve"> PAGEREF _Toc189737465 \h </w:instrText>
        </w:r>
        <w:r>
          <w:rPr>
            <w:noProof/>
            <w:webHidden/>
          </w:rPr>
        </w:r>
        <w:r>
          <w:rPr>
            <w:noProof/>
            <w:webHidden/>
          </w:rPr>
          <w:fldChar w:fldCharType="separate"/>
        </w:r>
        <w:r>
          <w:rPr>
            <w:noProof/>
            <w:webHidden/>
          </w:rPr>
          <w:t>14</w:t>
        </w:r>
        <w:r>
          <w:rPr>
            <w:noProof/>
            <w:webHidden/>
          </w:rPr>
          <w:fldChar w:fldCharType="end"/>
        </w:r>
      </w:hyperlink>
    </w:p>
    <w:p w14:paraId="57539B7F" w14:textId="12DCABD1"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6" w:history="1">
        <w:r w:rsidRPr="00437722">
          <w:rPr>
            <w:rStyle w:val="Hiperpovezava"/>
          </w:rPr>
          <w:t>5.3.9</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Regulacijsko stikalo z regulatorjem napetosti</w:t>
        </w:r>
        <w:r>
          <w:rPr>
            <w:noProof/>
            <w:webHidden/>
          </w:rPr>
          <w:tab/>
        </w:r>
        <w:r>
          <w:rPr>
            <w:noProof/>
            <w:webHidden/>
          </w:rPr>
          <w:fldChar w:fldCharType="begin"/>
        </w:r>
        <w:r>
          <w:rPr>
            <w:noProof/>
            <w:webHidden/>
          </w:rPr>
          <w:instrText xml:space="preserve"> PAGEREF _Toc189737466 \h </w:instrText>
        </w:r>
        <w:r>
          <w:rPr>
            <w:noProof/>
            <w:webHidden/>
          </w:rPr>
        </w:r>
        <w:r>
          <w:rPr>
            <w:noProof/>
            <w:webHidden/>
          </w:rPr>
          <w:fldChar w:fldCharType="separate"/>
        </w:r>
        <w:r>
          <w:rPr>
            <w:noProof/>
            <w:webHidden/>
          </w:rPr>
          <w:t>14</w:t>
        </w:r>
        <w:r>
          <w:rPr>
            <w:noProof/>
            <w:webHidden/>
          </w:rPr>
          <w:fldChar w:fldCharType="end"/>
        </w:r>
      </w:hyperlink>
    </w:p>
    <w:p w14:paraId="3D8149B4" w14:textId="19C07723"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7" w:history="1">
        <w:r w:rsidRPr="00437722">
          <w:rPr>
            <w:rStyle w:val="Hiperpovezava"/>
          </w:rPr>
          <w:t>5.3.10</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Pokrov energetskega transformatorja</w:t>
        </w:r>
        <w:r>
          <w:rPr>
            <w:noProof/>
            <w:webHidden/>
          </w:rPr>
          <w:tab/>
        </w:r>
        <w:r>
          <w:rPr>
            <w:noProof/>
            <w:webHidden/>
          </w:rPr>
          <w:fldChar w:fldCharType="begin"/>
        </w:r>
        <w:r>
          <w:rPr>
            <w:noProof/>
            <w:webHidden/>
          </w:rPr>
          <w:instrText xml:space="preserve"> PAGEREF _Toc189737467 \h </w:instrText>
        </w:r>
        <w:r>
          <w:rPr>
            <w:noProof/>
            <w:webHidden/>
          </w:rPr>
        </w:r>
        <w:r>
          <w:rPr>
            <w:noProof/>
            <w:webHidden/>
          </w:rPr>
          <w:fldChar w:fldCharType="separate"/>
        </w:r>
        <w:r>
          <w:rPr>
            <w:noProof/>
            <w:webHidden/>
          </w:rPr>
          <w:t>15</w:t>
        </w:r>
        <w:r>
          <w:rPr>
            <w:noProof/>
            <w:webHidden/>
          </w:rPr>
          <w:fldChar w:fldCharType="end"/>
        </w:r>
      </w:hyperlink>
    </w:p>
    <w:p w14:paraId="23F54DD1" w14:textId="6EFD342C"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8" w:history="1">
        <w:r w:rsidRPr="00437722">
          <w:rPr>
            <w:rStyle w:val="Hiperpovezava"/>
          </w:rPr>
          <w:t>5.3.11</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Skoznjiki</w:t>
        </w:r>
        <w:r>
          <w:rPr>
            <w:noProof/>
            <w:webHidden/>
          </w:rPr>
          <w:tab/>
        </w:r>
        <w:r>
          <w:rPr>
            <w:noProof/>
            <w:webHidden/>
          </w:rPr>
          <w:fldChar w:fldCharType="begin"/>
        </w:r>
        <w:r>
          <w:rPr>
            <w:noProof/>
            <w:webHidden/>
          </w:rPr>
          <w:instrText xml:space="preserve"> PAGEREF _Toc189737468 \h </w:instrText>
        </w:r>
        <w:r>
          <w:rPr>
            <w:noProof/>
            <w:webHidden/>
          </w:rPr>
        </w:r>
        <w:r>
          <w:rPr>
            <w:noProof/>
            <w:webHidden/>
          </w:rPr>
          <w:fldChar w:fldCharType="separate"/>
        </w:r>
        <w:r>
          <w:rPr>
            <w:noProof/>
            <w:webHidden/>
          </w:rPr>
          <w:t>15</w:t>
        </w:r>
        <w:r>
          <w:rPr>
            <w:noProof/>
            <w:webHidden/>
          </w:rPr>
          <w:fldChar w:fldCharType="end"/>
        </w:r>
      </w:hyperlink>
    </w:p>
    <w:p w14:paraId="14B71316" w14:textId="14373B88"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69" w:history="1">
        <w:r w:rsidRPr="00437722">
          <w:rPr>
            <w:rStyle w:val="Hiperpovezava"/>
          </w:rPr>
          <w:t>5.3.12</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Plinski rele (t.i. Buchholz)</w:t>
        </w:r>
        <w:r>
          <w:rPr>
            <w:noProof/>
            <w:webHidden/>
          </w:rPr>
          <w:tab/>
        </w:r>
        <w:r>
          <w:rPr>
            <w:noProof/>
            <w:webHidden/>
          </w:rPr>
          <w:fldChar w:fldCharType="begin"/>
        </w:r>
        <w:r>
          <w:rPr>
            <w:noProof/>
            <w:webHidden/>
          </w:rPr>
          <w:instrText xml:space="preserve"> PAGEREF _Toc189737469 \h </w:instrText>
        </w:r>
        <w:r>
          <w:rPr>
            <w:noProof/>
            <w:webHidden/>
          </w:rPr>
        </w:r>
        <w:r>
          <w:rPr>
            <w:noProof/>
            <w:webHidden/>
          </w:rPr>
          <w:fldChar w:fldCharType="separate"/>
        </w:r>
        <w:r>
          <w:rPr>
            <w:noProof/>
            <w:webHidden/>
          </w:rPr>
          <w:t>16</w:t>
        </w:r>
        <w:r>
          <w:rPr>
            <w:noProof/>
            <w:webHidden/>
          </w:rPr>
          <w:fldChar w:fldCharType="end"/>
        </w:r>
      </w:hyperlink>
    </w:p>
    <w:p w14:paraId="4E63E365" w14:textId="78F0642D"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70" w:history="1">
        <w:r w:rsidRPr="00437722">
          <w:rPr>
            <w:rStyle w:val="Hiperpovezava"/>
          </w:rPr>
          <w:t>5.3.13</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Nadzor nad stanjem transformatorja</w:t>
        </w:r>
        <w:r>
          <w:rPr>
            <w:noProof/>
            <w:webHidden/>
          </w:rPr>
          <w:tab/>
        </w:r>
        <w:r>
          <w:rPr>
            <w:noProof/>
            <w:webHidden/>
          </w:rPr>
          <w:fldChar w:fldCharType="begin"/>
        </w:r>
        <w:r>
          <w:rPr>
            <w:noProof/>
            <w:webHidden/>
          </w:rPr>
          <w:instrText xml:space="preserve"> PAGEREF _Toc189737470 \h </w:instrText>
        </w:r>
        <w:r>
          <w:rPr>
            <w:noProof/>
            <w:webHidden/>
          </w:rPr>
        </w:r>
        <w:r>
          <w:rPr>
            <w:noProof/>
            <w:webHidden/>
          </w:rPr>
          <w:fldChar w:fldCharType="separate"/>
        </w:r>
        <w:r>
          <w:rPr>
            <w:noProof/>
            <w:webHidden/>
          </w:rPr>
          <w:t>16</w:t>
        </w:r>
        <w:r>
          <w:rPr>
            <w:noProof/>
            <w:webHidden/>
          </w:rPr>
          <w:fldChar w:fldCharType="end"/>
        </w:r>
      </w:hyperlink>
    </w:p>
    <w:p w14:paraId="69178091" w14:textId="250C2DB5"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71" w:history="1">
        <w:r w:rsidRPr="00437722">
          <w:rPr>
            <w:rStyle w:val="Hiperpovezava"/>
          </w:rPr>
          <w:t>5.3.14</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Signalna omarica</w:t>
        </w:r>
        <w:r>
          <w:rPr>
            <w:noProof/>
            <w:webHidden/>
          </w:rPr>
          <w:tab/>
        </w:r>
        <w:r>
          <w:rPr>
            <w:noProof/>
            <w:webHidden/>
          </w:rPr>
          <w:fldChar w:fldCharType="begin"/>
        </w:r>
        <w:r>
          <w:rPr>
            <w:noProof/>
            <w:webHidden/>
          </w:rPr>
          <w:instrText xml:space="preserve"> PAGEREF _Toc189737471 \h </w:instrText>
        </w:r>
        <w:r>
          <w:rPr>
            <w:noProof/>
            <w:webHidden/>
          </w:rPr>
        </w:r>
        <w:r>
          <w:rPr>
            <w:noProof/>
            <w:webHidden/>
          </w:rPr>
          <w:fldChar w:fldCharType="separate"/>
        </w:r>
        <w:r>
          <w:rPr>
            <w:noProof/>
            <w:webHidden/>
          </w:rPr>
          <w:t>17</w:t>
        </w:r>
        <w:r>
          <w:rPr>
            <w:noProof/>
            <w:webHidden/>
          </w:rPr>
          <w:fldChar w:fldCharType="end"/>
        </w:r>
      </w:hyperlink>
    </w:p>
    <w:p w14:paraId="45AC2393" w14:textId="57454134"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72" w:history="1">
        <w:r w:rsidRPr="00437722">
          <w:rPr>
            <w:rStyle w:val="Hiperpovezava"/>
          </w:rPr>
          <w:t>5.3.15</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Povezava priključkov signalne omarice z elementi na transformatorju</w:t>
        </w:r>
        <w:r>
          <w:rPr>
            <w:noProof/>
            <w:webHidden/>
          </w:rPr>
          <w:tab/>
        </w:r>
        <w:r>
          <w:rPr>
            <w:noProof/>
            <w:webHidden/>
          </w:rPr>
          <w:fldChar w:fldCharType="begin"/>
        </w:r>
        <w:r>
          <w:rPr>
            <w:noProof/>
            <w:webHidden/>
          </w:rPr>
          <w:instrText xml:space="preserve"> PAGEREF _Toc189737472 \h </w:instrText>
        </w:r>
        <w:r>
          <w:rPr>
            <w:noProof/>
            <w:webHidden/>
          </w:rPr>
        </w:r>
        <w:r>
          <w:rPr>
            <w:noProof/>
            <w:webHidden/>
          </w:rPr>
          <w:fldChar w:fldCharType="separate"/>
        </w:r>
        <w:r>
          <w:rPr>
            <w:noProof/>
            <w:webHidden/>
          </w:rPr>
          <w:t>17</w:t>
        </w:r>
        <w:r>
          <w:rPr>
            <w:noProof/>
            <w:webHidden/>
          </w:rPr>
          <w:fldChar w:fldCharType="end"/>
        </w:r>
      </w:hyperlink>
    </w:p>
    <w:p w14:paraId="77DDA3A1" w14:textId="7DE669A9"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73" w:history="1">
        <w:r w:rsidRPr="00437722">
          <w:rPr>
            <w:rStyle w:val="Hiperpovezava"/>
          </w:rPr>
          <w:t>5.3.16</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Varnostni oddušnik</w:t>
        </w:r>
        <w:r>
          <w:rPr>
            <w:noProof/>
            <w:webHidden/>
          </w:rPr>
          <w:tab/>
        </w:r>
        <w:r>
          <w:rPr>
            <w:noProof/>
            <w:webHidden/>
          </w:rPr>
          <w:fldChar w:fldCharType="begin"/>
        </w:r>
        <w:r>
          <w:rPr>
            <w:noProof/>
            <w:webHidden/>
          </w:rPr>
          <w:instrText xml:space="preserve"> PAGEREF _Toc189737473 \h </w:instrText>
        </w:r>
        <w:r>
          <w:rPr>
            <w:noProof/>
            <w:webHidden/>
          </w:rPr>
        </w:r>
        <w:r>
          <w:rPr>
            <w:noProof/>
            <w:webHidden/>
          </w:rPr>
          <w:fldChar w:fldCharType="separate"/>
        </w:r>
        <w:r>
          <w:rPr>
            <w:noProof/>
            <w:webHidden/>
          </w:rPr>
          <w:t>17</w:t>
        </w:r>
        <w:r>
          <w:rPr>
            <w:noProof/>
            <w:webHidden/>
          </w:rPr>
          <w:fldChar w:fldCharType="end"/>
        </w:r>
      </w:hyperlink>
    </w:p>
    <w:p w14:paraId="0CDB408B" w14:textId="772C9695" w:rsidR="00067AA1" w:rsidRDefault="00067AA1">
      <w:pPr>
        <w:pStyle w:val="Kazalovsebine3"/>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pPr>
      <w:hyperlink w:anchor="_Toc189737474" w:history="1">
        <w:r w:rsidRPr="00437722">
          <w:rPr>
            <w:rStyle w:val="Hiperpovezava"/>
          </w:rPr>
          <w:t>5.3.17</w:t>
        </w:r>
        <w:r>
          <w:rPr>
            <w:rFonts w:asciiTheme="minorHAnsi" w:eastAsiaTheme="minorEastAsia" w:hAnsiTheme="minorHAnsi" w:cstheme="minorBidi"/>
            <w:bCs w:val="0"/>
            <w:iCs w:val="0"/>
            <w:smallCaps w:val="0"/>
            <w:noProof/>
            <w:color w:val="auto"/>
            <w:spacing w:val="0"/>
            <w:kern w:val="2"/>
            <w:sz w:val="22"/>
            <w:szCs w:val="22"/>
            <w:lang w:eastAsia="sl-SI"/>
            <w14:ligatures w14:val="standardContextual"/>
          </w:rPr>
          <w:tab/>
        </w:r>
        <w:r w:rsidRPr="00437722">
          <w:rPr>
            <w:rStyle w:val="Hiperpovezava"/>
          </w:rPr>
          <w:t>Termična zaščita transformatorja</w:t>
        </w:r>
        <w:r>
          <w:rPr>
            <w:noProof/>
            <w:webHidden/>
          </w:rPr>
          <w:tab/>
        </w:r>
        <w:r>
          <w:rPr>
            <w:noProof/>
            <w:webHidden/>
          </w:rPr>
          <w:fldChar w:fldCharType="begin"/>
        </w:r>
        <w:r>
          <w:rPr>
            <w:noProof/>
            <w:webHidden/>
          </w:rPr>
          <w:instrText xml:space="preserve"> PAGEREF _Toc189737474 \h </w:instrText>
        </w:r>
        <w:r>
          <w:rPr>
            <w:noProof/>
            <w:webHidden/>
          </w:rPr>
        </w:r>
        <w:r>
          <w:rPr>
            <w:noProof/>
            <w:webHidden/>
          </w:rPr>
          <w:fldChar w:fldCharType="separate"/>
        </w:r>
        <w:r>
          <w:rPr>
            <w:noProof/>
            <w:webHidden/>
          </w:rPr>
          <w:t>17</w:t>
        </w:r>
        <w:r>
          <w:rPr>
            <w:noProof/>
            <w:webHidden/>
          </w:rPr>
          <w:fldChar w:fldCharType="end"/>
        </w:r>
      </w:hyperlink>
    </w:p>
    <w:p w14:paraId="5247BB15" w14:textId="7A669D08"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75" w:history="1">
        <w:r w:rsidRPr="00437722">
          <w:rPr>
            <w:rStyle w:val="Hiperpovezava"/>
          </w:rPr>
          <w:t>6</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VPLIV NA OKOLJE IN VZD</w:t>
        </w:r>
        <w:r>
          <w:rPr>
            <w:webHidden/>
          </w:rPr>
          <w:tab/>
        </w:r>
        <w:r>
          <w:rPr>
            <w:webHidden/>
          </w:rPr>
          <w:fldChar w:fldCharType="begin"/>
        </w:r>
        <w:r>
          <w:rPr>
            <w:webHidden/>
          </w:rPr>
          <w:instrText xml:space="preserve"> PAGEREF _Toc189737475 \h </w:instrText>
        </w:r>
        <w:r>
          <w:rPr>
            <w:webHidden/>
          </w:rPr>
        </w:r>
        <w:r>
          <w:rPr>
            <w:webHidden/>
          </w:rPr>
          <w:fldChar w:fldCharType="separate"/>
        </w:r>
        <w:r>
          <w:rPr>
            <w:webHidden/>
          </w:rPr>
          <w:t>18</w:t>
        </w:r>
        <w:r>
          <w:rPr>
            <w:webHidden/>
          </w:rPr>
          <w:fldChar w:fldCharType="end"/>
        </w:r>
      </w:hyperlink>
    </w:p>
    <w:p w14:paraId="24E10360" w14:textId="49693A80"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76" w:history="1">
        <w:r w:rsidRPr="00437722">
          <w:rPr>
            <w:rStyle w:val="Hiperpovezava"/>
          </w:rPr>
          <w:t>6.1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Elektromagnetna združljivost (EMC)</w:t>
        </w:r>
        <w:r>
          <w:rPr>
            <w:webHidden/>
          </w:rPr>
          <w:tab/>
        </w:r>
        <w:r>
          <w:rPr>
            <w:webHidden/>
          </w:rPr>
          <w:fldChar w:fldCharType="begin"/>
        </w:r>
        <w:r>
          <w:rPr>
            <w:webHidden/>
          </w:rPr>
          <w:instrText xml:space="preserve"> PAGEREF _Toc189737476 \h </w:instrText>
        </w:r>
        <w:r>
          <w:rPr>
            <w:webHidden/>
          </w:rPr>
        </w:r>
        <w:r>
          <w:rPr>
            <w:webHidden/>
          </w:rPr>
          <w:fldChar w:fldCharType="separate"/>
        </w:r>
        <w:r>
          <w:rPr>
            <w:webHidden/>
          </w:rPr>
          <w:t>18</w:t>
        </w:r>
        <w:r>
          <w:rPr>
            <w:webHidden/>
          </w:rPr>
          <w:fldChar w:fldCharType="end"/>
        </w:r>
      </w:hyperlink>
    </w:p>
    <w:p w14:paraId="674B3F2E" w14:textId="45D1A00F"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77" w:history="1">
        <w:r w:rsidRPr="00437722">
          <w:rPr>
            <w:rStyle w:val="Hiperpovezava"/>
          </w:rPr>
          <w:t>7</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ZAHTEVE ZA NAROČANJE</w:t>
        </w:r>
        <w:r>
          <w:rPr>
            <w:webHidden/>
          </w:rPr>
          <w:tab/>
        </w:r>
        <w:r>
          <w:rPr>
            <w:webHidden/>
          </w:rPr>
          <w:fldChar w:fldCharType="begin"/>
        </w:r>
        <w:r>
          <w:rPr>
            <w:webHidden/>
          </w:rPr>
          <w:instrText xml:space="preserve"> PAGEREF _Toc189737477 \h </w:instrText>
        </w:r>
        <w:r>
          <w:rPr>
            <w:webHidden/>
          </w:rPr>
        </w:r>
        <w:r>
          <w:rPr>
            <w:webHidden/>
          </w:rPr>
          <w:fldChar w:fldCharType="separate"/>
        </w:r>
        <w:r>
          <w:rPr>
            <w:webHidden/>
          </w:rPr>
          <w:t>18</w:t>
        </w:r>
        <w:r>
          <w:rPr>
            <w:webHidden/>
          </w:rPr>
          <w:fldChar w:fldCharType="end"/>
        </w:r>
      </w:hyperlink>
    </w:p>
    <w:p w14:paraId="4CC3C896" w14:textId="650ADE4E"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78" w:history="1">
        <w:r w:rsidRPr="00437722">
          <w:rPr>
            <w:rStyle w:val="Hiperpovezava"/>
          </w:rPr>
          <w:t>7.1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Obseg dobave in storitev</w:t>
        </w:r>
        <w:r>
          <w:rPr>
            <w:webHidden/>
          </w:rPr>
          <w:tab/>
        </w:r>
        <w:r>
          <w:rPr>
            <w:webHidden/>
          </w:rPr>
          <w:fldChar w:fldCharType="begin"/>
        </w:r>
        <w:r>
          <w:rPr>
            <w:webHidden/>
          </w:rPr>
          <w:instrText xml:space="preserve"> PAGEREF _Toc189737478 \h </w:instrText>
        </w:r>
        <w:r>
          <w:rPr>
            <w:webHidden/>
          </w:rPr>
        </w:r>
        <w:r>
          <w:rPr>
            <w:webHidden/>
          </w:rPr>
          <w:fldChar w:fldCharType="separate"/>
        </w:r>
        <w:r>
          <w:rPr>
            <w:webHidden/>
          </w:rPr>
          <w:t>18</w:t>
        </w:r>
        <w:r>
          <w:rPr>
            <w:webHidden/>
          </w:rPr>
          <w:fldChar w:fldCharType="end"/>
        </w:r>
      </w:hyperlink>
    </w:p>
    <w:p w14:paraId="0DF30C85" w14:textId="189C01D2"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79" w:history="1">
        <w:r w:rsidRPr="00437722">
          <w:rPr>
            <w:rStyle w:val="Hiperpovezava"/>
          </w:rPr>
          <w:t>7.2</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Dokumentacija</w:t>
        </w:r>
        <w:r>
          <w:rPr>
            <w:webHidden/>
          </w:rPr>
          <w:tab/>
        </w:r>
        <w:r>
          <w:rPr>
            <w:webHidden/>
          </w:rPr>
          <w:fldChar w:fldCharType="begin"/>
        </w:r>
        <w:r>
          <w:rPr>
            <w:webHidden/>
          </w:rPr>
          <w:instrText xml:space="preserve"> PAGEREF _Toc189737479 \h </w:instrText>
        </w:r>
        <w:r>
          <w:rPr>
            <w:webHidden/>
          </w:rPr>
        </w:r>
        <w:r>
          <w:rPr>
            <w:webHidden/>
          </w:rPr>
          <w:fldChar w:fldCharType="separate"/>
        </w:r>
        <w:r>
          <w:rPr>
            <w:webHidden/>
          </w:rPr>
          <w:t>19</w:t>
        </w:r>
        <w:r>
          <w:rPr>
            <w:webHidden/>
          </w:rPr>
          <w:fldChar w:fldCharType="end"/>
        </w:r>
      </w:hyperlink>
    </w:p>
    <w:p w14:paraId="4033FE9E" w14:textId="445170B1"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0" w:history="1">
        <w:r w:rsidRPr="00437722">
          <w:rPr>
            <w:rStyle w:val="Hiperpovezava"/>
          </w:rPr>
          <w:t>7.3</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Obseg dokumentacije za dobavo opreme in roki predaje</w:t>
        </w:r>
        <w:r>
          <w:rPr>
            <w:webHidden/>
          </w:rPr>
          <w:tab/>
        </w:r>
        <w:r>
          <w:rPr>
            <w:webHidden/>
          </w:rPr>
          <w:fldChar w:fldCharType="begin"/>
        </w:r>
        <w:r>
          <w:rPr>
            <w:webHidden/>
          </w:rPr>
          <w:instrText xml:space="preserve"> PAGEREF _Toc189737480 \h </w:instrText>
        </w:r>
        <w:r>
          <w:rPr>
            <w:webHidden/>
          </w:rPr>
        </w:r>
        <w:r>
          <w:rPr>
            <w:webHidden/>
          </w:rPr>
          <w:fldChar w:fldCharType="separate"/>
        </w:r>
        <w:r>
          <w:rPr>
            <w:webHidden/>
          </w:rPr>
          <w:t>19</w:t>
        </w:r>
        <w:r>
          <w:rPr>
            <w:webHidden/>
          </w:rPr>
          <w:fldChar w:fldCharType="end"/>
        </w:r>
      </w:hyperlink>
    </w:p>
    <w:p w14:paraId="25BBC4FF" w14:textId="3860EDB5"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1" w:history="1">
        <w:r w:rsidRPr="00437722">
          <w:rPr>
            <w:rStyle w:val="Hiperpovezava"/>
          </w:rPr>
          <w:t>7.4</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Garancija</w:t>
        </w:r>
        <w:r>
          <w:rPr>
            <w:webHidden/>
          </w:rPr>
          <w:tab/>
        </w:r>
        <w:r>
          <w:rPr>
            <w:webHidden/>
          </w:rPr>
          <w:fldChar w:fldCharType="begin"/>
        </w:r>
        <w:r>
          <w:rPr>
            <w:webHidden/>
          </w:rPr>
          <w:instrText xml:space="preserve"> PAGEREF _Toc189737481 \h </w:instrText>
        </w:r>
        <w:r>
          <w:rPr>
            <w:webHidden/>
          </w:rPr>
        </w:r>
        <w:r>
          <w:rPr>
            <w:webHidden/>
          </w:rPr>
          <w:fldChar w:fldCharType="separate"/>
        </w:r>
        <w:r>
          <w:rPr>
            <w:webHidden/>
          </w:rPr>
          <w:t>20</w:t>
        </w:r>
        <w:r>
          <w:rPr>
            <w:webHidden/>
          </w:rPr>
          <w:fldChar w:fldCharType="end"/>
        </w:r>
      </w:hyperlink>
    </w:p>
    <w:p w14:paraId="2F813D0F" w14:textId="2A001C0C"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82" w:history="1">
        <w:r w:rsidRPr="00437722">
          <w:rPr>
            <w:rStyle w:val="Hiperpovezava"/>
          </w:rPr>
          <w:t>8</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PREVZEM IN PREIZKUŠANJE</w:t>
        </w:r>
        <w:r>
          <w:rPr>
            <w:webHidden/>
          </w:rPr>
          <w:tab/>
        </w:r>
        <w:r>
          <w:rPr>
            <w:webHidden/>
          </w:rPr>
          <w:fldChar w:fldCharType="begin"/>
        </w:r>
        <w:r>
          <w:rPr>
            <w:webHidden/>
          </w:rPr>
          <w:instrText xml:space="preserve"> PAGEREF _Toc189737482 \h </w:instrText>
        </w:r>
        <w:r>
          <w:rPr>
            <w:webHidden/>
          </w:rPr>
        </w:r>
        <w:r>
          <w:rPr>
            <w:webHidden/>
          </w:rPr>
          <w:fldChar w:fldCharType="separate"/>
        </w:r>
        <w:r>
          <w:rPr>
            <w:webHidden/>
          </w:rPr>
          <w:t>20</w:t>
        </w:r>
        <w:r>
          <w:rPr>
            <w:webHidden/>
          </w:rPr>
          <w:fldChar w:fldCharType="end"/>
        </w:r>
      </w:hyperlink>
    </w:p>
    <w:p w14:paraId="0C103ACD" w14:textId="05ADA586"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3" w:history="1">
        <w:r w:rsidRPr="00437722">
          <w:rPr>
            <w:rStyle w:val="Hiperpovezava"/>
          </w:rPr>
          <w:t>8.1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Preizkušanje energetskega transformatorja</w:t>
        </w:r>
        <w:r>
          <w:rPr>
            <w:webHidden/>
          </w:rPr>
          <w:tab/>
        </w:r>
        <w:r>
          <w:rPr>
            <w:webHidden/>
          </w:rPr>
          <w:fldChar w:fldCharType="begin"/>
        </w:r>
        <w:r>
          <w:rPr>
            <w:webHidden/>
          </w:rPr>
          <w:instrText xml:space="preserve"> PAGEREF _Toc189737483 \h </w:instrText>
        </w:r>
        <w:r>
          <w:rPr>
            <w:webHidden/>
          </w:rPr>
        </w:r>
        <w:r>
          <w:rPr>
            <w:webHidden/>
          </w:rPr>
          <w:fldChar w:fldCharType="separate"/>
        </w:r>
        <w:r>
          <w:rPr>
            <w:webHidden/>
          </w:rPr>
          <w:t>20</w:t>
        </w:r>
        <w:r>
          <w:rPr>
            <w:webHidden/>
          </w:rPr>
          <w:fldChar w:fldCharType="end"/>
        </w:r>
      </w:hyperlink>
    </w:p>
    <w:p w14:paraId="65AC6F7C" w14:textId="4A15EE6F"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4" w:history="1">
        <w:r w:rsidRPr="00437722">
          <w:rPr>
            <w:rStyle w:val="Hiperpovezava"/>
          </w:rPr>
          <w:t>8.2</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Kosovno preizkušanje</w:t>
        </w:r>
        <w:r>
          <w:rPr>
            <w:webHidden/>
          </w:rPr>
          <w:tab/>
        </w:r>
        <w:r>
          <w:rPr>
            <w:webHidden/>
          </w:rPr>
          <w:fldChar w:fldCharType="begin"/>
        </w:r>
        <w:r>
          <w:rPr>
            <w:webHidden/>
          </w:rPr>
          <w:instrText xml:space="preserve"> PAGEREF _Toc189737484 \h </w:instrText>
        </w:r>
        <w:r>
          <w:rPr>
            <w:webHidden/>
          </w:rPr>
        </w:r>
        <w:r>
          <w:rPr>
            <w:webHidden/>
          </w:rPr>
          <w:fldChar w:fldCharType="separate"/>
        </w:r>
        <w:r>
          <w:rPr>
            <w:webHidden/>
          </w:rPr>
          <w:t>20</w:t>
        </w:r>
        <w:r>
          <w:rPr>
            <w:webHidden/>
          </w:rPr>
          <w:fldChar w:fldCharType="end"/>
        </w:r>
      </w:hyperlink>
    </w:p>
    <w:p w14:paraId="233DDDE9" w14:textId="3E111974"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5" w:history="1">
        <w:r w:rsidRPr="00437722">
          <w:rPr>
            <w:rStyle w:val="Hiperpovezava"/>
          </w:rPr>
          <w:t>8.3</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Pregledi transformatorja (FAT, SAT)</w:t>
        </w:r>
        <w:r>
          <w:rPr>
            <w:webHidden/>
          </w:rPr>
          <w:tab/>
        </w:r>
        <w:r>
          <w:rPr>
            <w:webHidden/>
          </w:rPr>
          <w:fldChar w:fldCharType="begin"/>
        </w:r>
        <w:r>
          <w:rPr>
            <w:webHidden/>
          </w:rPr>
          <w:instrText xml:space="preserve"> PAGEREF _Toc189737485 \h </w:instrText>
        </w:r>
        <w:r>
          <w:rPr>
            <w:webHidden/>
          </w:rPr>
        </w:r>
        <w:r>
          <w:rPr>
            <w:webHidden/>
          </w:rPr>
          <w:fldChar w:fldCharType="separate"/>
        </w:r>
        <w:r>
          <w:rPr>
            <w:webHidden/>
          </w:rPr>
          <w:t>20</w:t>
        </w:r>
        <w:r>
          <w:rPr>
            <w:webHidden/>
          </w:rPr>
          <w:fldChar w:fldCharType="end"/>
        </w:r>
      </w:hyperlink>
    </w:p>
    <w:p w14:paraId="177702C6" w14:textId="5896E9F3"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6" w:history="1">
        <w:r w:rsidRPr="00437722">
          <w:rPr>
            <w:rStyle w:val="Hiperpovezava"/>
          </w:rPr>
          <w:t>8.4</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Končni prevzem opreme</w:t>
        </w:r>
        <w:r>
          <w:rPr>
            <w:webHidden/>
          </w:rPr>
          <w:tab/>
        </w:r>
        <w:r>
          <w:rPr>
            <w:webHidden/>
          </w:rPr>
          <w:fldChar w:fldCharType="begin"/>
        </w:r>
        <w:r>
          <w:rPr>
            <w:webHidden/>
          </w:rPr>
          <w:instrText xml:space="preserve"> PAGEREF _Toc189737486 \h </w:instrText>
        </w:r>
        <w:r>
          <w:rPr>
            <w:webHidden/>
          </w:rPr>
        </w:r>
        <w:r>
          <w:rPr>
            <w:webHidden/>
          </w:rPr>
          <w:fldChar w:fldCharType="separate"/>
        </w:r>
        <w:r>
          <w:rPr>
            <w:webHidden/>
          </w:rPr>
          <w:t>21</w:t>
        </w:r>
        <w:r>
          <w:rPr>
            <w:webHidden/>
          </w:rPr>
          <w:fldChar w:fldCharType="end"/>
        </w:r>
      </w:hyperlink>
    </w:p>
    <w:p w14:paraId="4BB21236" w14:textId="24D26548"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7" w:history="1">
        <w:r w:rsidRPr="00437722">
          <w:rPr>
            <w:rStyle w:val="Hiperpovezava"/>
          </w:rPr>
          <w:t>8.5</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Pregled ustreznosti prostorov proizvodnih procesov</w:t>
        </w:r>
        <w:r>
          <w:rPr>
            <w:webHidden/>
          </w:rPr>
          <w:tab/>
        </w:r>
        <w:r>
          <w:rPr>
            <w:webHidden/>
          </w:rPr>
          <w:fldChar w:fldCharType="begin"/>
        </w:r>
        <w:r>
          <w:rPr>
            <w:webHidden/>
          </w:rPr>
          <w:instrText xml:space="preserve"> PAGEREF _Toc189737487 \h </w:instrText>
        </w:r>
        <w:r>
          <w:rPr>
            <w:webHidden/>
          </w:rPr>
        </w:r>
        <w:r>
          <w:rPr>
            <w:webHidden/>
          </w:rPr>
          <w:fldChar w:fldCharType="separate"/>
        </w:r>
        <w:r>
          <w:rPr>
            <w:webHidden/>
          </w:rPr>
          <w:t>21</w:t>
        </w:r>
        <w:r>
          <w:rPr>
            <w:webHidden/>
          </w:rPr>
          <w:fldChar w:fldCharType="end"/>
        </w:r>
      </w:hyperlink>
    </w:p>
    <w:p w14:paraId="097188DF" w14:textId="65BE303F"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88" w:history="1">
        <w:r w:rsidRPr="00437722">
          <w:rPr>
            <w:rStyle w:val="Hiperpovezava"/>
          </w:rPr>
          <w:t>8.6</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Usposabljanja</w:t>
        </w:r>
        <w:r>
          <w:rPr>
            <w:webHidden/>
          </w:rPr>
          <w:tab/>
        </w:r>
        <w:r>
          <w:rPr>
            <w:webHidden/>
          </w:rPr>
          <w:fldChar w:fldCharType="begin"/>
        </w:r>
        <w:r>
          <w:rPr>
            <w:webHidden/>
          </w:rPr>
          <w:instrText xml:space="preserve"> PAGEREF _Toc189737488 \h </w:instrText>
        </w:r>
        <w:r>
          <w:rPr>
            <w:webHidden/>
          </w:rPr>
        </w:r>
        <w:r>
          <w:rPr>
            <w:webHidden/>
          </w:rPr>
          <w:fldChar w:fldCharType="separate"/>
        </w:r>
        <w:r>
          <w:rPr>
            <w:webHidden/>
          </w:rPr>
          <w:t>21</w:t>
        </w:r>
        <w:r>
          <w:rPr>
            <w:webHidden/>
          </w:rPr>
          <w:fldChar w:fldCharType="end"/>
        </w:r>
      </w:hyperlink>
    </w:p>
    <w:p w14:paraId="639C9206" w14:textId="5532B2BB"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89" w:history="1">
        <w:r w:rsidRPr="00437722">
          <w:rPr>
            <w:rStyle w:val="Hiperpovezava"/>
          </w:rPr>
          <w:t>9</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TRANSPORT IN MONTAŽA</w:t>
        </w:r>
        <w:r>
          <w:rPr>
            <w:webHidden/>
          </w:rPr>
          <w:tab/>
        </w:r>
        <w:r>
          <w:rPr>
            <w:webHidden/>
          </w:rPr>
          <w:fldChar w:fldCharType="begin"/>
        </w:r>
        <w:r>
          <w:rPr>
            <w:webHidden/>
          </w:rPr>
          <w:instrText xml:space="preserve"> PAGEREF _Toc189737489 \h </w:instrText>
        </w:r>
        <w:r>
          <w:rPr>
            <w:webHidden/>
          </w:rPr>
        </w:r>
        <w:r>
          <w:rPr>
            <w:webHidden/>
          </w:rPr>
          <w:fldChar w:fldCharType="separate"/>
        </w:r>
        <w:r>
          <w:rPr>
            <w:webHidden/>
          </w:rPr>
          <w:t>21</w:t>
        </w:r>
        <w:r>
          <w:rPr>
            <w:webHidden/>
          </w:rPr>
          <w:fldChar w:fldCharType="end"/>
        </w:r>
      </w:hyperlink>
    </w:p>
    <w:p w14:paraId="089AE72B" w14:textId="15FD195B"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90" w:history="1">
        <w:r w:rsidRPr="00437722">
          <w:rPr>
            <w:rStyle w:val="Hiperpovezava"/>
          </w:rPr>
          <w:t>10</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ZAHTEVE ZA VZDRŽEVANJE</w:t>
        </w:r>
        <w:r>
          <w:rPr>
            <w:webHidden/>
          </w:rPr>
          <w:tab/>
        </w:r>
        <w:r>
          <w:rPr>
            <w:webHidden/>
          </w:rPr>
          <w:fldChar w:fldCharType="begin"/>
        </w:r>
        <w:r>
          <w:rPr>
            <w:webHidden/>
          </w:rPr>
          <w:instrText xml:space="preserve"> PAGEREF _Toc189737490 \h </w:instrText>
        </w:r>
        <w:r>
          <w:rPr>
            <w:webHidden/>
          </w:rPr>
        </w:r>
        <w:r>
          <w:rPr>
            <w:webHidden/>
          </w:rPr>
          <w:fldChar w:fldCharType="separate"/>
        </w:r>
        <w:r>
          <w:rPr>
            <w:webHidden/>
          </w:rPr>
          <w:t>22</w:t>
        </w:r>
        <w:r>
          <w:rPr>
            <w:webHidden/>
          </w:rPr>
          <w:fldChar w:fldCharType="end"/>
        </w:r>
      </w:hyperlink>
    </w:p>
    <w:p w14:paraId="39A3212E" w14:textId="06D8FD7C" w:rsidR="00067AA1" w:rsidRDefault="00067AA1">
      <w:pPr>
        <w:pStyle w:val="Kazalovsebine1"/>
        <w:rPr>
          <w:rFonts w:asciiTheme="minorHAnsi" w:eastAsiaTheme="minorEastAsia" w:hAnsiTheme="minorHAnsi" w:cstheme="minorBidi"/>
          <w:color w:val="auto"/>
          <w:spacing w:val="0"/>
          <w:kern w:val="2"/>
          <w:sz w:val="22"/>
          <w:szCs w:val="22"/>
          <w:lang w:eastAsia="sl-SI"/>
          <w14:ligatures w14:val="standardContextual"/>
        </w:rPr>
      </w:pPr>
      <w:hyperlink w:anchor="_Toc189737491" w:history="1">
        <w:r w:rsidRPr="00437722">
          <w:rPr>
            <w:rStyle w:val="Hiperpovezava"/>
          </w:rPr>
          <w:t>11</w:t>
        </w:r>
        <w:r>
          <w:rPr>
            <w:rFonts w:asciiTheme="minorHAnsi" w:eastAsiaTheme="minorEastAsia" w:hAnsiTheme="minorHAnsi" w:cstheme="minorBidi"/>
            <w:color w:val="auto"/>
            <w:spacing w:val="0"/>
            <w:kern w:val="2"/>
            <w:sz w:val="22"/>
            <w:szCs w:val="22"/>
            <w:lang w:eastAsia="sl-SI"/>
            <w14:ligatures w14:val="standardContextual"/>
          </w:rPr>
          <w:tab/>
        </w:r>
        <w:r w:rsidRPr="00437722">
          <w:rPr>
            <w:rStyle w:val="Hiperpovezava"/>
          </w:rPr>
          <w:t>TABELE TEHNIČNIH ZAHTEV</w:t>
        </w:r>
        <w:r>
          <w:rPr>
            <w:webHidden/>
          </w:rPr>
          <w:tab/>
        </w:r>
        <w:r>
          <w:rPr>
            <w:webHidden/>
          </w:rPr>
          <w:fldChar w:fldCharType="begin"/>
        </w:r>
        <w:r>
          <w:rPr>
            <w:webHidden/>
          </w:rPr>
          <w:instrText xml:space="preserve"> PAGEREF _Toc189737491 \h </w:instrText>
        </w:r>
        <w:r>
          <w:rPr>
            <w:webHidden/>
          </w:rPr>
        </w:r>
        <w:r>
          <w:rPr>
            <w:webHidden/>
          </w:rPr>
          <w:fldChar w:fldCharType="separate"/>
        </w:r>
        <w:r>
          <w:rPr>
            <w:webHidden/>
          </w:rPr>
          <w:t>23</w:t>
        </w:r>
        <w:r>
          <w:rPr>
            <w:webHidden/>
          </w:rPr>
          <w:fldChar w:fldCharType="end"/>
        </w:r>
      </w:hyperlink>
    </w:p>
    <w:p w14:paraId="423CC345" w14:textId="11530131" w:rsidR="00067AA1" w:rsidRDefault="00067AA1">
      <w:pPr>
        <w:pStyle w:val="Kazalovsebine2"/>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pPr>
      <w:hyperlink w:anchor="_Toc189737492" w:history="1">
        <w:r w:rsidRPr="00437722">
          <w:rPr>
            <w:rStyle w:val="Hiperpovezava"/>
          </w:rPr>
          <w:t>11.1</w:t>
        </w:r>
        <w:r>
          <w:rPr>
            <w:rFonts w:asciiTheme="minorHAnsi" w:eastAsiaTheme="minorEastAsia" w:hAnsiTheme="minorHAnsi" w:cstheme="minorBidi"/>
            <w:b w:val="0"/>
            <w:bCs w:val="0"/>
            <w:caps w:val="0"/>
            <w:smallCaps w:val="0"/>
            <w:color w:val="auto"/>
            <w:spacing w:val="0"/>
            <w:kern w:val="2"/>
            <w:sz w:val="22"/>
            <w:szCs w:val="22"/>
            <w:lang w:eastAsia="sl-SI"/>
            <w14:ligatures w14:val="standardContextual"/>
          </w:rPr>
          <w:tab/>
        </w:r>
        <w:r w:rsidRPr="00437722">
          <w:rPr>
            <w:rStyle w:val="Hiperpovezava"/>
          </w:rPr>
          <w:t>ENERGETSKI TRANSFORMATOR NAZIVNE MOČI 31.5 MVA – TABELA TEHNIČNIH ZAHTEV</w:t>
        </w:r>
        <w:r>
          <w:rPr>
            <w:webHidden/>
          </w:rPr>
          <w:tab/>
        </w:r>
        <w:r>
          <w:rPr>
            <w:webHidden/>
          </w:rPr>
          <w:fldChar w:fldCharType="begin"/>
        </w:r>
        <w:r>
          <w:rPr>
            <w:webHidden/>
          </w:rPr>
          <w:instrText xml:space="preserve"> PAGEREF _Toc189737492 \h </w:instrText>
        </w:r>
        <w:r>
          <w:rPr>
            <w:webHidden/>
          </w:rPr>
        </w:r>
        <w:r>
          <w:rPr>
            <w:webHidden/>
          </w:rPr>
          <w:fldChar w:fldCharType="separate"/>
        </w:r>
        <w:r>
          <w:rPr>
            <w:webHidden/>
          </w:rPr>
          <w:t>23</w:t>
        </w:r>
        <w:r>
          <w:rPr>
            <w:webHidden/>
          </w:rPr>
          <w:fldChar w:fldCharType="end"/>
        </w:r>
      </w:hyperlink>
    </w:p>
    <w:p w14:paraId="32667AE3" w14:textId="301BF493" w:rsidR="000A6454" w:rsidRPr="002F35AF" w:rsidRDefault="00C325E2" w:rsidP="002F35AF">
      <w:pPr>
        <w:spacing w:after="0"/>
        <w:rPr>
          <w:rFonts w:ascii="BankGothic Md BT" w:hAnsi="BankGothic Md BT" w:cs="Calibri"/>
          <w:noProof/>
          <w:color w:val="FFFFFF"/>
          <w:szCs w:val="20"/>
        </w:rPr>
      </w:pPr>
      <w:r>
        <w:rPr>
          <w:rFonts w:ascii="BankGothic Md BT" w:hAnsi="BankGothic Md BT" w:cs="Calibri"/>
          <w:noProof/>
          <w:color w:val="FFFFFF"/>
          <w:szCs w:val="20"/>
        </w:rPr>
        <w:fldChar w:fldCharType="end"/>
      </w:r>
    </w:p>
    <w:p w14:paraId="3186A767" w14:textId="36FB3D2A" w:rsidR="00FF6BDA" w:rsidRPr="00924176" w:rsidRDefault="009E6916" w:rsidP="00924176">
      <w:pPr>
        <w:pStyle w:val="NaslovKazal"/>
      </w:pPr>
      <w:r w:rsidRPr="004225EF">
        <w:t>KAZALO SLIK</w:t>
      </w:r>
    </w:p>
    <w:p w14:paraId="06C82D2B" w14:textId="72EC0754" w:rsidR="000167A3" w:rsidRDefault="009E6916">
      <w:pPr>
        <w:pStyle w:val="Kazaloslik"/>
        <w:rPr>
          <w:rFonts w:asciiTheme="minorHAnsi" w:eastAsiaTheme="minorEastAsia" w:hAnsiTheme="minorHAnsi" w:cstheme="minorBidi"/>
          <w:noProof/>
          <w:color w:val="auto"/>
          <w:spacing w:val="0"/>
          <w:kern w:val="2"/>
          <w:sz w:val="22"/>
          <w:lang w:eastAsia="sl-SI"/>
          <w14:ligatures w14:val="standardContextual"/>
        </w:rPr>
      </w:pPr>
      <w:r w:rsidRPr="00132399">
        <w:fldChar w:fldCharType="begin"/>
      </w:r>
      <w:r w:rsidRPr="00132399">
        <w:instrText xml:space="preserve"> TOC \h \z \c "Slika" </w:instrText>
      </w:r>
      <w:r w:rsidRPr="00132399">
        <w:fldChar w:fldCharType="separate"/>
      </w:r>
      <w:hyperlink w:anchor="_Toc178164638" w:history="1">
        <w:r w:rsidR="000167A3" w:rsidRPr="003E2698">
          <w:rPr>
            <w:rStyle w:val="Hiperpovezava"/>
          </w:rPr>
          <w:t>Slika 1:</w:t>
        </w:r>
        <w:r w:rsidR="000167A3">
          <w:rPr>
            <w:rFonts w:asciiTheme="minorHAnsi" w:eastAsiaTheme="minorEastAsia" w:hAnsiTheme="minorHAnsi" w:cstheme="minorBidi"/>
            <w:noProof/>
            <w:color w:val="auto"/>
            <w:spacing w:val="0"/>
            <w:kern w:val="2"/>
            <w:sz w:val="22"/>
            <w:lang w:eastAsia="sl-SI"/>
            <w14:ligatures w14:val="standardContextual"/>
          </w:rPr>
          <w:tab/>
        </w:r>
        <w:r w:rsidR="000167A3" w:rsidRPr="003E2698">
          <w:rPr>
            <w:rStyle w:val="Hiperpovezava"/>
          </w:rPr>
          <w:t>Načelna pritrditev Tr na mesto vgradnje.</w:t>
        </w:r>
        <w:r w:rsidR="000167A3">
          <w:rPr>
            <w:noProof/>
            <w:webHidden/>
          </w:rPr>
          <w:tab/>
        </w:r>
        <w:r w:rsidR="000167A3">
          <w:rPr>
            <w:noProof/>
            <w:webHidden/>
          </w:rPr>
          <w:fldChar w:fldCharType="begin"/>
        </w:r>
        <w:r w:rsidR="000167A3">
          <w:rPr>
            <w:noProof/>
            <w:webHidden/>
          </w:rPr>
          <w:instrText xml:space="preserve"> PAGEREF _Toc178164638 \h </w:instrText>
        </w:r>
        <w:r w:rsidR="000167A3">
          <w:rPr>
            <w:noProof/>
            <w:webHidden/>
          </w:rPr>
        </w:r>
        <w:r w:rsidR="000167A3">
          <w:rPr>
            <w:noProof/>
            <w:webHidden/>
          </w:rPr>
          <w:fldChar w:fldCharType="separate"/>
        </w:r>
        <w:r w:rsidR="001118DB">
          <w:rPr>
            <w:noProof/>
            <w:webHidden/>
          </w:rPr>
          <w:t>12</w:t>
        </w:r>
        <w:r w:rsidR="000167A3">
          <w:rPr>
            <w:noProof/>
            <w:webHidden/>
          </w:rPr>
          <w:fldChar w:fldCharType="end"/>
        </w:r>
      </w:hyperlink>
    </w:p>
    <w:p w14:paraId="487979E7" w14:textId="73B612DD" w:rsidR="000167A3" w:rsidRDefault="000167A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78164639" w:history="1">
        <w:r w:rsidRPr="003E2698">
          <w:rPr>
            <w:rStyle w:val="Hiperpovezava"/>
          </w:rPr>
          <w:t>Slika 2:</w:t>
        </w:r>
        <w:r>
          <w:rPr>
            <w:rFonts w:asciiTheme="minorHAnsi" w:eastAsiaTheme="minorEastAsia" w:hAnsiTheme="minorHAnsi" w:cstheme="minorBidi"/>
            <w:noProof/>
            <w:color w:val="auto"/>
            <w:spacing w:val="0"/>
            <w:kern w:val="2"/>
            <w:sz w:val="22"/>
            <w:lang w:eastAsia="sl-SI"/>
            <w14:ligatures w14:val="standardContextual"/>
          </w:rPr>
          <w:tab/>
        </w:r>
        <w:r w:rsidRPr="003E2698">
          <w:rPr>
            <w:rStyle w:val="Hiperpovezava"/>
          </w:rPr>
          <w:t>Žep za termometrske sonde.</w:t>
        </w:r>
        <w:r>
          <w:rPr>
            <w:noProof/>
            <w:webHidden/>
          </w:rPr>
          <w:tab/>
        </w:r>
        <w:r>
          <w:rPr>
            <w:noProof/>
            <w:webHidden/>
          </w:rPr>
          <w:fldChar w:fldCharType="begin"/>
        </w:r>
        <w:r>
          <w:rPr>
            <w:noProof/>
            <w:webHidden/>
          </w:rPr>
          <w:instrText xml:space="preserve"> PAGEREF _Toc178164639 \h </w:instrText>
        </w:r>
        <w:r>
          <w:rPr>
            <w:noProof/>
            <w:webHidden/>
          </w:rPr>
        </w:r>
        <w:r>
          <w:rPr>
            <w:noProof/>
            <w:webHidden/>
          </w:rPr>
          <w:fldChar w:fldCharType="separate"/>
        </w:r>
        <w:r w:rsidR="001118DB">
          <w:rPr>
            <w:noProof/>
            <w:webHidden/>
          </w:rPr>
          <w:t>14</w:t>
        </w:r>
        <w:r>
          <w:rPr>
            <w:noProof/>
            <w:webHidden/>
          </w:rPr>
          <w:fldChar w:fldCharType="end"/>
        </w:r>
      </w:hyperlink>
    </w:p>
    <w:p w14:paraId="77465DFE" w14:textId="047ECD29" w:rsidR="000167A3" w:rsidRDefault="000167A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78164640" w:history="1">
        <w:r w:rsidRPr="003E2698">
          <w:rPr>
            <w:rStyle w:val="Hiperpovezava"/>
          </w:rPr>
          <w:t>Slika 3:</w:t>
        </w:r>
        <w:r>
          <w:rPr>
            <w:rFonts w:asciiTheme="minorHAnsi" w:eastAsiaTheme="minorEastAsia" w:hAnsiTheme="minorHAnsi" w:cstheme="minorBidi"/>
            <w:noProof/>
            <w:color w:val="auto"/>
            <w:spacing w:val="0"/>
            <w:kern w:val="2"/>
            <w:sz w:val="22"/>
            <w:lang w:eastAsia="sl-SI"/>
            <w14:ligatures w14:val="standardContextual"/>
          </w:rPr>
          <w:tab/>
        </w:r>
        <w:r w:rsidRPr="003E2698">
          <w:rPr>
            <w:rStyle w:val="Hiperpovezava"/>
          </w:rPr>
          <w:t>Razporeditev skoznjikov na pokrovu transformatorja.</w:t>
        </w:r>
        <w:r>
          <w:rPr>
            <w:noProof/>
            <w:webHidden/>
          </w:rPr>
          <w:tab/>
        </w:r>
        <w:r>
          <w:rPr>
            <w:noProof/>
            <w:webHidden/>
          </w:rPr>
          <w:fldChar w:fldCharType="begin"/>
        </w:r>
        <w:r>
          <w:rPr>
            <w:noProof/>
            <w:webHidden/>
          </w:rPr>
          <w:instrText xml:space="preserve"> PAGEREF _Toc178164640 \h </w:instrText>
        </w:r>
        <w:r>
          <w:rPr>
            <w:noProof/>
            <w:webHidden/>
          </w:rPr>
        </w:r>
        <w:r>
          <w:rPr>
            <w:noProof/>
            <w:webHidden/>
          </w:rPr>
          <w:fldChar w:fldCharType="separate"/>
        </w:r>
        <w:r w:rsidR="001118DB">
          <w:rPr>
            <w:noProof/>
            <w:webHidden/>
          </w:rPr>
          <w:t>15</w:t>
        </w:r>
        <w:r>
          <w:rPr>
            <w:noProof/>
            <w:webHidden/>
          </w:rPr>
          <w:fldChar w:fldCharType="end"/>
        </w:r>
      </w:hyperlink>
    </w:p>
    <w:p w14:paraId="1BE8638C" w14:textId="6190D9A0" w:rsidR="00FF6BDA" w:rsidRPr="000A6454" w:rsidRDefault="009E6916" w:rsidP="000A6454">
      <w:pPr>
        <w:pStyle w:val="Kazaloslik"/>
        <w:ind w:left="0" w:firstLine="0"/>
        <w:rPr>
          <w:rFonts w:ascii="BankGothic Md BT" w:hAnsi="BankGothic Md BT" w:cs="Calibri"/>
          <w:noProof/>
          <w:color w:val="FFFFFF"/>
          <w:szCs w:val="20"/>
        </w:rPr>
      </w:pPr>
      <w:r w:rsidRPr="00132399">
        <w:fldChar w:fldCharType="end"/>
      </w:r>
    </w:p>
    <w:p w14:paraId="3D3FAC87" w14:textId="77777777" w:rsidR="00BA3448" w:rsidRPr="00BA3448" w:rsidRDefault="002F1FB7" w:rsidP="00BA3448">
      <w:pPr>
        <w:pStyle w:val="NaslovKazal"/>
      </w:pPr>
      <w:r w:rsidRPr="00B11174">
        <w:t xml:space="preserve">KAZALO </w:t>
      </w:r>
      <w:r>
        <w:t>Razpredelnic</w:t>
      </w:r>
    </w:p>
    <w:p w14:paraId="591ECC8A" w14:textId="14445A9D" w:rsidR="001D5233" w:rsidRDefault="002F1FB7">
      <w:pPr>
        <w:pStyle w:val="Kazaloslik"/>
        <w:rPr>
          <w:rFonts w:asciiTheme="minorHAnsi" w:eastAsiaTheme="minorEastAsia" w:hAnsiTheme="minorHAnsi" w:cstheme="minorBidi"/>
          <w:noProof/>
          <w:color w:val="auto"/>
          <w:spacing w:val="0"/>
          <w:kern w:val="2"/>
          <w:sz w:val="22"/>
          <w:lang w:eastAsia="sl-SI"/>
          <w14:ligatures w14:val="standardContextual"/>
        </w:rPr>
      </w:pPr>
      <w:r w:rsidRPr="00793555">
        <w:rPr>
          <w:strike/>
        </w:rPr>
        <w:fldChar w:fldCharType="begin"/>
      </w:r>
      <w:r w:rsidRPr="00793555">
        <w:rPr>
          <w:strike/>
        </w:rPr>
        <w:instrText xml:space="preserve"> TOC \h \z \c "Tabela" </w:instrText>
      </w:r>
      <w:r w:rsidRPr="00793555">
        <w:rPr>
          <w:strike/>
        </w:rPr>
        <w:fldChar w:fldCharType="separate"/>
      </w:r>
      <w:hyperlink w:anchor="_Toc189737493" w:history="1">
        <w:r w:rsidR="001D5233" w:rsidRPr="005710B6">
          <w:rPr>
            <w:rStyle w:val="Hiperpovezava"/>
          </w:rPr>
          <w:t>Tabela 1:</w:t>
        </w:r>
        <w:r w:rsidR="001D5233">
          <w:rPr>
            <w:rFonts w:asciiTheme="minorHAnsi" w:eastAsiaTheme="minorEastAsia" w:hAnsiTheme="minorHAnsi" w:cstheme="minorBidi"/>
            <w:noProof/>
            <w:color w:val="auto"/>
            <w:spacing w:val="0"/>
            <w:kern w:val="2"/>
            <w:sz w:val="22"/>
            <w:lang w:eastAsia="sl-SI"/>
            <w14:ligatures w14:val="standardContextual"/>
          </w:rPr>
          <w:tab/>
        </w:r>
        <w:r w:rsidR="001D5233" w:rsidRPr="005710B6">
          <w:rPr>
            <w:rStyle w:val="Hiperpovezava"/>
          </w:rPr>
          <w:t>Kratkostična napetost Tr v odvisnosti od položaja regulacijskega stikala</w:t>
        </w:r>
        <w:r w:rsidR="001D5233">
          <w:rPr>
            <w:noProof/>
            <w:webHidden/>
          </w:rPr>
          <w:tab/>
        </w:r>
        <w:r w:rsidR="001D5233">
          <w:rPr>
            <w:noProof/>
            <w:webHidden/>
          </w:rPr>
          <w:fldChar w:fldCharType="begin"/>
        </w:r>
        <w:r w:rsidR="001D5233">
          <w:rPr>
            <w:noProof/>
            <w:webHidden/>
          </w:rPr>
          <w:instrText xml:space="preserve"> PAGEREF _Toc189737493 \h </w:instrText>
        </w:r>
        <w:r w:rsidR="001D5233">
          <w:rPr>
            <w:noProof/>
            <w:webHidden/>
          </w:rPr>
        </w:r>
        <w:r w:rsidR="001D5233">
          <w:rPr>
            <w:noProof/>
            <w:webHidden/>
          </w:rPr>
          <w:fldChar w:fldCharType="separate"/>
        </w:r>
        <w:r w:rsidR="001D5233">
          <w:rPr>
            <w:noProof/>
            <w:webHidden/>
          </w:rPr>
          <w:t>9</w:t>
        </w:r>
        <w:r w:rsidR="001D5233">
          <w:rPr>
            <w:noProof/>
            <w:webHidden/>
          </w:rPr>
          <w:fldChar w:fldCharType="end"/>
        </w:r>
      </w:hyperlink>
    </w:p>
    <w:p w14:paraId="0D99BF40" w14:textId="560DA2F9"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494" w:history="1">
        <w:r w:rsidRPr="005710B6">
          <w:rPr>
            <w:rStyle w:val="Hiperpovezava"/>
          </w:rPr>
          <w:t>Tabela 2:</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Standardne vrednosti izolacije faznih navitij, nevtralnih točk in skoznjikov</w:t>
        </w:r>
        <w:r>
          <w:rPr>
            <w:noProof/>
            <w:webHidden/>
          </w:rPr>
          <w:tab/>
        </w:r>
        <w:r>
          <w:rPr>
            <w:noProof/>
            <w:webHidden/>
          </w:rPr>
          <w:fldChar w:fldCharType="begin"/>
        </w:r>
        <w:r>
          <w:rPr>
            <w:noProof/>
            <w:webHidden/>
          </w:rPr>
          <w:instrText xml:space="preserve"> PAGEREF _Toc189737494 \h </w:instrText>
        </w:r>
        <w:r>
          <w:rPr>
            <w:noProof/>
            <w:webHidden/>
          </w:rPr>
        </w:r>
        <w:r>
          <w:rPr>
            <w:noProof/>
            <w:webHidden/>
          </w:rPr>
          <w:fldChar w:fldCharType="separate"/>
        </w:r>
        <w:r>
          <w:rPr>
            <w:noProof/>
            <w:webHidden/>
          </w:rPr>
          <w:t>10</w:t>
        </w:r>
        <w:r>
          <w:rPr>
            <w:noProof/>
            <w:webHidden/>
          </w:rPr>
          <w:fldChar w:fldCharType="end"/>
        </w:r>
      </w:hyperlink>
    </w:p>
    <w:p w14:paraId="5E4AAA0D" w14:textId="39F7D8C3"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495" w:history="1">
        <w:r w:rsidRPr="005710B6">
          <w:rPr>
            <w:rStyle w:val="Hiperpovezava"/>
          </w:rPr>
          <w:t>Tabela 3:</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Moči Tr glede na način hlajenja ONAN in ONAN / ONAF</w:t>
        </w:r>
        <w:r>
          <w:rPr>
            <w:noProof/>
            <w:webHidden/>
          </w:rPr>
          <w:tab/>
        </w:r>
        <w:r>
          <w:rPr>
            <w:noProof/>
            <w:webHidden/>
          </w:rPr>
          <w:fldChar w:fldCharType="begin"/>
        </w:r>
        <w:r>
          <w:rPr>
            <w:noProof/>
            <w:webHidden/>
          </w:rPr>
          <w:instrText xml:space="preserve"> PAGEREF _Toc189737495 \h </w:instrText>
        </w:r>
        <w:r>
          <w:rPr>
            <w:noProof/>
            <w:webHidden/>
          </w:rPr>
        </w:r>
        <w:r>
          <w:rPr>
            <w:noProof/>
            <w:webHidden/>
          </w:rPr>
          <w:fldChar w:fldCharType="separate"/>
        </w:r>
        <w:r>
          <w:rPr>
            <w:noProof/>
            <w:webHidden/>
          </w:rPr>
          <w:t>10</w:t>
        </w:r>
        <w:r>
          <w:rPr>
            <w:noProof/>
            <w:webHidden/>
          </w:rPr>
          <w:fldChar w:fldCharType="end"/>
        </w:r>
      </w:hyperlink>
    </w:p>
    <w:p w14:paraId="716AB094" w14:textId="52755562"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496" w:history="1">
        <w:r w:rsidRPr="005710B6">
          <w:rPr>
            <w:rStyle w:val="Hiperpovezava"/>
          </w:rPr>
          <w:t>Tabela 4:</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Minimalni indeks konične učinkovitosti za velike transformatorje potopljene v tekočino po tabeli I.7 uredbe [2.1.4]</w:t>
        </w:r>
        <w:r>
          <w:rPr>
            <w:noProof/>
            <w:webHidden/>
          </w:rPr>
          <w:tab/>
        </w:r>
        <w:r>
          <w:rPr>
            <w:noProof/>
            <w:webHidden/>
          </w:rPr>
          <w:fldChar w:fldCharType="begin"/>
        </w:r>
        <w:r>
          <w:rPr>
            <w:noProof/>
            <w:webHidden/>
          </w:rPr>
          <w:instrText xml:space="preserve"> PAGEREF _Toc189737496 \h </w:instrText>
        </w:r>
        <w:r>
          <w:rPr>
            <w:noProof/>
            <w:webHidden/>
          </w:rPr>
        </w:r>
        <w:r>
          <w:rPr>
            <w:noProof/>
            <w:webHidden/>
          </w:rPr>
          <w:fldChar w:fldCharType="separate"/>
        </w:r>
        <w:r>
          <w:rPr>
            <w:noProof/>
            <w:webHidden/>
          </w:rPr>
          <w:t>11</w:t>
        </w:r>
        <w:r>
          <w:rPr>
            <w:noProof/>
            <w:webHidden/>
          </w:rPr>
          <w:fldChar w:fldCharType="end"/>
        </w:r>
      </w:hyperlink>
    </w:p>
    <w:p w14:paraId="25050146" w14:textId="57121E0B"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497" w:history="1">
        <w:r w:rsidRPr="005710B6">
          <w:rPr>
            <w:rStyle w:val="Hiperpovezava"/>
          </w:rPr>
          <w:t>Tabela 5:</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Informativne izgube na transformatorjih nazivne moči 20 MVA:</w:t>
        </w:r>
        <w:r>
          <w:rPr>
            <w:noProof/>
            <w:webHidden/>
          </w:rPr>
          <w:tab/>
        </w:r>
        <w:r>
          <w:rPr>
            <w:noProof/>
            <w:webHidden/>
          </w:rPr>
          <w:fldChar w:fldCharType="begin"/>
        </w:r>
        <w:r>
          <w:rPr>
            <w:noProof/>
            <w:webHidden/>
          </w:rPr>
          <w:instrText xml:space="preserve"> PAGEREF _Toc189737497 \h </w:instrText>
        </w:r>
        <w:r>
          <w:rPr>
            <w:noProof/>
            <w:webHidden/>
          </w:rPr>
        </w:r>
        <w:r>
          <w:rPr>
            <w:noProof/>
            <w:webHidden/>
          </w:rPr>
          <w:fldChar w:fldCharType="separate"/>
        </w:r>
        <w:r>
          <w:rPr>
            <w:noProof/>
            <w:webHidden/>
          </w:rPr>
          <w:t>11</w:t>
        </w:r>
        <w:r>
          <w:rPr>
            <w:noProof/>
            <w:webHidden/>
          </w:rPr>
          <w:fldChar w:fldCharType="end"/>
        </w:r>
      </w:hyperlink>
    </w:p>
    <w:p w14:paraId="4C0E964C" w14:textId="173A598E"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498" w:history="1">
        <w:r w:rsidRPr="005710B6">
          <w:rPr>
            <w:rStyle w:val="Hiperpovezava"/>
          </w:rPr>
          <w:t>Tabela 6:</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Informativne izgube na transformatorjih nazivne moči 31,5 MVA:</w:t>
        </w:r>
        <w:r>
          <w:rPr>
            <w:noProof/>
            <w:webHidden/>
          </w:rPr>
          <w:tab/>
        </w:r>
        <w:r>
          <w:rPr>
            <w:noProof/>
            <w:webHidden/>
          </w:rPr>
          <w:fldChar w:fldCharType="begin"/>
        </w:r>
        <w:r>
          <w:rPr>
            <w:noProof/>
            <w:webHidden/>
          </w:rPr>
          <w:instrText xml:space="preserve"> PAGEREF _Toc189737498 \h </w:instrText>
        </w:r>
        <w:r>
          <w:rPr>
            <w:noProof/>
            <w:webHidden/>
          </w:rPr>
        </w:r>
        <w:r>
          <w:rPr>
            <w:noProof/>
            <w:webHidden/>
          </w:rPr>
          <w:fldChar w:fldCharType="separate"/>
        </w:r>
        <w:r>
          <w:rPr>
            <w:noProof/>
            <w:webHidden/>
          </w:rPr>
          <w:t>12</w:t>
        </w:r>
        <w:r>
          <w:rPr>
            <w:noProof/>
            <w:webHidden/>
          </w:rPr>
          <w:fldChar w:fldCharType="end"/>
        </w:r>
      </w:hyperlink>
    </w:p>
    <w:p w14:paraId="66A8C077" w14:textId="6250D41E"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499" w:history="1">
        <w:r w:rsidRPr="005710B6">
          <w:rPr>
            <w:rStyle w:val="Hiperpovezava"/>
          </w:rPr>
          <w:t>Tabela 7:</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 xml:space="preserve"> Informativne izgube na transformatorjih nazivne moči 40 MVA:</w:t>
        </w:r>
        <w:r>
          <w:rPr>
            <w:noProof/>
            <w:webHidden/>
          </w:rPr>
          <w:tab/>
        </w:r>
        <w:r>
          <w:rPr>
            <w:noProof/>
            <w:webHidden/>
          </w:rPr>
          <w:fldChar w:fldCharType="begin"/>
        </w:r>
        <w:r>
          <w:rPr>
            <w:noProof/>
            <w:webHidden/>
          </w:rPr>
          <w:instrText xml:space="preserve"> PAGEREF _Toc189737499 \h </w:instrText>
        </w:r>
        <w:r>
          <w:rPr>
            <w:noProof/>
            <w:webHidden/>
          </w:rPr>
        </w:r>
        <w:r>
          <w:rPr>
            <w:noProof/>
            <w:webHidden/>
          </w:rPr>
          <w:fldChar w:fldCharType="separate"/>
        </w:r>
        <w:r>
          <w:rPr>
            <w:noProof/>
            <w:webHidden/>
          </w:rPr>
          <w:t>12</w:t>
        </w:r>
        <w:r>
          <w:rPr>
            <w:noProof/>
            <w:webHidden/>
          </w:rPr>
          <w:fldChar w:fldCharType="end"/>
        </w:r>
      </w:hyperlink>
    </w:p>
    <w:p w14:paraId="72EC93C8" w14:textId="681A3E98"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500" w:history="1">
        <w:r w:rsidRPr="005710B6">
          <w:rPr>
            <w:rStyle w:val="Hiperpovezava"/>
          </w:rPr>
          <w:t>Tabela 8:</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Informativne dimenzije in teža</w:t>
        </w:r>
        <w:r>
          <w:rPr>
            <w:noProof/>
            <w:webHidden/>
          </w:rPr>
          <w:tab/>
        </w:r>
        <w:r>
          <w:rPr>
            <w:noProof/>
            <w:webHidden/>
          </w:rPr>
          <w:fldChar w:fldCharType="begin"/>
        </w:r>
        <w:r>
          <w:rPr>
            <w:noProof/>
            <w:webHidden/>
          </w:rPr>
          <w:instrText xml:space="preserve"> PAGEREF _Toc189737500 \h </w:instrText>
        </w:r>
        <w:r>
          <w:rPr>
            <w:noProof/>
            <w:webHidden/>
          </w:rPr>
        </w:r>
        <w:r>
          <w:rPr>
            <w:noProof/>
            <w:webHidden/>
          </w:rPr>
          <w:fldChar w:fldCharType="separate"/>
        </w:r>
        <w:r>
          <w:rPr>
            <w:noProof/>
            <w:webHidden/>
          </w:rPr>
          <w:t>12</w:t>
        </w:r>
        <w:r>
          <w:rPr>
            <w:noProof/>
            <w:webHidden/>
          </w:rPr>
          <w:fldChar w:fldCharType="end"/>
        </w:r>
      </w:hyperlink>
    </w:p>
    <w:p w14:paraId="78EE57D7" w14:textId="2F5A8F30" w:rsidR="001D5233" w:rsidRDefault="001D5233">
      <w:pPr>
        <w:pStyle w:val="Kazaloslik"/>
        <w:rPr>
          <w:rFonts w:asciiTheme="minorHAnsi" w:eastAsiaTheme="minorEastAsia" w:hAnsiTheme="minorHAnsi" w:cstheme="minorBidi"/>
          <w:noProof/>
          <w:color w:val="auto"/>
          <w:spacing w:val="0"/>
          <w:kern w:val="2"/>
          <w:sz w:val="22"/>
          <w:lang w:eastAsia="sl-SI"/>
          <w14:ligatures w14:val="standardContextual"/>
        </w:rPr>
      </w:pPr>
      <w:hyperlink w:anchor="_Toc189737501" w:history="1">
        <w:r w:rsidRPr="005710B6">
          <w:rPr>
            <w:rStyle w:val="Hiperpovezava"/>
          </w:rPr>
          <w:t>Tabela 10:</w:t>
        </w:r>
        <w:r>
          <w:rPr>
            <w:rFonts w:asciiTheme="minorHAnsi" w:eastAsiaTheme="minorEastAsia" w:hAnsiTheme="minorHAnsi" w:cstheme="minorBidi"/>
            <w:noProof/>
            <w:color w:val="auto"/>
            <w:spacing w:val="0"/>
            <w:kern w:val="2"/>
            <w:sz w:val="22"/>
            <w:lang w:eastAsia="sl-SI"/>
            <w14:ligatures w14:val="standardContextual"/>
          </w:rPr>
          <w:tab/>
        </w:r>
        <w:r w:rsidRPr="005710B6">
          <w:rPr>
            <w:rStyle w:val="Hiperpovezava"/>
          </w:rPr>
          <w:t>Tabela tehničnih zahtev za energetski transformator moči 31,5 MVA</w:t>
        </w:r>
        <w:r>
          <w:rPr>
            <w:noProof/>
            <w:webHidden/>
          </w:rPr>
          <w:tab/>
        </w:r>
        <w:r>
          <w:rPr>
            <w:noProof/>
            <w:webHidden/>
          </w:rPr>
          <w:fldChar w:fldCharType="begin"/>
        </w:r>
        <w:r>
          <w:rPr>
            <w:noProof/>
            <w:webHidden/>
          </w:rPr>
          <w:instrText xml:space="preserve"> PAGEREF _Toc189737501 \h </w:instrText>
        </w:r>
        <w:r>
          <w:rPr>
            <w:noProof/>
            <w:webHidden/>
          </w:rPr>
        </w:r>
        <w:r>
          <w:rPr>
            <w:noProof/>
            <w:webHidden/>
          </w:rPr>
          <w:fldChar w:fldCharType="separate"/>
        </w:r>
        <w:r>
          <w:rPr>
            <w:noProof/>
            <w:webHidden/>
          </w:rPr>
          <w:t>23</w:t>
        </w:r>
        <w:r>
          <w:rPr>
            <w:noProof/>
            <w:webHidden/>
          </w:rPr>
          <w:fldChar w:fldCharType="end"/>
        </w:r>
      </w:hyperlink>
    </w:p>
    <w:p w14:paraId="4E7A4CBB" w14:textId="03FFF5A6" w:rsidR="002F0A2B" w:rsidRDefault="002F1FB7" w:rsidP="00A62AC4">
      <w:pPr>
        <w:pStyle w:val="Naslov1"/>
        <w:numPr>
          <w:ilvl w:val="0"/>
          <w:numId w:val="0"/>
        </w:numPr>
        <w:rPr>
          <w:strike/>
        </w:rPr>
      </w:pPr>
      <w:r w:rsidRPr="00793555">
        <w:rPr>
          <w:strike/>
        </w:rPr>
        <w:fldChar w:fldCharType="end"/>
      </w:r>
      <w:bookmarkStart w:id="1" w:name="_Toc516556580"/>
      <w:bookmarkStart w:id="2" w:name="_Toc128485333"/>
    </w:p>
    <w:p w14:paraId="0CA97F10" w14:textId="77777777" w:rsidR="00A62AC4" w:rsidRPr="00A62AC4" w:rsidRDefault="00A62AC4" w:rsidP="00A62AC4"/>
    <w:p w14:paraId="7022C6B2" w14:textId="605CC140" w:rsidR="00BC0798" w:rsidRDefault="00BB5FC6" w:rsidP="00BB5FC6">
      <w:pPr>
        <w:pStyle w:val="Naslov1"/>
      </w:pPr>
      <w:bookmarkStart w:id="3" w:name="_Toc189737432"/>
      <w:r>
        <w:lastRenderedPageBreak/>
        <w:t>REFERENČNI DOKUMENTI</w:t>
      </w:r>
      <w:bookmarkEnd w:id="3"/>
    </w:p>
    <w:p w14:paraId="4B7B398D" w14:textId="463B7149" w:rsidR="00AD25BD" w:rsidRPr="00667477" w:rsidRDefault="00AD25BD" w:rsidP="00AD25BD">
      <w:r w:rsidRPr="00667477">
        <w:t xml:space="preserve">Energetski transformatorji morajo biti </w:t>
      </w:r>
      <w:r w:rsidR="00674B99">
        <w:t>izdelani</w:t>
      </w:r>
      <w:r w:rsidRPr="00667477">
        <w:t xml:space="preserve"> na osnovi najnovejših tehničnih </w:t>
      </w:r>
      <w:r w:rsidR="00674B99">
        <w:t xml:space="preserve">zahtev, </w:t>
      </w:r>
      <w:r w:rsidR="006B38E4">
        <w:t>preverjeno</w:t>
      </w:r>
      <w:r w:rsidR="00674B99">
        <w:t xml:space="preserve"> tehn</w:t>
      </w:r>
      <w:r w:rsidR="006B38E4">
        <w:t>ologijo</w:t>
      </w:r>
      <w:r w:rsidRPr="00667477">
        <w:t xml:space="preserve"> </w:t>
      </w:r>
      <w:r w:rsidR="00674B99">
        <w:t>ter</w:t>
      </w:r>
      <w:r w:rsidRPr="00667477">
        <w:t xml:space="preserve"> dobavljen</w:t>
      </w:r>
      <w:r w:rsidR="00674B99">
        <w:t>i</w:t>
      </w:r>
      <w:r w:rsidRPr="00667477">
        <w:t xml:space="preserve"> skup</w:t>
      </w:r>
      <w:r w:rsidR="00674B99">
        <w:t>aj</w:t>
      </w:r>
      <w:r w:rsidRPr="00667477">
        <w:t xml:space="preserve"> z vsemi pomožnimi napravami in priborom.</w:t>
      </w:r>
    </w:p>
    <w:p w14:paraId="728028DD" w14:textId="035E726B" w:rsidR="00AD25BD" w:rsidRPr="00964CC2" w:rsidRDefault="00AD25BD" w:rsidP="00AD25BD">
      <w:r w:rsidRPr="00964CC2">
        <w:t xml:space="preserve">Če </w:t>
      </w:r>
      <w:r w:rsidR="00F364FE">
        <w:t>ni dodatnih</w:t>
      </w:r>
      <w:r w:rsidR="00C673F2">
        <w:t xml:space="preserve"> ali posebnih</w:t>
      </w:r>
      <w:r w:rsidR="00F364FE">
        <w:t xml:space="preserve"> </w:t>
      </w:r>
      <w:r w:rsidRPr="00964CC2">
        <w:t>tehničnih pogoj</w:t>
      </w:r>
      <w:r w:rsidR="00F364FE">
        <w:t>ev</w:t>
      </w:r>
      <w:r w:rsidRPr="00964CC2">
        <w:t xml:space="preserve">, morajo načrtovanje, konstrukcija, materiali, izdelava, montaža </w:t>
      </w:r>
      <w:r w:rsidR="00F364FE">
        <w:t>ter</w:t>
      </w:r>
      <w:r w:rsidRPr="00964CC2">
        <w:t xml:space="preserve"> preizkušanje ustrezati veljavnim standardom.</w:t>
      </w:r>
    </w:p>
    <w:p w14:paraId="5EC5AA3A" w14:textId="24B2EBF8" w:rsidR="00AD25BD" w:rsidRPr="00A7598D" w:rsidRDefault="00AD25BD" w:rsidP="008A522E">
      <w:r w:rsidRPr="00A7598D">
        <w:t xml:space="preserve">Če </w:t>
      </w:r>
      <w:r w:rsidR="00A61920">
        <w:t xml:space="preserve">za določene zahteve ne obstajajo </w:t>
      </w:r>
      <w:r w:rsidRPr="00A7598D">
        <w:t>SIST, EN, IEC ali ISO standard</w:t>
      </w:r>
      <w:r w:rsidR="00A61920">
        <w:t>i</w:t>
      </w:r>
      <w:r w:rsidR="00241154">
        <w:t xml:space="preserve"> ali </w:t>
      </w:r>
      <w:r w:rsidR="008A522E">
        <w:t xml:space="preserve">strokovne </w:t>
      </w:r>
      <w:r w:rsidR="00241154">
        <w:t>publikacije</w:t>
      </w:r>
      <w:r w:rsidRPr="00A7598D">
        <w:t xml:space="preserve">, </w:t>
      </w:r>
      <w:r w:rsidR="00A61920">
        <w:t xml:space="preserve">se </w:t>
      </w:r>
      <w:r w:rsidRPr="00A7598D">
        <w:t>lahko</w:t>
      </w:r>
      <w:r w:rsidR="00241154">
        <w:t>,</w:t>
      </w:r>
      <w:r w:rsidR="00A61920">
        <w:t xml:space="preserve"> v dogovoru z naročnikom</w:t>
      </w:r>
      <w:r w:rsidR="00241154">
        <w:t>,</w:t>
      </w:r>
      <w:r w:rsidR="00A61920">
        <w:t xml:space="preserve"> uporabi</w:t>
      </w:r>
      <w:r w:rsidR="00356D1D">
        <w:t>jo tudi</w:t>
      </w:r>
      <w:r w:rsidR="00241154">
        <w:t xml:space="preserve"> standardi ali </w:t>
      </w:r>
      <w:r w:rsidR="008A522E">
        <w:t xml:space="preserve">strokovne </w:t>
      </w:r>
      <w:r w:rsidR="00241154">
        <w:t>publikacije</w:t>
      </w:r>
      <w:r w:rsidR="00356D1D">
        <w:t xml:space="preserve"> drugi</w:t>
      </w:r>
      <w:r w:rsidR="00241154">
        <w:t>h tehničnih organizacij (DIN, VDE, BSI</w:t>
      </w:r>
      <w:r w:rsidR="008A522E">
        <w:t>, IEEE, CEN CENELEC ipd.</w:t>
      </w:r>
      <w:r w:rsidR="00241154">
        <w:t>)</w:t>
      </w:r>
      <w:r w:rsidR="00356D1D">
        <w:t>.</w:t>
      </w:r>
    </w:p>
    <w:p w14:paraId="2D2ADA90" w14:textId="77777777" w:rsidR="002F0A2B" w:rsidRPr="00926390" w:rsidRDefault="002F0A2B" w:rsidP="002F0A2B">
      <w:pPr>
        <w:pStyle w:val="Naslov2"/>
      </w:pPr>
      <w:bookmarkStart w:id="4" w:name="_Toc382403864"/>
      <w:bookmarkStart w:id="5" w:name="_Toc50367463"/>
      <w:bookmarkStart w:id="6" w:name="_Toc159830865"/>
      <w:bookmarkStart w:id="7" w:name="_Toc189737433"/>
      <w:r w:rsidRPr="00926390">
        <w:t>Predpisi</w:t>
      </w:r>
      <w:bookmarkEnd w:id="4"/>
      <w:bookmarkEnd w:id="5"/>
      <w:bookmarkEnd w:id="6"/>
      <w:bookmarkEnd w:id="7"/>
    </w:p>
    <w:p w14:paraId="571705B1" w14:textId="0C58F746" w:rsidR="001C4747" w:rsidRDefault="002F0A2B" w:rsidP="00146CAF">
      <w:pPr>
        <w:spacing w:after="40"/>
        <w:ind w:left="1417" w:hanging="992"/>
      </w:pPr>
      <w:bookmarkStart w:id="8" w:name="P211"/>
      <w:r>
        <w:t>[2.1.1]</w:t>
      </w:r>
      <w:bookmarkEnd w:id="8"/>
      <w:r>
        <w:tab/>
      </w:r>
      <w:r w:rsidRPr="00AF0F1B">
        <w:t>Gradbeni zakon (</w:t>
      </w:r>
      <w:r w:rsidRPr="00460C6E">
        <w:t xml:space="preserve">Uradni list RS, št. 61/17, 72/17 – </w:t>
      </w:r>
      <w:proofErr w:type="spellStart"/>
      <w:r w:rsidRPr="00460C6E">
        <w:t>popr</w:t>
      </w:r>
      <w:proofErr w:type="spellEnd"/>
      <w:r w:rsidRPr="00460C6E">
        <w:t>. in 65/20</w:t>
      </w:r>
      <w:r w:rsidRPr="00AF0F1B">
        <w:t>)</w:t>
      </w:r>
    </w:p>
    <w:p w14:paraId="0D193325" w14:textId="6A9C8CD1" w:rsidR="001C4747" w:rsidRDefault="001C4747" w:rsidP="00146CAF">
      <w:pPr>
        <w:spacing w:after="40"/>
        <w:ind w:left="1417" w:hanging="992"/>
      </w:pPr>
      <w:bookmarkStart w:id="9" w:name="P212"/>
      <w:r>
        <w:t>[2.1.</w:t>
      </w:r>
      <w:r w:rsidR="000D54F2">
        <w:t>2</w:t>
      </w:r>
      <w:r>
        <w:t>]</w:t>
      </w:r>
      <w:bookmarkEnd w:id="9"/>
      <w:r>
        <w:tab/>
        <w:t>EZ-1 Energetski zakon</w:t>
      </w:r>
    </w:p>
    <w:p w14:paraId="1B82B4CE" w14:textId="489810F0" w:rsidR="003C40BE" w:rsidRDefault="003C40BE" w:rsidP="00E53C73">
      <w:pPr>
        <w:ind w:left="1417" w:hanging="992"/>
      </w:pPr>
      <w:bookmarkStart w:id="10" w:name="P213"/>
      <w:r>
        <w:t>[2.1.</w:t>
      </w:r>
      <w:r w:rsidR="000D54F2">
        <w:t>3</w:t>
      </w:r>
      <w:r>
        <w:t>]</w:t>
      </w:r>
      <w:bookmarkEnd w:id="10"/>
      <w:r>
        <w:tab/>
      </w:r>
      <w:r w:rsidR="00E53C73">
        <w:t>Uredba komisije (EU) št. 548/2014 o izvajanju Direktive 2009/125/ES Evropskega parlamenta in Sveta glede majhnih, srednjih in velikih transformatorjev</w:t>
      </w:r>
    </w:p>
    <w:p w14:paraId="3EC63CF3" w14:textId="6FE185BE" w:rsidR="00A82E17" w:rsidRDefault="00A82E17" w:rsidP="00A82E17">
      <w:pPr>
        <w:ind w:left="1417" w:hanging="992"/>
      </w:pPr>
      <w:bookmarkStart w:id="11" w:name="P214"/>
      <w:r>
        <w:t>[2.1.</w:t>
      </w:r>
      <w:r w:rsidR="000D54F2">
        <w:t>4</w:t>
      </w:r>
      <w:r>
        <w:t>]</w:t>
      </w:r>
      <w:bookmarkEnd w:id="11"/>
      <w:r>
        <w:tab/>
        <w:t>Uredba komisije (EU) 2019/1783 o spremembi Uredbe Komisije (EU) št. 548/2014 o izvajanju Direktive 2009/125/ES Evropskega parlamenta in Sveta glede majhnih, srednjih in velikih transformatorjev</w:t>
      </w:r>
    </w:p>
    <w:p w14:paraId="23A31EE4" w14:textId="77777777" w:rsidR="002F0A2B" w:rsidRDefault="002F0A2B" w:rsidP="002F0A2B">
      <w:pPr>
        <w:spacing w:after="0"/>
        <w:ind w:firstLine="425"/>
      </w:pPr>
    </w:p>
    <w:p w14:paraId="43E4DC0E" w14:textId="77777777" w:rsidR="002F0A2B" w:rsidRPr="002F224F" w:rsidRDefault="002F0A2B" w:rsidP="002F0A2B">
      <w:pPr>
        <w:ind w:left="1417" w:hanging="992"/>
        <w:rPr>
          <w:i/>
        </w:rPr>
      </w:pPr>
      <w:r w:rsidRPr="002F224F">
        <w:rPr>
          <w:i/>
        </w:rPr>
        <w:t>Opomba: Upoštevajte tudi vse spremembe predpisov po izidu tega dokumenta.</w:t>
      </w:r>
    </w:p>
    <w:p w14:paraId="3DDAED03" w14:textId="77777777" w:rsidR="002F0A2B" w:rsidRDefault="002F0A2B" w:rsidP="002F0A2B">
      <w:pPr>
        <w:pStyle w:val="Naslov2"/>
      </w:pPr>
      <w:bookmarkStart w:id="12" w:name="_Toc382403865"/>
      <w:bookmarkStart w:id="13" w:name="_Toc50367464"/>
      <w:bookmarkStart w:id="14" w:name="_Toc159830866"/>
      <w:bookmarkStart w:id="15" w:name="_Toc189737434"/>
      <w:r w:rsidRPr="00926390">
        <w:t>Standardi</w:t>
      </w:r>
      <w:bookmarkEnd w:id="12"/>
      <w:bookmarkEnd w:id="13"/>
      <w:bookmarkEnd w:id="14"/>
      <w:bookmarkEnd w:id="15"/>
    </w:p>
    <w:p w14:paraId="3DAF122A" w14:textId="1AF33F78" w:rsidR="00AD25BD" w:rsidRDefault="00AD25BD" w:rsidP="00146CAF">
      <w:pPr>
        <w:spacing w:after="40"/>
        <w:ind w:left="1417" w:hanging="992"/>
      </w:pPr>
      <w:bookmarkStart w:id="16" w:name="S221"/>
      <w:r>
        <w:t>[2.</w:t>
      </w:r>
      <w:r w:rsidR="003C40BE">
        <w:t>2</w:t>
      </w:r>
      <w:r>
        <w:t>.1]</w:t>
      </w:r>
      <w:bookmarkEnd w:id="16"/>
      <w:r>
        <w:tab/>
      </w:r>
      <w:r w:rsidRPr="00667477">
        <w:t>SIST EN 60071-1</w:t>
      </w:r>
      <w:r w:rsidR="005107F9">
        <w:t xml:space="preserve">; </w:t>
      </w:r>
      <w:r w:rsidRPr="00667477">
        <w:t>Koordinacija izolacije v visokonapetostnih napravah,</w:t>
      </w:r>
    </w:p>
    <w:p w14:paraId="0BF9B5AB" w14:textId="39BDE62E" w:rsidR="00AD25BD" w:rsidRDefault="00AD25BD" w:rsidP="00146CAF">
      <w:pPr>
        <w:spacing w:after="40"/>
        <w:ind w:left="1417" w:hanging="992"/>
      </w:pPr>
      <w:bookmarkStart w:id="17" w:name="S222"/>
      <w:r>
        <w:t>[2.</w:t>
      </w:r>
      <w:r w:rsidR="003C40BE">
        <w:t>2</w:t>
      </w:r>
      <w:r>
        <w:t>.</w:t>
      </w:r>
      <w:r w:rsidR="003C40BE">
        <w:t>2</w:t>
      </w:r>
      <w:r>
        <w:t>]</w:t>
      </w:r>
      <w:bookmarkEnd w:id="17"/>
      <w:r w:rsidRPr="00AD25BD">
        <w:t xml:space="preserve"> </w:t>
      </w:r>
      <w:r>
        <w:tab/>
      </w:r>
      <w:r w:rsidRPr="00667477">
        <w:t>SIST EN 60076-1</w:t>
      </w:r>
      <w:r w:rsidR="005107F9">
        <w:t xml:space="preserve">; </w:t>
      </w:r>
      <w:r w:rsidR="004F749D" w:rsidRPr="004F749D">
        <w:t>Močnostni transformatorji</w:t>
      </w:r>
      <w:r w:rsidR="00B46AD1">
        <w:t xml:space="preserve"> -</w:t>
      </w:r>
      <w:r w:rsidRPr="00667477">
        <w:t xml:space="preserve"> 1 del: Splošno</w:t>
      </w:r>
      <w:r w:rsidR="00144CC4">
        <w:t>,</w:t>
      </w:r>
    </w:p>
    <w:p w14:paraId="614FC344" w14:textId="265D865E" w:rsidR="00AD25BD" w:rsidRDefault="00AD25BD" w:rsidP="00146CAF">
      <w:pPr>
        <w:spacing w:after="40"/>
        <w:ind w:left="1417" w:hanging="992"/>
      </w:pPr>
      <w:bookmarkStart w:id="18" w:name="S223"/>
      <w:r>
        <w:t>[2.</w:t>
      </w:r>
      <w:r w:rsidR="003C40BE">
        <w:t>2</w:t>
      </w:r>
      <w:r>
        <w:t>.</w:t>
      </w:r>
      <w:r w:rsidR="003C40BE">
        <w:t>3</w:t>
      </w:r>
      <w:r>
        <w:t>]</w:t>
      </w:r>
      <w:bookmarkEnd w:id="18"/>
      <w:r w:rsidRPr="00AD25BD">
        <w:t xml:space="preserve"> </w:t>
      </w:r>
      <w:r>
        <w:tab/>
      </w:r>
      <w:r w:rsidRPr="00667477">
        <w:t>SIST EN 60076-2</w:t>
      </w:r>
      <w:r w:rsidR="005107F9">
        <w:t>;</w:t>
      </w:r>
      <w:r w:rsidRPr="00667477">
        <w:tab/>
      </w:r>
      <w:r w:rsidR="004F749D" w:rsidRPr="004F749D">
        <w:t>Močnostni transformatorji</w:t>
      </w:r>
      <w:r w:rsidR="00B46AD1">
        <w:t xml:space="preserve"> -</w:t>
      </w:r>
      <w:r w:rsidR="004B0E6E">
        <w:t xml:space="preserve"> </w:t>
      </w:r>
      <w:r w:rsidR="004F749D" w:rsidRPr="004F749D">
        <w:t xml:space="preserve">2. del: </w:t>
      </w:r>
      <w:proofErr w:type="spellStart"/>
      <w:r w:rsidR="004F749D" w:rsidRPr="004F749D">
        <w:t>Segretek</w:t>
      </w:r>
      <w:proofErr w:type="spellEnd"/>
      <w:r w:rsidR="004F749D" w:rsidRPr="004F749D">
        <w:t xml:space="preserve"> transformatorjev, potopljenih v tekočino</w:t>
      </w:r>
      <w:r w:rsidR="004F749D">
        <w:t>,</w:t>
      </w:r>
    </w:p>
    <w:p w14:paraId="3FB16AB8" w14:textId="18A0E6C9" w:rsidR="00AD25BD" w:rsidRDefault="00AD25BD" w:rsidP="00146CAF">
      <w:pPr>
        <w:spacing w:after="40"/>
        <w:ind w:left="1417" w:hanging="992"/>
      </w:pPr>
      <w:bookmarkStart w:id="19" w:name="S224"/>
      <w:r>
        <w:t>[2.</w:t>
      </w:r>
      <w:r w:rsidR="003C40BE">
        <w:t>2</w:t>
      </w:r>
      <w:r>
        <w:t>.</w:t>
      </w:r>
      <w:r w:rsidR="003C40BE">
        <w:t>4</w:t>
      </w:r>
      <w:r>
        <w:t>]</w:t>
      </w:r>
      <w:bookmarkEnd w:id="19"/>
      <w:r w:rsidRPr="00AD25BD">
        <w:t xml:space="preserve"> </w:t>
      </w:r>
      <w:r>
        <w:tab/>
      </w:r>
      <w:r w:rsidRPr="00667477">
        <w:t>SIST EN 60076-3</w:t>
      </w:r>
      <w:r w:rsidR="005107F9">
        <w:t>;</w:t>
      </w:r>
      <w:r w:rsidRPr="00667477">
        <w:tab/>
      </w:r>
      <w:r w:rsidR="004F749D" w:rsidRPr="004F749D">
        <w:t>Močnostni transformatorji</w:t>
      </w:r>
      <w:r w:rsidR="00B46AD1">
        <w:t xml:space="preserve"> -</w:t>
      </w:r>
      <w:r w:rsidR="004B0E6E">
        <w:t xml:space="preserve"> </w:t>
      </w:r>
      <w:r w:rsidRPr="00667477">
        <w:t>3: del: Izolacijski nivoji in  dielektrični preizkusi,</w:t>
      </w:r>
    </w:p>
    <w:p w14:paraId="7B170DBB" w14:textId="0DEE85F8" w:rsidR="00AD25BD" w:rsidRDefault="00AD25BD" w:rsidP="00146CAF">
      <w:pPr>
        <w:spacing w:after="40"/>
        <w:ind w:left="1417" w:hanging="992"/>
      </w:pPr>
      <w:bookmarkStart w:id="20" w:name="S225"/>
      <w:r>
        <w:t>[2.</w:t>
      </w:r>
      <w:r w:rsidR="003C40BE">
        <w:t>2</w:t>
      </w:r>
      <w:r>
        <w:t>.</w:t>
      </w:r>
      <w:r w:rsidR="003C40BE">
        <w:t>5</w:t>
      </w:r>
      <w:r>
        <w:t>]</w:t>
      </w:r>
      <w:bookmarkEnd w:id="20"/>
      <w:r w:rsidRPr="00AD25BD">
        <w:t xml:space="preserve"> </w:t>
      </w:r>
      <w:r>
        <w:tab/>
      </w:r>
      <w:r w:rsidRPr="00667477">
        <w:t>SIST EN 60076-5</w:t>
      </w:r>
      <w:r w:rsidR="005107F9">
        <w:t>;</w:t>
      </w:r>
      <w:r w:rsidRPr="00667477">
        <w:tab/>
      </w:r>
      <w:r w:rsidR="004F749D" w:rsidRPr="004F749D">
        <w:t>Močnostni transformatorji</w:t>
      </w:r>
      <w:r w:rsidR="00B46AD1">
        <w:t xml:space="preserve"> -</w:t>
      </w:r>
      <w:r w:rsidR="004B0E6E">
        <w:t xml:space="preserve"> </w:t>
      </w:r>
      <w:r w:rsidRPr="00667477">
        <w:t xml:space="preserve">5: del: </w:t>
      </w:r>
      <w:r w:rsidR="004F749D" w:rsidRPr="004F749D">
        <w:t>Kratkostična zmogljivost</w:t>
      </w:r>
      <w:r w:rsidR="00144CC4">
        <w:t>,</w:t>
      </w:r>
    </w:p>
    <w:p w14:paraId="3193AF05" w14:textId="2703E306" w:rsidR="0080454D" w:rsidRDefault="0080454D" w:rsidP="0080454D">
      <w:pPr>
        <w:spacing w:after="40"/>
        <w:ind w:left="1417" w:hanging="992"/>
      </w:pPr>
      <w:bookmarkStart w:id="21" w:name="S226"/>
      <w:r>
        <w:t>[2.2.6]</w:t>
      </w:r>
      <w:bookmarkEnd w:id="21"/>
      <w:r>
        <w:tab/>
      </w:r>
      <w:r w:rsidRPr="00667477">
        <w:t>SIST EN 60076-10</w:t>
      </w:r>
      <w:r w:rsidR="005107F9">
        <w:t>;</w:t>
      </w:r>
      <w:r w:rsidRPr="00667477">
        <w:t xml:space="preserve"> </w:t>
      </w:r>
      <w:r w:rsidR="004F749D" w:rsidRPr="004F749D">
        <w:t>Močnostni transformatorji</w:t>
      </w:r>
      <w:r w:rsidR="00B46AD1">
        <w:t xml:space="preserve"> -</w:t>
      </w:r>
      <w:r w:rsidR="004B0E6E">
        <w:t xml:space="preserve"> </w:t>
      </w:r>
      <w:r w:rsidR="004F749D" w:rsidRPr="004F749D">
        <w:t>10. del: Opredelitev zvočnih jakosti</w:t>
      </w:r>
      <w:r w:rsidR="00144CC4">
        <w:t>,</w:t>
      </w:r>
    </w:p>
    <w:p w14:paraId="5F473831" w14:textId="5DC6FE78" w:rsidR="00B87C2B" w:rsidRDefault="00AD25BD" w:rsidP="00146CAF">
      <w:pPr>
        <w:spacing w:after="40"/>
        <w:ind w:left="1417" w:hanging="992"/>
      </w:pPr>
      <w:bookmarkStart w:id="22" w:name="S228"/>
      <w:r>
        <w:t>[2.</w:t>
      </w:r>
      <w:r w:rsidR="003C40BE">
        <w:t>2</w:t>
      </w:r>
      <w:r>
        <w:t>.</w:t>
      </w:r>
      <w:r w:rsidR="003C40BE">
        <w:t>8</w:t>
      </w:r>
      <w:r>
        <w:t>]</w:t>
      </w:r>
      <w:bookmarkEnd w:id="22"/>
      <w:r w:rsidRPr="00AD25BD">
        <w:t xml:space="preserve"> </w:t>
      </w:r>
      <w:r>
        <w:tab/>
      </w:r>
      <w:r w:rsidR="00261DF1">
        <w:t xml:space="preserve">SIST </w:t>
      </w:r>
      <w:r w:rsidR="0075157C" w:rsidRPr="0075157C">
        <w:t>EN IEC 60296</w:t>
      </w:r>
      <w:r w:rsidR="005107F9">
        <w:t xml:space="preserve">; </w:t>
      </w:r>
      <w:r w:rsidR="0075157C" w:rsidRPr="0075157C">
        <w:t>Tekočine za elektrotehniko</w:t>
      </w:r>
      <w:r w:rsidR="004B0E6E">
        <w:t xml:space="preserve">, </w:t>
      </w:r>
      <w:r w:rsidR="0075157C" w:rsidRPr="0075157C">
        <w:t>Mineralna izolacijska olja za električno opremo</w:t>
      </w:r>
      <w:r w:rsidR="00144CC4">
        <w:t>,</w:t>
      </w:r>
    </w:p>
    <w:p w14:paraId="1C08EF91" w14:textId="414A07E2" w:rsidR="00AD25BD" w:rsidRDefault="00AD25BD" w:rsidP="00146CAF">
      <w:pPr>
        <w:spacing w:after="40"/>
        <w:ind w:left="1417" w:hanging="992"/>
      </w:pPr>
      <w:bookmarkStart w:id="23" w:name="S229"/>
      <w:r>
        <w:t>[2.</w:t>
      </w:r>
      <w:r w:rsidR="003C40BE">
        <w:t>2</w:t>
      </w:r>
      <w:r>
        <w:t>.</w:t>
      </w:r>
      <w:r w:rsidR="003C40BE">
        <w:t>9</w:t>
      </w:r>
      <w:r>
        <w:t>]</w:t>
      </w:r>
      <w:bookmarkEnd w:id="23"/>
      <w:r w:rsidRPr="00AD25BD">
        <w:t xml:space="preserve"> </w:t>
      </w:r>
      <w:r>
        <w:tab/>
      </w:r>
      <w:r w:rsidRPr="00667477">
        <w:t>SIST EN 60214-1</w:t>
      </w:r>
      <w:r w:rsidR="005107F9">
        <w:t>;</w:t>
      </w:r>
      <w:r w:rsidRPr="00667477">
        <w:tab/>
      </w:r>
      <w:r w:rsidR="00144CC4" w:rsidRPr="00144CC4">
        <w:t>Odcepni preklopniki</w:t>
      </w:r>
      <w:r w:rsidR="00B46AD1">
        <w:t xml:space="preserve"> -</w:t>
      </w:r>
      <w:r w:rsidR="004B0E6E">
        <w:t xml:space="preserve"> </w:t>
      </w:r>
      <w:r w:rsidR="00144CC4" w:rsidRPr="00144CC4">
        <w:t>1. del: Tehnične zahteve in preskusne metode</w:t>
      </w:r>
      <w:r w:rsidR="004B0891">
        <w:t>,</w:t>
      </w:r>
    </w:p>
    <w:p w14:paraId="13DE703E" w14:textId="0B56637B" w:rsidR="00AD25BD" w:rsidRDefault="00AD25BD" w:rsidP="00146CAF">
      <w:pPr>
        <w:spacing w:after="40"/>
        <w:ind w:left="1417" w:hanging="992"/>
      </w:pPr>
      <w:r>
        <w:t>[2.</w:t>
      </w:r>
      <w:r w:rsidR="003C40BE">
        <w:t>2</w:t>
      </w:r>
      <w:r>
        <w:t>.1</w:t>
      </w:r>
      <w:r w:rsidR="003C40BE">
        <w:t>0</w:t>
      </w:r>
      <w:r>
        <w:t>]</w:t>
      </w:r>
      <w:r w:rsidRPr="00AD25BD">
        <w:t xml:space="preserve"> </w:t>
      </w:r>
      <w:r>
        <w:tab/>
      </w:r>
      <w:r w:rsidR="00144CC4" w:rsidRPr="00144CC4">
        <w:t>SIST EN 61869-2</w:t>
      </w:r>
      <w:r w:rsidR="00144CC4">
        <w:t>;</w:t>
      </w:r>
      <w:r w:rsidRPr="00667477">
        <w:tab/>
      </w:r>
      <w:r w:rsidR="00144CC4" w:rsidRPr="00144CC4">
        <w:t>Instrumentni transformatorji</w:t>
      </w:r>
      <w:r w:rsidR="00B46AD1">
        <w:t xml:space="preserve"> -</w:t>
      </w:r>
      <w:r w:rsidR="00144CC4" w:rsidRPr="00144CC4">
        <w:t xml:space="preserve"> 2. del: Dodatne zahteve za tokovne transformatorje</w:t>
      </w:r>
      <w:r w:rsidR="004B0891">
        <w:t>,</w:t>
      </w:r>
    </w:p>
    <w:p w14:paraId="7A16DED2" w14:textId="75B252CF" w:rsidR="005107F9" w:rsidRDefault="005107F9" w:rsidP="005107F9">
      <w:pPr>
        <w:spacing w:after="40"/>
        <w:ind w:left="1417" w:hanging="992"/>
      </w:pPr>
      <w:bookmarkStart w:id="24" w:name="S2210"/>
      <w:r>
        <w:t>[2.2.1</w:t>
      </w:r>
      <w:r w:rsidR="00FD1C83">
        <w:t>1</w:t>
      </w:r>
      <w:r>
        <w:t>]</w:t>
      </w:r>
      <w:bookmarkEnd w:id="24"/>
      <w:r w:rsidRPr="00AD25BD">
        <w:t xml:space="preserve"> </w:t>
      </w:r>
      <w:r>
        <w:tab/>
      </w:r>
      <w:r w:rsidRPr="005107F9">
        <w:t>SIST EN ISO 1461</w:t>
      </w:r>
      <w:r w:rsidR="008933B5">
        <w:t>;</w:t>
      </w:r>
      <w:r>
        <w:t xml:space="preserve"> </w:t>
      </w:r>
      <w:r w:rsidRPr="005107F9">
        <w:t>Prevleke na železnih in jeklenih predmetih, nanesene z vročim pocinkanjem</w:t>
      </w:r>
      <w:r w:rsidR="00B46AD1">
        <w:t xml:space="preserve"> -</w:t>
      </w:r>
      <w:r w:rsidR="004B0E6E">
        <w:t xml:space="preserve"> </w:t>
      </w:r>
      <w:r w:rsidRPr="005107F9">
        <w:t>Specifikacije in metode preskušanja</w:t>
      </w:r>
      <w:r w:rsidR="005B5E03">
        <w:t>,</w:t>
      </w:r>
    </w:p>
    <w:p w14:paraId="32515613" w14:textId="551FCC67" w:rsidR="00BE6709" w:rsidRDefault="00261DF1" w:rsidP="00477850">
      <w:pPr>
        <w:spacing w:after="40"/>
        <w:ind w:left="1417" w:hanging="992"/>
      </w:pPr>
      <w:bookmarkStart w:id="25" w:name="S2211"/>
      <w:r>
        <w:t>[2.2.1</w:t>
      </w:r>
      <w:r w:rsidR="00FD1C83">
        <w:t>2</w:t>
      </w:r>
      <w:r>
        <w:t>]</w:t>
      </w:r>
      <w:bookmarkEnd w:id="25"/>
      <w:r w:rsidRPr="00AD25BD">
        <w:t xml:space="preserve"> </w:t>
      </w:r>
      <w:r>
        <w:tab/>
      </w:r>
      <w:r w:rsidRPr="00261DF1">
        <w:t>IEC 60076-7</w:t>
      </w:r>
      <w:r w:rsidR="008933B5">
        <w:t>;</w:t>
      </w:r>
      <w:r>
        <w:t xml:space="preserve"> </w:t>
      </w:r>
      <w:proofErr w:type="spellStart"/>
      <w:r w:rsidRPr="00261DF1">
        <w:t>Power</w:t>
      </w:r>
      <w:proofErr w:type="spellEnd"/>
      <w:r w:rsidRPr="00261DF1">
        <w:t xml:space="preserve"> </w:t>
      </w:r>
      <w:proofErr w:type="spellStart"/>
      <w:r w:rsidRPr="00261DF1">
        <w:t>transformers</w:t>
      </w:r>
      <w:proofErr w:type="spellEnd"/>
      <w:r w:rsidRPr="00261DF1">
        <w:t xml:space="preserve"> - Part 7: </w:t>
      </w:r>
      <w:proofErr w:type="spellStart"/>
      <w:r w:rsidRPr="00261DF1">
        <w:t>Loading</w:t>
      </w:r>
      <w:proofErr w:type="spellEnd"/>
      <w:r w:rsidRPr="00261DF1">
        <w:t xml:space="preserve"> </w:t>
      </w:r>
      <w:proofErr w:type="spellStart"/>
      <w:r w:rsidRPr="00261DF1">
        <w:t>guide</w:t>
      </w:r>
      <w:proofErr w:type="spellEnd"/>
      <w:r w:rsidRPr="00261DF1">
        <w:t xml:space="preserve"> </w:t>
      </w:r>
      <w:proofErr w:type="spellStart"/>
      <w:r w:rsidRPr="00261DF1">
        <w:t>for</w:t>
      </w:r>
      <w:proofErr w:type="spellEnd"/>
      <w:r w:rsidRPr="00261DF1">
        <w:t xml:space="preserve"> mineral-</w:t>
      </w:r>
      <w:proofErr w:type="spellStart"/>
      <w:r w:rsidRPr="00261DF1">
        <w:t>oil</w:t>
      </w:r>
      <w:proofErr w:type="spellEnd"/>
      <w:r w:rsidRPr="00261DF1">
        <w:t>-</w:t>
      </w:r>
      <w:proofErr w:type="spellStart"/>
      <w:r w:rsidRPr="00261DF1">
        <w:t>immersed</w:t>
      </w:r>
      <w:proofErr w:type="spellEnd"/>
      <w:r w:rsidRPr="00261DF1">
        <w:t xml:space="preserve"> </w:t>
      </w:r>
      <w:proofErr w:type="spellStart"/>
      <w:r w:rsidRPr="00261DF1">
        <w:t>power</w:t>
      </w:r>
      <w:proofErr w:type="spellEnd"/>
      <w:r w:rsidRPr="00261DF1">
        <w:t xml:space="preserve"> </w:t>
      </w:r>
      <w:proofErr w:type="spellStart"/>
      <w:r w:rsidRPr="00261DF1">
        <w:t>transformers</w:t>
      </w:r>
      <w:proofErr w:type="spellEnd"/>
      <w:r w:rsidR="005B5E03">
        <w:t>.</w:t>
      </w:r>
    </w:p>
    <w:p w14:paraId="3BDCFF01" w14:textId="361D3609" w:rsidR="00BE6709" w:rsidRDefault="00BE6709" w:rsidP="00BE6709">
      <w:pPr>
        <w:spacing w:after="40"/>
        <w:ind w:left="1417" w:hanging="992"/>
      </w:pPr>
      <w:bookmarkStart w:id="26" w:name="S2213"/>
      <w:r>
        <w:t>[2.2.1</w:t>
      </w:r>
      <w:r w:rsidR="00FD1C83">
        <w:t>3</w:t>
      </w:r>
      <w:r>
        <w:t>]</w:t>
      </w:r>
      <w:bookmarkEnd w:id="26"/>
      <w:r w:rsidRPr="00AD25BD">
        <w:t xml:space="preserve"> </w:t>
      </w:r>
      <w:r>
        <w:tab/>
        <w:t>SIST IEC 61000 (družina standardov)</w:t>
      </w:r>
      <w:r w:rsidR="008933B5">
        <w:t>;</w:t>
      </w:r>
      <w:r>
        <w:t xml:space="preserve"> </w:t>
      </w:r>
      <w:r w:rsidRPr="00BE6709">
        <w:t>Elektromagnetna združljivost (EMC)</w:t>
      </w:r>
      <w:r>
        <w:t>,</w:t>
      </w:r>
    </w:p>
    <w:p w14:paraId="282FA2D4" w14:textId="19AEB517" w:rsidR="00BE6709" w:rsidRDefault="00BE6709" w:rsidP="00BE6709">
      <w:pPr>
        <w:spacing w:after="40"/>
        <w:ind w:left="1417" w:hanging="992"/>
      </w:pPr>
      <w:bookmarkStart w:id="27" w:name="S2214"/>
      <w:r>
        <w:t>[2.2.1</w:t>
      </w:r>
      <w:r w:rsidR="00FD1C83">
        <w:t>4</w:t>
      </w:r>
      <w:r>
        <w:t>]</w:t>
      </w:r>
      <w:bookmarkEnd w:id="27"/>
      <w:r w:rsidRPr="00AD25BD">
        <w:t xml:space="preserve"> </w:t>
      </w:r>
      <w:r>
        <w:tab/>
      </w:r>
      <w:r w:rsidR="00F33D5E">
        <w:t>SIST EN</w:t>
      </w:r>
      <w:r w:rsidRPr="00BE6709">
        <w:t xml:space="preserve"> 61204</w:t>
      </w:r>
      <w:r w:rsidR="005A3A5F">
        <w:t xml:space="preserve"> (družina standardov)</w:t>
      </w:r>
      <w:r w:rsidR="008933B5">
        <w:t>;</w:t>
      </w:r>
      <w:r w:rsidRPr="00BE6709">
        <w:t xml:space="preserve"> </w:t>
      </w:r>
      <w:r w:rsidR="00F33D5E" w:rsidRPr="00F33D5E">
        <w:t>Varnost strojev - Električna oprema strojev</w:t>
      </w:r>
    </w:p>
    <w:p w14:paraId="7B3C2ADC" w14:textId="5E65E136" w:rsidR="00BE6709" w:rsidRDefault="00BE6709" w:rsidP="00BE6709">
      <w:pPr>
        <w:spacing w:after="40"/>
        <w:ind w:left="1417" w:hanging="992"/>
      </w:pPr>
      <w:bookmarkStart w:id="28" w:name="S2215"/>
      <w:r>
        <w:t>[2.2.1</w:t>
      </w:r>
      <w:r w:rsidR="00FD1C83">
        <w:t>5</w:t>
      </w:r>
      <w:r>
        <w:t>]</w:t>
      </w:r>
      <w:bookmarkEnd w:id="28"/>
      <w:r w:rsidRPr="00AD25BD">
        <w:t xml:space="preserve"> </w:t>
      </w:r>
      <w:r>
        <w:tab/>
      </w:r>
      <w:r w:rsidR="00477850">
        <w:t xml:space="preserve">SIST </w:t>
      </w:r>
      <w:r w:rsidR="00477850" w:rsidRPr="00477850">
        <w:t>EN IEC 62368-1</w:t>
      </w:r>
      <w:r w:rsidR="008933B5">
        <w:t>;</w:t>
      </w:r>
      <w:r w:rsidR="00477850">
        <w:t xml:space="preserve"> </w:t>
      </w:r>
      <w:r w:rsidR="00477850" w:rsidRPr="00477850">
        <w:t>Oprema za avdio/video, informacijsko in komunikacijsko tehnologijo - 1. del: Varnostne zahteve</w:t>
      </w:r>
      <w:r>
        <w:t>.</w:t>
      </w:r>
    </w:p>
    <w:p w14:paraId="10D8E2D5" w14:textId="057DB4C1" w:rsidR="00C94769" w:rsidRDefault="00C94769" w:rsidP="00BE6709">
      <w:pPr>
        <w:spacing w:after="40"/>
        <w:ind w:left="1417" w:hanging="992"/>
      </w:pPr>
      <w:bookmarkStart w:id="29" w:name="S2216"/>
      <w:r>
        <w:t>[2.2.16]</w:t>
      </w:r>
      <w:bookmarkEnd w:id="29"/>
      <w:r w:rsidRPr="00AD25BD">
        <w:t xml:space="preserve"> </w:t>
      </w:r>
      <w:r>
        <w:tab/>
      </w:r>
      <w:r w:rsidRPr="00C94769">
        <w:t>SIST EN 62271-</w:t>
      </w:r>
      <w:r>
        <w:t>1</w:t>
      </w:r>
      <w:r w:rsidR="008933B5">
        <w:t>;</w:t>
      </w:r>
      <w:r>
        <w:t xml:space="preserve"> </w:t>
      </w:r>
      <w:r w:rsidRPr="00C94769">
        <w:t>Visokonapetostne stikalne in krmilne naprave – 1. del: Skupne specifikacije za stikalne in krmilne naprave za izmenični tok</w:t>
      </w:r>
      <w:r>
        <w:t>.</w:t>
      </w:r>
    </w:p>
    <w:p w14:paraId="5D494D3F" w14:textId="7D665CEA" w:rsidR="00967BF7" w:rsidRDefault="00967BF7" w:rsidP="00BE6709">
      <w:pPr>
        <w:spacing w:after="40"/>
        <w:ind w:left="1417" w:hanging="992"/>
      </w:pPr>
      <w:bookmarkStart w:id="30" w:name="S2217"/>
      <w:r>
        <w:t>[2.2.17]</w:t>
      </w:r>
      <w:bookmarkEnd w:id="30"/>
      <w:r>
        <w:tab/>
      </w:r>
      <w:r w:rsidRPr="00967BF7">
        <w:t>SIST EN ISO/IEC 17050-2</w:t>
      </w:r>
      <w:r w:rsidR="008933B5">
        <w:t>;</w:t>
      </w:r>
      <w:r>
        <w:t xml:space="preserve"> </w:t>
      </w:r>
      <w:r w:rsidRPr="00967BF7">
        <w:t>Ugotavljanje skladnosti – Dobaviteljeva izjava o skladnosti – 2. del: Podporna dokumentacija</w:t>
      </w:r>
      <w:r>
        <w:t>.</w:t>
      </w:r>
    </w:p>
    <w:p w14:paraId="7BF824C1" w14:textId="14730E85" w:rsidR="00B22329" w:rsidRDefault="00B22329" w:rsidP="00BE6709">
      <w:pPr>
        <w:spacing w:after="40"/>
        <w:ind w:left="1417" w:hanging="992"/>
      </w:pPr>
      <w:bookmarkStart w:id="31" w:name="S2218"/>
      <w:r>
        <w:t>[2.2.18]</w:t>
      </w:r>
      <w:bookmarkEnd w:id="31"/>
      <w:r>
        <w:tab/>
      </w:r>
      <w:r w:rsidR="00814AE0">
        <w:t xml:space="preserve">SIST </w:t>
      </w:r>
      <w:r w:rsidR="00960851" w:rsidRPr="00960851">
        <w:t>EN ISO 14644-1</w:t>
      </w:r>
      <w:r w:rsidR="008933B5">
        <w:t>;</w:t>
      </w:r>
      <w:r>
        <w:t xml:space="preserve"> </w:t>
      </w:r>
      <w:r w:rsidRPr="00B22329">
        <w:t>Čiste sobe in podobna nadzorovana okolja - 1. del: Klasifikacija čistosti zraka na osnovi koncentracije delcev</w:t>
      </w:r>
      <w:r>
        <w:t>.</w:t>
      </w:r>
    </w:p>
    <w:p w14:paraId="1F0D9932" w14:textId="0836912C" w:rsidR="000F4518" w:rsidRDefault="00E24DA4" w:rsidP="000E01D6">
      <w:pPr>
        <w:spacing w:after="40"/>
        <w:ind w:left="1417" w:hanging="992"/>
      </w:pPr>
      <w:bookmarkStart w:id="32" w:name="S2219"/>
      <w:r>
        <w:t>[2.2.19]</w:t>
      </w:r>
      <w:bookmarkEnd w:id="32"/>
      <w:r>
        <w:tab/>
      </w:r>
      <w:r w:rsidRPr="00E24DA4">
        <w:t>SIST EN ISO 9972</w:t>
      </w:r>
      <w:r w:rsidR="008933B5">
        <w:t>;</w:t>
      </w:r>
      <w:r w:rsidR="008933B5" w:rsidRPr="00E24DA4">
        <w:t xml:space="preserve"> </w:t>
      </w:r>
      <w:r w:rsidRPr="00E24DA4">
        <w:t xml:space="preserve">Toplotne značilnosti stavb - Ugotavljanje prepustnosti za zrak obodnih konstrukcij - Metoda </w:t>
      </w:r>
    </w:p>
    <w:p w14:paraId="06ECCA84" w14:textId="5B85E6EB" w:rsidR="000F4518" w:rsidRDefault="000F4518" w:rsidP="000F4518">
      <w:pPr>
        <w:spacing w:after="40"/>
        <w:ind w:left="1417" w:hanging="992"/>
      </w:pPr>
      <w:bookmarkStart w:id="33" w:name="S2220"/>
      <w:r>
        <w:t>[2.2.20]</w:t>
      </w:r>
      <w:bookmarkEnd w:id="33"/>
      <w:r>
        <w:tab/>
        <w:t xml:space="preserve">IEC 60156; </w:t>
      </w:r>
      <w:r w:rsidRPr="000F4518">
        <w:t>Izolacijske tekočine - Ugotavljanje prebojne napetosti pri mrežni frekvenci - Testna metoda</w:t>
      </w:r>
    </w:p>
    <w:p w14:paraId="127A942C" w14:textId="4CA78458" w:rsidR="000F4518" w:rsidRDefault="000F4518" w:rsidP="000F4518">
      <w:pPr>
        <w:spacing w:after="40"/>
        <w:ind w:left="1417" w:hanging="992"/>
      </w:pPr>
      <w:bookmarkStart w:id="34" w:name="S2221"/>
      <w:r>
        <w:t>[2.2.21]</w:t>
      </w:r>
      <w:bookmarkEnd w:id="34"/>
      <w:r>
        <w:tab/>
        <w:t xml:space="preserve">SIST EN IEC 61125; </w:t>
      </w:r>
      <w:r w:rsidRPr="000F4518">
        <w:t>Izolacijske tekočine - Metode za preskušanje oksidacijske stabilnosti - Preskusna metoda za vrednotenje oksidacijske stabilnosti dobavljenih izolacijskih tekočin</w:t>
      </w:r>
    </w:p>
    <w:p w14:paraId="51361D73" w14:textId="25A3FE80" w:rsidR="000F4518" w:rsidRDefault="000F0DA7" w:rsidP="000E01D6">
      <w:pPr>
        <w:spacing w:after="40"/>
        <w:ind w:left="1417" w:hanging="992"/>
      </w:pPr>
      <w:bookmarkStart w:id="35" w:name="S2222"/>
      <w:r>
        <w:t>[2.2.22]</w:t>
      </w:r>
      <w:bookmarkEnd w:id="35"/>
      <w:r>
        <w:tab/>
      </w:r>
      <w:r w:rsidRPr="000F0DA7">
        <w:t>SIST EN IEC 60076-22-7; Močnostni transformatorji in dušilke - Pribor</w:t>
      </w:r>
    </w:p>
    <w:p w14:paraId="1B7C70F7" w14:textId="47641EA1" w:rsidR="000F4518" w:rsidRDefault="0091271C" w:rsidP="0091271C">
      <w:pPr>
        <w:spacing w:after="40"/>
        <w:ind w:firstLine="425"/>
      </w:pPr>
      <w:bookmarkStart w:id="36" w:name="S2223"/>
      <w:r>
        <w:lastRenderedPageBreak/>
        <w:t>[2.2.2</w:t>
      </w:r>
      <w:r w:rsidR="005808AD">
        <w:t>3</w:t>
      </w:r>
      <w:r>
        <w:t>]</w:t>
      </w:r>
      <w:bookmarkEnd w:id="36"/>
      <w:r>
        <w:tab/>
      </w:r>
      <w:r w:rsidRPr="0091271C">
        <w:t>SIST EN ISO 228-1</w:t>
      </w:r>
      <w:r>
        <w:t xml:space="preserve">; </w:t>
      </w:r>
      <w:r w:rsidRPr="0091271C">
        <w:t xml:space="preserve">Cevni navoji za zveze, ki ne tesnijo z navoji – 1. del: Mere, </w:t>
      </w:r>
      <w:proofErr w:type="spellStart"/>
      <w:r w:rsidRPr="0091271C">
        <w:t>odstopki</w:t>
      </w:r>
      <w:proofErr w:type="spellEnd"/>
      <w:r w:rsidRPr="0091271C">
        <w:t xml:space="preserve"> in oznake</w:t>
      </w:r>
    </w:p>
    <w:p w14:paraId="4C0F4AB1" w14:textId="6A3CD641" w:rsidR="003308BE" w:rsidRDefault="003308BE" w:rsidP="003308BE">
      <w:pPr>
        <w:spacing w:after="40"/>
        <w:ind w:left="1418" w:hanging="993"/>
      </w:pPr>
      <w:bookmarkStart w:id="37" w:name="S2224"/>
      <w:r>
        <w:t>[2.2.24]</w:t>
      </w:r>
      <w:bookmarkEnd w:id="37"/>
      <w:r>
        <w:tab/>
      </w:r>
      <w:r w:rsidRPr="003308BE">
        <w:t>SIST EN 50180-1</w:t>
      </w:r>
      <w:r>
        <w:t xml:space="preserve">; </w:t>
      </w:r>
      <w:r w:rsidRPr="003308BE">
        <w:t xml:space="preserve">Skoznjiki za napetosti nad 1 kV do 52 kV in tokove od 250 A do 3,15 </w:t>
      </w:r>
      <w:proofErr w:type="spellStart"/>
      <w:r w:rsidRPr="003308BE">
        <w:t>kA</w:t>
      </w:r>
      <w:proofErr w:type="spellEnd"/>
      <w:r w:rsidRPr="003308BE">
        <w:t xml:space="preserve"> za transformatorje, polnjene s tekočinami - 1. del: Splošne zahteve za skoznjike</w:t>
      </w:r>
    </w:p>
    <w:p w14:paraId="2067FE72" w14:textId="02FF3978" w:rsidR="00DD3ED3" w:rsidRDefault="00DD3ED3" w:rsidP="003308BE">
      <w:pPr>
        <w:spacing w:after="40"/>
        <w:ind w:left="1418" w:hanging="993"/>
      </w:pPr>
      <w:bookmarkStart w:id="38" w:name="S2225"/>
      <w:r>
        <w:t>[2.2.25]</w:t>
      </w:r>
      <w:bookmarkEnd w:id="38"/>
      <w:r>
        <w:tab/>
      </w:r>
      <w:r w:rsidRPr="00DD3ED3">
        <w:t>SIST EN 50575</w:t>
      </w:r>
      <w:r>
        <w:t xml:space="preserve">; </w:t>
      </w:r>
      <w:r w:rsidRPr="00DD3ED3">
        <w:t>Elektroenergetski, krmilni in komunikacijski kabli - Kabli za splošno uporabo za gradbena dela glede na zahteve za odpornost proti požaru</w:t>
      </w:r>
    </w:p>
    <w:p w14:paraId="2551A3EF" w14:textId="741E3B72" w:rsidR="003A4D58" w:rsidRPr="00A2245F" w:rsidRDefault="003A4D58" w:rsidP="003308BE">
      <w:pPr>
        <w:spacing w:after="40"/>
        <w:ind w:left="1418" w:hanging="993"/>
      </w:pPr>
      <w:bookmarkStart w:id="39" w:name="S2226"/>
      <w:r>
        <w:t>[2.2.26]</w:t>
      </w:r>
      <w:bookmarkEnd w:id="39"/>
      <w:r>
        <w:tab/>
      </w:r>
      <w:r w:rsidRPr="003A4D58">
        <w:t>SIST EN 60450</w:t>
      </w:r>
      <w:r>
        <w:t xml:space="preserve">; </w:t>
      </w:r>
      <w:r w:rsidRPr="003A4D58">
        <w:t xml:space="preserve">Merjenje povprečne </w:t>
      </w:r>
      <w:proofErr w:type="spellStart"/>
      <w:r w:rsidRPr="003A4D58">
        <w:t>viskozimetrične</w:t>
      </w:r>
      <w:proofErr w:type="spellEnd"/>
      <w:r w:rsidRPr="003A4D58">
        <w:t xml:space="preserve"> stopnje polimerizacije novih in staranih celuloznih </w:t>
      </w:r>
      <w:proofErr w:type="spellStart"/>
      <w:r w:rsidRPr="003A4D58">
        <w:t>elektroizolacijskih</w:t>
      </w:r>
      <w:proofErr w:type="spellEnd"/>
      <w:r w:rsidRPr="003A4D58">
        <w:t xml:space="preserve"> materialov</w:t>
      </w:r>
    </w:p>
    <w:p w14:paraId="0E712534" w14:textId="32477797" w:rsidR="002F0A2B" w:rsidRPr="00926390" w:rsidRDefault="002F0A2B" w:rsidP="00C4173A">
      <w:pPr>
        <w:pStyle w:val="Naslov2"/>
      </w:pPr>
      <w:bookmarkStart w:id="40" w:name="_Toc382403866"/>
      <w:bookmarkStart w:id="41" w:name="_Toc50367465"/>
      <w:bookmarkStart w:id="42" w:name="_Toc159830867"/>
      <w:bookmarkStart w:id="43" w:name="_Toc189737435"/>
      <w:r w:rsidRPr="00926390">
        <w:t>Drugi dokumenti</w:t>
      </w:r>
      <w:bookmarkEnd w:id="40"/>
      <w:bookmarkEnd w:id="41"/>
      <w:bookmarkEnd w:id="42"/>
      <w:bookmarkEnd w:id="43"/>
    </w:p>
    <w:p w14:paraId="6A3EAAEE" w14:textId="331E518A" w:rsidR="00D304BD" w:rsidRPr="000F28EC" w:rsidRDefault="002F0A2B" w:rsidP="00C4173A">
      <w:pPr>
        <w:spacing w:after="40"/>
        <w:ind w:left="1417" w:hanging="992"/>
      </w:pPr>
      <w:bookmarkStart w:id="44" w:name="D231"/>
      <w:r>
        <w:t>[2.3.1]</w:t>
      </w:r>
      <w:bookmarkEnd w:id="44"/>
      <w:r>
        <w:tab/>
      </w:r>
      <w:r w:rsidR="00D304BD" w:rsidRPr="000F28EC">
        <w:t xml:space="preserve">EIMV, </w:t>
      </w:r>
      <w:r w:rsidR="00A1717D">
        <w:t xml:space="preserve">ref. </w:t>
      </w:r>
      <w:r w:rsidR="00D304BD" w:rsidRPr="000F28EC">
        <w:t>št.: 1421/2, o izračunu kratkega stika za SN in NN opremo,</w:t>
      </w:r>
    </w:p>
    <w:p w14:paraId="01304BD9" w14:textId="5AA52204" w:rsidR="00D304BD" w:rsidRPr="000F28EC" w:rsidRDefault="00D304BD" w:rsidP="00C4173A">
      <w:pPr>
        <w:spacing w:after="40"/>
        <w:ind w:left="1417" w:hanging="992"/>
      </w:pPr>
      <w:bookmarkStart w:id="45" w:name="D232"/>
      <w:r>
        <w:t>[2.3.2]</w:t>
      </w:r>
      <w:bookmarkEnd w:id="45"/>
      <w:r>
        <w:tab/>
      </w:r>
      <w:r w:rsidRPr="000F28EC">
        <w:t xml:space="preserve">EIMV, </w:t>
      </w:r>
      <w:r w:rsidR="00A1717D">
        <w:t xml:space="preserve">ref. </w:t>
      </w:r>
      <w:r w:rsidRPr="000F28EC">
        <w:t>št.: 1636, Kratkostične moči v priključnih točkah RTP 110/SN v slovenskih distribucijskih podjetjih.</w:t>
      </w:r>
    </w:p>
    <w:p w14:paraId="4B132368" w14:textId="2CBD7B1E" w:rsidR="000D1993" w:rsidRDefault="00D304BD" w:rsidP="002A7530">
      <w:pPr>
        <w:spacing w:after="40"/>
        <w:ind w:left="1417" w:hanging="992"/>
      </w:pPr>
      <w:bookmarkStart w:id="46" w:name="D233"/>
      <w:r>
        <w:t>[2.3.3]</w:t>
      </w:r>
      <w:bookmarkEnd w:id="46"/>
      <w:r>
        <w:tab/>
      </w:r>
      <w:r w:rsidR="000F1577">
        <w:t>REDOS študije EIMV.</w:t>
      </w:r>
    </w:p>
    <w:p w14:paraId="647B9A2A" w14:textId="61EB469F" w:rsidR="00A1717D" w:rsidRDefault="00A1717D" w:rsidP="00A1717D">
      <w:pPr>
        <w:ind w:firstLine="425"/>
      </w:pPr>
      <w:bookmarkStart w:id="47" w:name="D234"/>
      <w:r>
        <w:t>[2.3.4]</w:t>
      </w:r>
      <w:bookmarkEnd w:id="47"/>
      <w:r w:rsidRPr="00A1717D">
        <w:t xml:space="preserve"> </w:t>
      </w:r>
      <w:r>
        <w:tab/>
      </w:r>
      <w:r w:rsidRPr="00A937B3">
        <w:t>EIMV</w:t>
      </w:r>
      <w:r>
        <w:t>,</w:t>
      </w:r>
      <w:r w:rsidRPr="00A937B3">
        <w:t xml:space="preserve"> št. 1303: Zagotavljanje elektromagnetne združljivosti v distribucijskih prostorih</w:t>
      </w:r>
    </w:p>
    <w:p w14:paraId="4093D080" w14:textId="16012100" w:rsidR="00A1717D" w:rsidRPr="00A7598D" w:rsidRDefault="00A1717D" w:rsidP="001C7B32">
      <w:pPr>
        <w:ind w:firstLine="425"/>
      </w:pPr>
      <w:bookmarkStart w:id="48" w:name="D235"/>
      <w:r>
        <w:t>[2.3.5]</w:t>
      </w:r>
      <w:bookmarkEnd w:id="48"/>
      <w:r>
        <w:tab/>
        <w:t xml:space="preserve">EIMV, št. 1302: </w:t>
      </w:r>
      <w:r w:rsidRPr="00E56FAC">
        <w:t>Zagotavljanje elektromagnetne združljivosti v elektroenergetskih objektih</w:t>
      </w:r>
    </w:p>
    <w:p w14:paraId="7CF98707" w14:textId="20E1E62A" w:rsidR="002F0A2B" w:rsidRDefault="00BB5FC6" w:rsidP="002F0A2B">
      <w:pPr>
        <w:pStyle w:val="Naslov1"/>
      </w:pPr>
      <w:bookmarkStart w:id="49" w:name="_Toc178164579"/>
      <w:bookmarkStart w:id="50" w:name="_Toc189737436"/>
      <w:r>
        <w:t>POMEN IZRAZOV</w:t>
      </w:r>
      <w:bookmarkStart w:id="51" w:name="_Toc164685570"/>
      <w:bookmarkStart w:id="52" w:name="_Toc164851147"/>
      <w:bookmarkStart w:id="53" w:name="_Toc172612874"/>
      <w:bookmarkStart w:id="54" w:name="_Toc173992934"/>
      <w:r w:rsidR="002F0A2B" w:rsidRPr="002F0A2B">
        <w:t xml:space="preserve"> </w:t>
      </w:r>
      <w:r w:rsidR="002F0A2B">
        <w:t>KRATICE</w:t>
      </w:r>
      <w:bookmarkEnd w:id="49"/>
      <w:bookmarkEnd w:id="50"/>
      <w:bookmarkEnd w:id="51"/>
      <w:bookmarkEnd w:id="52"/>
      <w:bookmarkEnd w:id="53"/>
      <w:bookmarkEnd w:id="54"/>
    </w:p>
    <w:p w14:paraId="16570F80" w14:textId="5B0C0C69" w:rsidR="002F0A2B" w:rsidRPr="004E03AC" w:rsidRDefault="002F0A2B" w:rsidP="002F0A2B">
      <w:pPr>
        <w:rPr>
          <w:rFonts w:cs="Arial"/>
        </w:rPr>
      </w:pPr>
      <w:r w:rsidRPr="004E03AC">
        <w:rPr>
          <w:rFonts w:cs="Arial"/>
        </w:rPr>
        <w:t>V tem dokumentu so uporabljene naslednje kratice (okrajšave)</w:t>
      </w:r>
      <w:r>
        <w:rPr>
          <w:rFonts w:cs="Arial"/>
        </w:rPr>
        <w:t>:</w:t>
      </w:r>
    </w:p>
    <w:tbl>
      <w:tblPr>
        <w:tblStyle w:val="TIPIZACIJA"/>
        <w:tblW w:w="9781" w:type="dxa"/>
        <w:tblBorders>
          <w:top w:val="none" w:sz="0" w:space="0" w:color="auto"/>
          <w:bottom w:val="none" w:sz="0" w:space="0" w:color="auto"/>
          <w:insideH w:val="none" w:sz="0" w:space="0" w:color="auto"/>
          <w:insideV w:val="none" w:sz="0" w:space="0" w:color="auto"/>
        </w:tblBorders>
        <w:tblLook w:val="0600" w:firstRow="0" w:lastRow="0" w:firstColumn="0" w:lastColumn="0" w:noHBand="1" w:noVBand="1"/>
      </w:tblPr>
      <w:tblGrid>
        <w:gridCol w:w="846"/>
        <w:gridCol w:w="8935"/>
      </w:tblGrid>
      <w:tr w:rsidR="002F0A2B" w:rsidRPr="004E03AC" w14:paraId="4869FB3D" w14:textId="77777777" w:rsidTr="005D30BB">
        <w:trPr>
          <w:trHeight w:hRule="exact" w:val="284"/>
        </w:trPr>
        <w:tc>
          <w:tcPr>
            <w:tcW w:w="846" w:type="dxa"/>
          </w:tcPr>
          <w:p w14:paraId="24FA538E" w14:textId="77777777" w:rsidR="002F0A2B" w:rsidRPr="004E03AC" w:rsidRDefault="002F0A2B" w:rsidP="00114B78">
            <w:pPr>
              <w:rPr>
                <w:rFonts w:cs="Arial"/>
              </w:rPr>
            </w:pPr>
            <w:bookmarkStart w:id="55" w:name="_Hlk165279978"/>
            <w:r w:rsidRPr="004E03AC">
              <w:rPr>
                <w:rFonts w:cs="Arial"/>
              </w:rPr>
              <w:t>EN</w:t>
            </w:r>
          </w:p>
        </w:tc>
        <w:tc>
          <w:tcPr>
            <w:tcW w:w="8935" w:type="dxa"/>
          </w:tcPr>
          <w:p w14:paraId="32642EF3" w14:textId="1B468B15" w:rsidR="002F0A2B" w:rsidRPr="004E03AC" w:rsidRDefault="00A614A8" w:rsidP="00114B78">
            <w:pPr>
              <w:rPr>
                <w:rFonts w:cs="Arial"/>
              </w:rPr>
            </w:pPr>
            <w:proofErr w:type="spellStart"/>
            <w:r w:rsidRPr="00A614A8">
              <w:rPr>
                <w:rFonts w:cs="Arial"/>
              </w:rPr>
              <w:t>Europäische</w:t>
            </w:r>
            <w:proofErr w:type="spellEnd"/>
            <w:r w:rsidRPr="00A614A8">
              <w:rPr>
                <w:rFonts w:cs="Arial"/>
              </w:rPr>
              <w:t xml:space="preserve"> Norm</w:t>
            </w:r>
            <w:r w:rsidR="005D30BB">
              <w:rPr>
                <w:rFonts w:cs="Arial"/>
              </w:rPr>
              <w:t xml:space="preserve">; </w:t>
            </w:r>
            <w:proofErr w:type="spellStart"/>
            <w:r w:rsidR="005D30BB">
              <w:rPr>
                <w:rFonts w:cs="Arial"/>
              </w:rPr>
              <w:t>European</w:t>
            </w:r>
            <w:proofErr w:type="spellEnd"/>
            <w:r w:rsidR="005D30BB">
              <w:rPr>
                <w:rFonts w:cs="Arial"/>
              </w:rPr>
              <w:t xml:space="preserve"> Norm</w:t>
            </w:r>
            <w:r w:rsidRPr="00A614A8">
              <w:rPr>
                <w:rFonts w:cs="Arial"/>
              </w:rPr>
              <w:t xml:space="preserve"> </w:t>
            </w:r>
            <w:r>
              <w:rPr>
                <w:rFonts w:cs="Arial"/>
              </w:rPr>
              <w:t xml:space="preserve"> (</w:t>
            </w:r>
            <w:r w:rsidR="002F0A2B">
              <w:rPr>
                <w:rFonts w:cs="Arial"/>
              </w:rPr>
              <w:t>e</w:t>
            </w:r>
            <w:r w:rsidR="002F0A2B" w:rsidRPr="004E03AC">
              <w:rPr>
                <w:rFonts w:cs="Arial"/>
              </w:rPr>
              <w:t>vropski standard</w:t>
            </w:r>
            <w:r>
              <w:rPr>
                <w:rFonts w:cs="Arial"/>
              </w:rPr>
              <w:t>)</w:t>
            </w:r>
          </w:p>
        </w:tc>
      </w:tr>
      <w:tr w:rsidR="002F0A2B" w:rsidRPr="004E03AC" w14:paraId="4BD9413A" w14:textId="77777777" w:rsidTr="005D30BB">
        <w:trPr>
          <w:trHeight w:hRule="exact" w:val="284"/>
        </w:trPr>
        <w:tc>
          <w:tcPr>
            <w:tcW w:w="846" w:type="dxa"/>
          </w:tcPr>
          <w:p w14:paraId="24D840A2" w14:textId="77777777" w:rsidR="002F0A2B" w:rsidRPr="004E03AC" w:rsidRDefault="002F0A2B" w:rsidP="00114B78">
            <w:pPr>
              <w:rPr>
                <w:rFonts w:cs="Arial"/>
              </w:rPr>
            </w:pPr>
            <w:r w:rsidRPr="004E03AC">
              <w:rPr>
                <w:rFonts w:cs="Arial"/>
              </w:rPr>
              <w:t>IEC</w:t>
            </w:r>
          </w:p>
        </w:tc>
        <w:tc>
          <w:tcPr>
            <w:tcW w:w="8935" w:type="dxa"/>
          </w:tcPr>
          <w:p w14:paraId="173448CB" w14:textId="11553EDB" w:rsidR="002F0A2B" w:rsidRPr="004E03AC" w:rsidRDefault="00A614A8" w:rsidP="00114B78">
            <w:pPr>
              <w:rPr>
                <w:rFonts w:cs="Arial"/>
              </w:rPr>
            </w:pPr>
            <w:proofErr w:type="spellStart"/>
            <w:r w:rsidRPr="00A614A8">
              <w:rPr>
                <w:rFonts w:cs="Arial"/>
              </w:rPr>
              <w:t>International</w:t>
            </w:r>
            <w:proofErr w:type="spellEnd"/>
            <w:r w:rsidRPr="00A614A8">
              <w:rPr>
                <w:rFonts w:cs="Arial"/>
              </w:rPr>
              <w:t xml:space="preserve"> </w:t>
            </w:r>
            <w:proofErr w:type="spellStart"/>
            <w:r w:rsidRPr="00A614A8">
              <w:rPr>
                <w:rFonts w:cs="Arial"/>
              </w:rPr>
              <w:t>Electrotechnical</w:t>
            </w:r>
            <w:proofErr w:type="spellEnd"/>
            <w:r w:rsidRPr="00A614A8">
              <w:rPr>
                <w:rFonts w:cs="Arial"/>
              </w:rPr>
              <w:t xml:space="preserve"> </w:t>
            </w:r>
            <w:proofErr w:type="spellStart"/>
            <w:r w:rsidRPr="00A614A8">
              <w:rPr>
                <w:rFonts w:cs="Arial"/>
              </w:rPr>
              <w:t>Commission</w:t>
            </w:r>
            <w:proofErr w:type="spellEnd"/>
            <w:r w:rsidRPr="00A614A8">
              <w:rPr>
                <w:rFonts w:cs="Arial"/>
              </w:rPr>
              <w:t xml:space="preserve"> </w:t>
            </w:r>
            <w:r>
              <w:rPr>
                <w:rFonts w:cs="Arial"/>
              </w:rPr>
              <w:t>(</w:t>
            </w:r>
            <w:r w:rsidR="002F0A2B">
              <w:rPr>
                <w:rFonts w:cs="Arial"/>
              </w:rPr>
              <w:t>m</w:t>
            </w:r>
            <w:r w:rsidR="002F0A2B" w:rsidRPr="004E03AC">
              <w:rPr>
                <w:rFonts w:cs="Arial"/>
              </w:rPr>
              <w:t>ednarodna elektrotehniška komisija</w:t>
            </w:r>
            <w:r>
              <w:rPr>
                <w:rFonts w:cs="Arial"/>
              </w:rPr>
              <w:t>)</w:t>
            </w:r>
          </w:p>
        </w:tc>
      </w:tr>
      <w:tr w:rsidR="002F0A2B" w:rsidRPr="004E03AC" w14:paraId="6932177D" w14:textId="77777777" w:rsidTr="005D30BB">
        <w:trPr>
          <w:trHeight w:hRule="exact" w:val="284"/>
        </w:trPr>
        <w:tc>
          <w:tcPr>
            <w:tcW w:w="846" w:type="dxa"/>
          </w:tcPr>
          <w:p w14:paraId="68A831B9" w14:textId="77777777" w:rsidR="002F0A2B" w:rsidRPr="004E03AC" w:rsidRDefault="002F0A2B" w:rsidP="00114B78">
            <w:pPr>
              <w:rPr>
                <w:rFonts w:cs="Arial"/>
              </w:rPr>
            </w:pPr>
            <w:r w:rsidRPr="004E03AC">
              <w:rPr>
                <w:rFonts w:cs="Arial"/>
              </w:rPr>
              <w:t>ISO</w:t>
            </w:r>
          </w:p>
        </w:tc>
        <w:tc>
          <w:tcPr>
            <w:tcW w:w="8935" w:type="dxa"/>
          </w:tcPr>
          <w:p w14:paraId="17887661" w14:textId="0BFA4810" w:rsidR="002F0A2B" w:rsidRPr="004E03AC" w:rsidRDefault="00A614A8" w:rsidP="00114B78">
            <w:pPr>
              <w:rPr>
                <w:rFonts w:cs="Arial"/>
              </w:rPr>
            </w:pPr>
            <w:proofErr w:type="spellStart"/>
            <w:r w:rsidRPr="00A614A8">
              <w:rPr>
                <w:rFonts w:cs="Arial"/>
              </w:rPr>
              <w:t>International</w:t>
            </w:r>
            <w:proofErr w:type="spellEnd"/>
            <w:r w:rsidRPr="00A614A8">
              <w:rPr>
                <w:rFonts w:cs="Arial"/>
              </w:rPr>
              <w:t xml:space="preserve"> </w:t>
            </w:r>
            <w:proofErr w:type="spellStart"/>
            <w:r w:rsidRPr="00A614A8">
              <w:rPr>
                <w:rFonts w:cs="Arial"/>
              </w:rPr>
              <w:t>Organization</w:t>
            </w:r>
            <w:proofErr w:type="spellEnd"/>
            <w:r w:rsidRPr="00A614A8">
              <w:rPr>
                <w:rFonts w:cs="Arial"/>
              </w:rPr>
              <w:t xml:space="preserve"> </w:t>
            </w:r>
            <w:proofErr w:type="spellStart"/>
            <w:r w:rsidRPr="00A614A8">
              <w:rPr>
                <w:rFonts w:cs="Arial"/>
              </w:rPr>
              <w:t>for</w:t>
            </w:r>
            <w:proofErr w:type="spellEnd"/>
            <w:r w:rsidRPr="00A614A8">
              <w:rPr>
                <w:rFonts w:cs="Arial"/>
              </w:rPr>
              <w:t xml:space="preserve"> </w:t>
            </w:r>
            <w:proofErr w:type="spellStart"/>
            <w:r w:rsidRPr="00A614A8">
              <w:rPr>
                <w:rFonts w:cs="Arial"/>
              </w:rPr>
              <w:t>Standardization</w:t>
            </w:r>
            <w:proofErr w:type="spellEnd"/>
            <w:r w:rsidRPr="00A614A8">
              <w:rPr>
                <w:rFonts w:cs="Arial"/>
              </w:rPr>
              <w:t xml:space="preserve"> </w:t>
            </w:r>
            <w:r>
              <w:rPr>
                <w:rFonts w:cs="Arial"/>
              </w:rPr>
              <w:t>(</w:t>
            </w:r>
            <w:r w:rsidR="002F0A2B">
              <w:rPr>
                <w:rFonts w:cs="Arial"/>
              </w:rPr>
              <w:t>m</w:t>
            </w:r>
            <w:r w:rsidR="002F0A2B" w:rsidRPr="004E03AC">
              <w:rPr>
                <w:rFonts w:cs="Arial"/>
              </w:rPr>
              <w:t>ednarodna organizacija za standardizacijo</w:t>
            </w:r>
            <w:r>
              <w:rPr>
                <w:rFonts w:cs="Arial"/>
              </w:rPr>
              <w:t>)</w:t>
            </w:r>
          </w:p>
        </w:tc>
      </w:tr>
      <w:tr w:rsidR="002F0A2B" w:rsidRPr="004E03AC" w14:paraId="140A4075" w14:textId="77777777" w:rsidTr="005D30BB">
        <w:trPr>
          <w:trHeight w:hRule="exact" w:val="284"/>
        </w:trPr>
        <w:tc>
          <w:tcPr>
            <w:tcW w:w="846" w:type="dxa"/>
          </w:tcPr>
          <w:p w14:paraId="41BC15B7" w14:textId="77777777" w:rsidR="002F0A2B" w:rsidRPr="004E03AC" w:rsidRDefault="002F0A2B" w:rsidP="00114B78">
            <w:pPr>
              <w:rPr>
                <w:rFonts w:cs="Arial"/>
              </w:rPr>
            </w:pPr>
            <w:r>
              <w:rPr>
                <w:rFonts w:cs="Arial"/>
              </w:rPr>
              <w:t>DIN</w:t>
            </w:r>
          </w:p>
        </w:tc>
        <w:tc>
          <w:tcPr>
            <w:tcW w:w="8935" w:type="dxa"/>
          </w:tcPr>
          <w:p w14:paraId="6799D842" w14:textId="130E8FE7" w:rsidR="002F0A2B" w:rsidRPr="004E03AC" w:rsidRDefault="00A614A8" w:rsidP="00114B78">
            <w:pPr>
              <w:rPr>
                <w:rFonts w:cs="Arial"/>
              </w:rPr>
            </w:pPr>
            <w:proofErr w:type="spellStart"/>
            <w:r w:rsidRPr="00A614A8">
              <w:rPr>
                <w:rFonts w:cs="Arial"/>
              </w:rPr>
              <w:t>Deutschen</w:t>
            </w:r>
            <w:proofErr w:type="spellEnd"/>
            <w:r w:rsidRPr="00A614A8">
              <w:rPr>
                <w:rFonts w:cs="Arial"/>
              </w:rPr>
              <w:t xml:space="preserve"> </w:t>
            </w:r>
            <w:proofErr w:type="spellStart"/>
            <w:r w:rsidRPr="00A614A8">
              <w:rPr>
                <w:rFonts w:cs="Arial"/>
              </w:rPr>
              <w:t>Instituts</w:t>
            </w:r>
            <w:proofErr w:type="spellEnd"/>
            <w:r w:rsidRPr="00A614A8">
              <w:rPr>
                <w:rFonts w:cs="Arial"/>
              </w:rPr>
              <w:t xml:space="preserve"> </w:t>
            </w:r>
            <w:proofErr w:type="spellStart"/>
            <w:r w:rsidRPr="00A614A8">
              <w:rPr>
                <w:rFonts w:cs="Arial"/>
              </w:rPr>
              <w:t>für</w:t>
            </w:r>
            <w:proofErr w:type="spellEnd"/>
            <w:r w:rsidRPr="00A614A8">
              <w:rPr>
                <w:rFonts w:cs="Arial"/>
              </w:rPr>
              <w:t xml:space="preserve"> </w:t>
            </w:r>
            <w:proofErr w:type="spellStart"/>
            <w:r w:rsidRPr="00A614A8">
              <w:rPr>
                <w:rFonts w:cs="Arial"/>
              </w:rPr>
              <w:t>Normung</w:t>
            </w:r>
            <w:proofErr w:type="spellEnd"/>
            <w:r w:rsidRPr="00A614A8">
              <w:rPr>
                <w:rFonts w:cs="Arial"/>
              </w:rPr>
              <w:t xml:space="preserve"> </w:t>
            </w:r>
            <w:r>
              <w:rPr>
                <w:rFonts w:cs="Arial"/>
              </w:rPr>
              <w:t xml:space="preserve"> (</w:t>
            </w:r>
            <w:r w:rsidR="002F0A2B">
              <w:rPr>
                <w:rFonts w:cs="Arial"/>
              </w:rPr>
              <w:t>n</w:t>
            </w:r>
            <w:r w:rsidR="002F0A2B" w:rsidRPr="00157EC8">
              <w:rPr>
                <w:rFonts w:cs="Arial"/>
              </w:rPr>
              <w:t>emški inštitut za standardizacijo</w:t>
            </w:r>
            <w:r>
              <w:rPr>
                <w:rFonts w:cs="Arial"/>
              </w:rPr>
              <w:t>)</w:t>
            </w:r>
          </w:p>
        </w:tc>
      </w:tr>
      <w:tr w:rsidR="002F0A2B" w:rsidRPr="004E03AC" w14:paraId="30030D7A" w14:textId="77777777" w:rsidTr="005D30BB">
        <w:trPr>
          <w:trHeight w:hRule="exact" w:val="284"/>
        </w:trPr>
        <w:tc>
          <w:tcPr>
            <w:tcW w:w="846" w:type="dxa"/>
          </w:tcPr>
          <w:p w14:paraId="6857923B" w14:textId="77777777" w:rsidR="002F0A2B" w:rsidRPr="004E03AC" w:rsidRDefault="002F0A2B" w:rsidP="00114B78">
            <w:pPr>
              <w:rPr>
                <w:rFonts w:cs="Arial"/>
              </w:rPr>
            </w:pPr>
            <w:r w:rsidRPr="004E03AC">
              <w:rPr>
                <w:rFonts w:cs="Arial"/>
              </w:rPr>
              <w:t>SIST</w:t>
            </w:r>
          </w:p>
        </w:tc>
        <w:tc>
          <w:tcPr>
            <w:tcW w:w="8935" w:type="dxa"/>
          </w:tcPr>
          <w:p w14:paraId="0291D773" w14:textId="2CA758FB" w:rsidR="002F0A2B" w:rsidRPr="004E03AC" w:rsidRDefault="00A614A8" w:rsidP="00114B78">
            <w:pPr>
              <w:rPr>
                <w:rFonts w:cs="Arial"/>
              </w:rPr>
            </w:pPr>
            <w:r w:rsidRPr="00A614A8">
              <w:rPr>
                <w:rFonts w:cs="Arial"/>
              </w:rPr>
              <w:t>Slovenski Inštitut Za Standardizacijo</w:t>
            </w:r>
          </w:p>
        </w:tc>
      </w:tr>
      <w:tr w:rsidR="00241154" w:rsidRPr="004E03AC" w14:paraId="4F420CB1" w14:textId="77777777" w:rsidTr="005D30BB">
        <w:trPr>
          <w:trHeight w:hRule="exact" w:val="284"/>
        </w:trPr>
        <w:tc>
          <w:tcPr>
            <w:tcW w:w="846" w:type="dxa"/>
          </w:tcPr>
          <w:p w14:paraId="098E6F17" w14:textId="4CBE9C2D" w:rsidR="00241154" w:rsidRPr="004E03AC" w:rsidRDefault="00241154" w:rsidP="00114B78">
            <w:pPr>
              <w:rPr>
                <w:rFonts w:cs="Arial"/>
              </w:rPr>
            </w:pPr>
            <w:r>
              <w:rPr>
                <w:rFonts w:cs="Arial"/>
              </w:rPr>
              <w:t>VDE</w:t>
            </w:r>
          </w:p>
        </w:tc>
        <w:tc>
          <w:tcPr>
            <w:tcW w:w="8935" w:type="dxa"/>
          </w:tcPr>
          <w:p w14:paraId="38487876" w14:textId="566A77EB" w:rsidR="00241154" w:rsidRDefault="00A614A8" w:rsidP="00114B78">
            <w:pPr>
              <w:rPr>
                <w:rFonts w:cs="Arial"/>
              </w:rPr>
            </w:pPr>
            <w:proofErr w:type="spellStart"/>
            <w:r w:rsidRPr="00A614A8">
              <w:rPr>
                <w:rFonts w:cs="Arial"/>
              </w:rPr>
              <w:t>Verband</w:t>
            </w:r>
            <w:proofErr w:type="spellEnd"/>
            <w:r w:rsidRPr="00A614A8">
              <w:rPr>
                <w:rFonts w:cs="Arial"/>
              </w:rPr>
              <w:t xml:space="preserve"> </w:t>
            </w:r>
            <w:proofErr w:type="spellStart"/>
            <w:r w:rsidRPr="00A614A8">
              <w:rPr>
                <w:rFonts w:cs="Arial"/>
              </w:rPr>
              <w:t>Deutscher</w:t>
            </w:r>
            <w:proofErr w:type="spellEnd"/>
            <w:r w:rsidRPr="00A614A8">
              <w:rPr>
                <w:rFonts w:cs="Arial"/>
              </w:rPr>
              <w:t xml:space="preserve"> </w:t>
            </w:r>
            <w:proofErr w:type="spellStart"/>
            <w:r w:rsidRPr="00A614A8">
              <w:rPr>
                <w:rFonts w:cs="Arial"/>
              </w:rPr>
              <w:t>Elektrotechniker</w:t>
            </w:r>
            <w:proofErr w:type="spellEnd"/>
            <w:r>
              <w:rPr>
                <w:rFonts w:cs="Arial"/>
              </w:rPr>
              <w:t xml:space="preserve"> (združenje nemških elektroinženirjev)</w:t>
            </w:r>
          </w:p>
        </w:tc>
      </w:tr>
      <w:tr w:rsidR="00241154" w:rsidRPr="004E03AC" w14:paraId="2F6E476D" w14:textId="77777777" w:rsidTr="005D30BB">
        <w:trPr>
          <w:trHeight w:hRule="exact" w:val="284"/>
        </w:trPr>
        <w:tc>
          <w:tcPr>
            <w:tcW w:w="846" w:type="dxa"/>
          </w:tcPr>
          <w:p w14:paraId="12D8AF44" w14:textId="1F3086D8" w:rsidR="00241154" w:rsidRPr="004E03AC" w:rsidRDefault="00241154" w:rsidP="00114B78">
            <w:pPr>
              <w:rPr>
                <w:rFonts w:cs="Arial"/>
              </w:rPr>
            </w:pPr>
            <w:r>
              <w:rPr>
                <w:rFonts w:cs="Arial"/>
              </w:rPr>
              <w:t>IEEE</w:t>
            </w:r>
          </w:p>
        </w:tc>
        <w:tc>
          <w:tcPr>
            <w:tcW w:w="8935" w:type="dxa"/>
          </w:tcPr>
          <w:p w14:paraId="1DC87CF3" w14:textId="71E3265E" w:rsidR="00241154" w:rsidRDefault="00A614A8" w:rsidP="00114B78">
            <w:pPr>
              <w:rPr>
                <w:rFonts w:cs="Arial"/>
              </w:rPr>
            </w:pPr>
            <w:proofErr w:type="spellStart"/>
            <w:r w:rsidRPr="00A614A8">
              <w:rPr>
                <w:rFonts w:cs="Arial"/>
              </w:rPr>
              <w:t>The</w:t>
            </w:r>
            <w:proofErr w:type="spellEnd"/>
            <w:r w:rsidRPr="00A614A8">
              <w:rPr>
                <w:rFonts w:cs="Arial"/>
              </w:rPr>
              <w:t xml:space="preserve"> Institute </w:t>
            </w:r>
            <w:proofErr w:type="spellStart"/>
            <w:r w:rsidRPr="00A614A8">
              <w:rPr>
                <w:rFonts w:cs="Arial"/>
              </w:rPr>
              <w:t>of</w:t>
            </w:r>
            <w:proofErr w:type="spellEnd"/>
            <w:r w:rsidRPr="00A614A8">
              <w:rPr>
                <w:rFonts w:cs="Arial"/>
              </w:rPr>
              <w:t xml:space="preserve"> </w:t>
            </w:r>
            <w:proofErr w:type="spellStart"/>
            <w:r w:rsidRPr="00A614A8">
              <w:rPr>
                <w:rFonts w:cs="Arial"/>
              </w:rPr>
              <w:t>Electrical</w:t>
            </w:r>
            <w:proofErr w:type="spellEnd"/>
            <w:r w:rsidRPr="00A614A8">
              <w:rPr>
                <w:rFonts w:cs="Arial"/>
              </w:rPr>
              <w:t xml:space="preserve"> </w:t>
            </w:r>
            <w:proofErr w:type="spellStart"/>
            <w:r w:rsidRPr="00A614A8">
              <w:rPr>
                <w:rFonts w:cs="Arial"/>
              </w:rPr>
              <w:t>and</w:t>
            </w:r>
            <w:proofErr w:type="spellEnd"/>
            <w:r w:rsidRPr="00A614A8">
              <w:rPr>
                <w:rFonts w:cs="Arial"/>
              </w:rPr>
              <w:t xml:space="preserve"> </w:t>
            </w:r>
            <w:proofErr w:type="spellStart"/>
            <w:r w:rsidRPr="00A614A8">
              <w:rPr>
                <w:rFonts w:cs="Arial"/>
              </w:rPr>
              <w:t>Electronics</w:t>
            </w:r>
            <w:proofErr w:type="spellEnd"/>
            <w:r w:rsidRPr="00A614A8">
              <w:rPr>
                <w:rFonts w:cs="Arial"/>
              </w:rPr>
              <w:t xml:space="preserve"> </w:t>
            </w:r>
            <w:proofErr w:type="spellStart"/>
            <w:r w:rsidRPr="00A614A8">
              <w:rPr>
                <w:rFonts w:cs="Arial"/>
              </w:rPr>
              <w:t>Engineers</w:t>
            </w:r>
            <w:proofErr w:type="spellEnd"/>
            <w:r w:rsidR="00A532CE">
              <w:rPr>
                <w:rFonts w:cs="Arial"/>
              </w:rPr>
              <w:t xml:space="preserve"> (inštitut inženirjev elektrotehnike in elektronike) </w:t>
            </w:r>
          </w:p>
        </w:tc>
      </w:tr>
      <w:tr w:rsidR="00241154" w:rsidRPr="004E03AC" w14:paraId="155772FC" w14:textId="77777777" w:rsidTr="005D30BB">
        <w:trPr>
          <w:trHeight w:hRule="exact" w:val="284"/>
        </w:trPr>
        <w:tc>
          <w:tcPr>
            <w:tcW w:w="846" w:type="dxa"/>
          </w:tcPr>
          <w:p w14:paraId="6A9215B4" w14:textId="52011C83" w:rsidR="00241154" w:rsidRDefault="00241154" w:rsidP="00114B78">
            <w:pPr>
              <w:rPr>
                <w:rFonts w:cs="Arial"/>
              </w:rPr>
            </w:pPr>
            <w:r>
              <w:rPr>
                <w:rFonts w:cs="Arial"/>
              </w:rPr>
              <w:t>BSI</w:t>
            </w:r>
          </w:p>
        </w:tc>
        <w:tc>
          <w:tcPr>
            <w:tcW w:w="8935" w:type="dxa"/>
          </w:tcPr>
          <w:p w14:paraId="0157835F" w14:textId="54621A89" w:rsidR="00241154" w:rsidRDefault="00A614A8" w:rsidP="00114B78">
            <w:pPr>
              <w:rPr>
                <w:rFonts w:cs="Arial"/>
              </w:rPr>
            </w:pPr>
            <w:proofErr w:type="spellStart"/>
            <w:r w:rsidRPr="00A614A8">
              <w:rPr>
                <w:rFonts w:cs="Arial"/>
              </w:rPr>
              <w:t>British</w:t>
            </w:r>
            <w:proofErr w:type="spellEnd"/>
            <w:r w:rsidRPr="00A614A8">
              <w:rPr>
                <w:rFonts w:cs="Arial"/>
              </w:rPr>
              <w:t xml:space="preserve"> </w:t>
            </w:r>
            <w:proofErr w:type="spellStart"/>
            <w:r w:rsidRPr="00A614A8">
              <w:rPr>
                <w:rFonts w:cs="Arial"/>
              </w:rPr>
              <w:t>Standards</w:t>
            </w:r>
            <w:proofErr w:type="spellEnd"/>
            <w:r w:rsidRPr="00A614A8">
              <w:rPr>
                <w:rFonts w:cs="Arial"/>
              </w:rPr>
              <w:t xml:space="preserve"> </w:t>
            </w:r>
            <w:proofErr w:type="spellStart"/>
            <w:r w:rsidRPr="00A614A8">
              <w:rPr>
                <w:rFonts w:cs="Arial"/>
              </w:rPr>
              <w:t>Institutio</w:t>
            </w:r>
            <w:r w:rsidR="00A532CE">
              <w:rPr>
                <w:rFonts w:cs="Arial"/>
              </w:rPr>
              <w:t>n</w:t>
            </w:r>
            <w:proofErr w:type="spellEnd"/>
            <w:r w:rsidR="00A532CE">
              <w:rPr>
                <w:rFonts w:cs="Arial"/>
              </w:rPr>
              <w:t xml:space="preserve"> (britanski inštitut za standardizacijo)</w:t>
            </w:r>
          </w:p>
        </w:tc>
      </w:tr>
      <w:tr w:rsidR="00241154" w:rsidRPr="004E03AC" w14:paraId="04CB8BC7" w14:textId="77777777" w:rsidTr="005D30BB">
        <w:trPr>
          <w:trHeight w:hRule="exact" w:val="284"/>
        </w:trPr>
        <w:tc>
          <w:tcPr>
            <w:tcW w:w="846" w:type="dxa"/>
          </w:tcPr>
          <w:p w14:paraId="75A458C0" w14:textId="3E6729CE" w:rsidR="00241154" w:rsidRDefault="00241154" w:rsidP="00114B78">
            <w:pPr>
              <w:rPr>
                <w:rFonts w:cs="Arial"/>
              </w:rPr>
            </w:pPr>
            <w:r>
              <w:rPr>
                <w:rFonts w:cs="Arial"/>
              </w:rPr>
              <w:t>CENELEC</w:t>
            </w:r>
          </w:p>
        </w:tc>
        <w:tc>
          <w:tcPr>
            <w:tcW w:w="8935" w:type="dxa"/>
          </w:tcPr>
          <w:p w14:paraId="37CD79D0" w14:textId="43715393" w:rsidR="00241154" w:rsidRDefault="00A614A8" w:rsidP="00114B78">
            <w:pPr>
              <w:rPr>
                <w:rFonts w:cs="Arial"/>
              </w:rPr>
            </w:pPr>
            <w:proofErr w:type="spellStart"/>
            <w:r w:rsidRPr="00A614A8">
              <w:rPr>
                <w:rFonts w:cs="Arial"/>
              </w:rPr>
              <w:t>European</w:t>
            </w:r>
            <w:proofErr w:type="spellEnd"/>
            <w:r w:rsidRPr="00A614A8">
              <w:rPr>
                <w:rFonts w:cs="Arial"/>
              </w:rPr>
              <w:t xml:space="preserve"> </w:t>
            </w:r>
            <w:proofErr w:type="spellStart"/>
            <w:r w:rsidRPr="00A614A8">
              <w:rPr>
                <w:rFonts w:cs="Arial"/>
              </w:rPr>
              <w:t>Committee</w:t>
            </w:r>
            <w:proofErr w:type="spellEnd"/>
            <w:r w:rsidRPr="00A614A8">
              <w:rPr>
                <w:rFonts w:cs="Arial"/>
              </w:rPr>
              <w:t xml:space="preserve"> </w:t>
            </w:r>
            <w:proofErr w:type="spellStart"/>
            <w:r w:rsidRPr="00A614A8">
              <w:rPr>
                <w:rFonts w:cs="Arial"/>
              </w:rPr>
              <w:t>for</w:t>
            </w:r>
            <w:proofErr w:type="spellEnd"/>
            <w:r w:rsidRPr="00A614A8">
              <w:rPr>
                <w:rFonts w:cs="Arial"/>
              </w:rPr>
              <w:t xml:space="preserve"> </w:t>
            </w:r>
            <w:proofErr w:type="spellStart"/>
            <w:r w:rsidRPr="00A614A8">
              <w:rPr>
                <w:rFonts w:cs="Arial"/>
              </w:rPr>
              <w:t>Electrotechnical</w:t>
            </w:r>
            <w:proofErr w:type="spellEnd"/>
            <w:r w:rsidRPr="00A614A8">
              <w:rPr>
                <w:rFonts w:cs="Arial"/>
              </w:rPr>
              <w:t xml:space="preserve"> </w:t>
            </w:r>
            <w:proofErr w:type="spellStart"/>
            <w:r w:rsidRPr="00A614A8">
              <w:rPr>
                <w:rFonts w:cs="Arial"/>
              </w:rPr>
              <w:t>Standardization</w:t>
            </w:r>
            <w:proofErr w:type="spellEnd"/>
            <w:r w:rsidR="00A532CE">
              <w:rPr>
                <w:rFonts w:cs="Arial"/>
              </w:rPr>
              <w:t xml:space="preserve"> (e</w:t>
            </w:r>
            <w:r w:rsidR="00A532CE" w:rsidRPr="00A532CE">
              <w:rPr>
                <w:rFonts w:cs="Arial"/>
              </w:rPr>
              <w:t>vropski komite za standardizacijo v elektrotehniki</w:t>
            </w:r>
            <w:r w:rsidR="00A532CE">
              <w:rPr>
                <w:rFonts w:cs="Arial"/>
              </w:rPr>
              <w:t>)</w:t>
            </w:r>
          </w:p>
          <w:p w14:paraId="3CEDAB25" w14:textId="77777777" w:rsidR="00241154" w:rsidRDefault="00241154" w:rsidP="00114B78">
            <w:pPr>
              <w:rPr>
                <w:rFonts w:cs="Arial"/>
              </w:rPr>
            </w:pPr>
          </w:p>
        </w:tc>
      </w:tr>
      <w:tr w:rsidR="00A614A8" w:rsidRPr="004E03AC" w14:paraId="6175F031" w14:textId="77777777" w:rsidTr="005D30BB">
        <w:trPr>
          <w:trHeight w:hRule="exact" w:val="284"/>
        </w:trPr>
        <w:tc>
          <w:tcPr>
            <w:tcW w:w="846" w:type="dxa"/>
          </w:tcPr>
          <w:p w14:paraId="443A5D00" w14:textId="6FDAFDCD" w:rsidR="00A614A8" w:rsidRDefault="00A614A8" w:rsidP="00114B78">
            <w:pPr>
              <w:rPr>
                <w:rFonts w:cs="Arial"/>
              </w:rPr>
            </w:pPr>
            <w:r>
              <w:rPr>
                <w:rFonts w:cs="Arial"/>
              </w:rPr>
              <w:t>CEN</w:t>
            </w:r>
          </w:p>
        </w:tc>
        <w:tc>
          <w:tcPr>
            <w:tcW w:w="8935" w:type="dxa"/>
          </w:tcPr>
          <w:p w14:paraId="0E0E9BA6" w14:textId="3060662C" w:rsidR="00A614A8" w:rsidRPr="00A614A8" w:rsidRDefault="00A614A8" w:rsidP="00114B78">
            <w:pPr>
              <w:rPr>
                <w:rFonts w:cs="Arial"/>
              </w:rPr>
            </w:pPr>
            <w:proofErr w:type="spellStart"/>
            <w:r w:rsidRPr="00A614A8">
              <w:rPr>
                <w:rFonts w:cs="Arial"/>
              </w:rPr>
              <w:t>European</w:t>
            </w:r>
            <w:proofErr w:type="spellEnd"/>
            <w:r w:rsidRPr="00A614A8">
              <w:rPr>
                <w:rFonts w:cs="Arial"/>
              </w:rPr>
              <w:t xml:space="preserve"> </w:t>
            </w:r>
            <w:proofErr w:type="spellStart"/>
            <w:r w:rsidRPr="00A614A8">
              <w:rPr>
                <w:rFonts w:cs="Arial"/>
              </w:rPr>
              <w:t>Committee</w:t>
            </w:r>
            <w:proofErr w:type="spellEnd"/>
            <w:r w:rsidRPr="00A614A8">
              <w:rPr>
                <w:rFonts w:cs="Arial"/>
              </w:rPr>
              <w:t xml:space="preserve"> </w:t>
            </w:r>
            <w:proofErr w:type="spellStart"/>
            <w:r w:rsidRPr="00A614A8">
              <w:rPr>
                <w:rFonts w:cs="Arial"/>
              </w:rPr>
              <w:t>for</w:t>
            </w:r>
            <w:proofErr w:type="spellEnd"/>
            <w:r w:rsidRPr="00A614A8">
              <w:rPr>
                <w:rFonts w:cs="Arial"/>
              </w:rPr>
              <w:t xml:space="preserve"> </w:t>
            </w:r>
            <w:proofErr w:type="spellStart"/>
            <w:r w:rsidRPr="00A614A8">
              <w:rPr>
                <w:rFonts w:cs="Arial"/>
              </w:rPr>
              <w:t>Standardization</w:t>
            </w:r>
            <w:proofErr w:type="spellEnd"/>
            <w:r w:rsidR="00A532CE">
              <w:rPr>
                <w:rFonts w:cs="Arial"/>
              </w:rPr>
              <w:t xml:space="preserve"> (e</w:t>
            </w:r>
            <w:r w:rsidR="00A532CE" w:rsidRPr="00A532CE">
              <w:rPr>
                <w:rFonts w:cs="Arial"/>
              </w:rPr>
              <w:t>vropski komite za standardizacijo</w:t>
            </w:r>
            <w:r w:rsidR="00A532CE">
              <w:rPr>
                <w:rFonts w:cs="Arial"/>
              </w:rPr>
              <w:t>)</w:t>
            </w:r>
          </w:p>
        </w:tc>
      </w:tr>
      <w:tr w:rsidR="002F0A2B" w:rsidRPr="004E03AC" w14:paraId="371627E3" w14:textId="77777777" w:rsidTr="005D30BB">
        <w:trPr>
          <w:trHeight w:hRule="exact" w:val="284"/>
        </w:trPr>
        <w:tc>
          <w:tcPr>
            <w:tcW w:w="846" w:type="dxa"/>
          </w:tcPr>
          <w:p w14:paraId="0028CBBB" w14:textId="77777777" w:rsidR="002F0A2B" w:rsidRPr="004E03AC" w:rsidRDefault="002F0A2B" w:rsidP="00114B78">
            <w:pPr>
              <w:rPr>
                <w:rFonts w:cs="Arial"/>
              </w:rPr>
            </w:pPr>
            <w:r>
              <w:rPr>
                <w:rFonts w:cs="Arial"/>
              </w:rPr>
              <w:t>NN</w:t>
            </w:r>
          </w:p>
        </w:tc>
        <w:tc>
          <w:tcPr>
            <w:tcW w:w="8935" w:type="dxa"/>
          </w:tcPr>
          <w:p w14:paraId="381C7736" w14:textId="77777777" w:rsidR="002F0A2B" w:rsidRPr="004E03AC" w:rsidRDefault="002F0A2B" w:rsidP="00114B78">
            <w:pPr>
              <w:rPr>
                <w:rFonts w:cs="Arial"/>
              </w:rPr>
            </w:pPr>
            <w:r>
              <w:rPr>
                <w:rFonts w:cs="Arial"/>
              </w:rPr>
              <w:t>nizka napetost</w:t>
            </w:r>
          </w:p>
        </w:tc>
      </w:tr>
      <w:tr w:rsidR="002F0A2B" w:rsidRPr="004E03AC" w14:paraId="4866D086" w14:textId="77777777" w:rsidTr="005D30BB">
        <w:trPr>
          <w:trHeight w:hRule="exact" w:val="284"/>
        </w:trPr>
        <w:tc>
          <w:tcPr>
            <w:tcW w:w="846" w:type="dxa"/>
          </w:tcPr>
          <w:p w14:paraId="68050C73" w14:textId="77777777" w:rsidR="002F0A2B" w:rsidRDefault="002F0A2B" w:rsidP="00114B78">
            <w:pPr>
              <w:rPr>
                <w:rFonts w:cs="Arial"/>
              </w:rPr>
            </w:pPr>
            <w:r>
              <w:rPr>
                <w:rFonts w:cs="Arial"/>
              </w:rPr>
              <w:t>SN</w:t>
            </w:r>
          </w:p>
        </w:tc>
        <w:tc>
          <w:tcPr>
            <w:tcW w:w="8935" w:type="dxa"/>
          </w:tcPr>
          <w:p w14:paraId="24BB8194" w14:textId="77777777" w:rsidR="002F0A2B" w:rsidRDefault="002F0A2B" w:rsidP="00114B78">
            <w:pPr>
              <w:rPr>
                <w:rFonts w:cs="Arial"/>
              </w:rPr>
            </w:pPr>
            <w:r>
              <w:rPr>
                <w:rFonts w:cs="Arial"/>
              </w:rPr>
              <w:t>srednja napetost</w:t>
            </w:r>
          </w:p>
        </w:tc>
      </w:tr>
      <w:tr w:rsidR="000801F0" w:rsidRPr="004E03AC" w14:paraId="2A7E4982" w14:textId="77777777" w:rsidTr="005D30BB">
        <w:trPr>
          <w:trHeight w:hRule="exact" w:val="284"/>
        </w:trPr>
        <w:tc>
          <w:tcPr>
            <w:tcW w:w="846" w:type="dxa"/>
          </w:tcPr>
          <w:p w14:paraId="19A21D12" w14:textId="4F483493" w:rsidR="000801F0" w:rsidRDefault="000801F0" w:rsidP="00114B78">
            <w:pPr>
              <w:rPr>
                <w:rFonts w:cs="Arial"/>
              </w:rPr>
            </w:pPr>
            <w:r>
              <w:rPr>
                <w:rFonts w:cs="Arial"/>
              </w:rPr>
              <w:t>VN</w:t>
            </w:r>
          </w:p>
        </w:tc>
        <w:tc>
          <w:tcPr>
            <w:tcW w:w="8935" w:type="dxa"/>
          </w:tcPr>
          <w:p w14:paraId="7B41E86B" w14:textId="1D89D698" w:rsidR="000801F0" w:rsidRDefault="000801F0" w:rsidP="00114B78">
            <w:pPr>
              <w:rPr>
                <w:rFonts w:cs="Arial"/>
              </w:rPr>
            </w:pPr>
            <w:r>
              <w:rPr>
                <w:rFonts w:cs="Arial"/>
              </w:rPr>
              <w:t>visoka napetost</w:t>
            </w:r>
          </w:p>
        </w:tc>
      </w:tr>
      <w:tr w:rsidR="002F0A2B" w:rsidRPr="004E03AC" w14:paraId="5EA5D449" w14:textId="77777777" w:rsidTr="005D30BB">
        <w:trPr>
          <w:trHeight w:hRule="exact" w:val="284"/>
        </w:trPr>
        <w:tc>
          <w:tcPr>
            <w:tcW w:w="846" w:type="dxa"/>
          </w:tcPr>
          <w:p w14:paraId="2B5A82A4" w14:textId="77777777" w:rsidR="002F0A2B" w:rsidRDefault="002F0A2B" w:rsidP="00114B78">
            <w:pPr>
              <w:rPr>
                <w:rFonts w:cs="Arial"/>
              </w:rPr>
            </w:pPr>
            <w:r>
              <w:rPr>
                <w:rFonts w:cs="Arial"/>
              </w:rPr>
              <w:t>S</w:t>
            </w:r>
          </w:p>
        </w:tc>
        <w:tc>
          <w:tcPr>
            <w:tcW w:w="8935" w:type="dxa"/>
          </w:tcPr>
          <w:p w14:paraId="4A529EE0" w14:textId="77777777" w:rsidR="002F0A2B" w:rsidRDefault="002F0A2B" w:rsidP="00114B78">
            <w:pPr>
              <w:rPr>
                <w:rFonts w:cs="Arial"/>
              </w:rPr>
            </w:pPr>
            <w:r>
              <w:rPr>
                <w:rFonts w:cs="Arial"/>
              </w:rPr>
              <w:t>moč</w:t>
            </w:r>
          </w:p>
        </w:tc>
      </w:tr>
      <w:tr w:rsidR="002F0A2B" w:rsidRPr="004E03AC" w14:paraId="466B21FD" w14:textId="77777777" w:rsidTr="005D30BB">
        <w:trPr>
          <w:trHeight w:hRule="exact" w:val="284"/>
        </w:trPr>
        <w:tc>
          <w:tcPr>
            <w:tcW w:w="846" w:type="dxa"/>
          </w:tcPr>
          <w:p w14:paraId="1ACDD75A" w14:textId="77777777" w:rsidR="002F0A2B" w:rsidRPr="004E03AC" w:rsidRDefault="002F0A2B" w:rsidP="00114B78">
            <w:pPr>
              <w:rPr>
                <w:rFonts w:cs="Arial"/>
              </w:rPr>
            </w:pPr>
            <w:r w:rsidRPr="004E03AC">
              <w:rPr>
                <w:rFonts w:cs="Arial"/>
              </w:rPr>
              <w:t>L</w:t>
            </w:r>
          </w:p>
        </w:tc>
        <w:tc>
          <w:tcPr>
            <w:tcW w:w="8935" w:type="dxa"/>
          </w:tcPr>
          <w:p w14:paraId="65CB6193" w14:textId="77777777" w:rsidR="002F0A2B" w:rsidRPr="004E03AC" w:rsidRDefault="002F0A2B" w:rsidP="00114B78">
            <w:pPr>
              <w:rPr>
                <w:rFonts w:cs="Arial"/>
              </w:rPr>
            </w:pPr>
            <w:r w:rsidRPr="004E03AC">
              <w:rPr>
                <w:rFonts w:cs="Arial"/>
              </w:rPr>
              <w:t>fazni vodnik</w:t>
            </w:r>
          </w:p>
        </w:tc>
      </w:tr>
      <w:tr w:rsidR="00316754" w:rsidRPr="004E03AC" w14:paraId="322B9C87" w14:textId="77777777" w:rsidTr="005D30BB">
        <w:trPr>
          <w:trHeight w:hRule="exact" w:val="284"/>
        </w:trPr>
        <w:tc>
          <w:tcPr>
            <w:tcW w:w="846" w:type="dxa"/>
          </w:tcPr>
          <w:p w14:paraId="1FED79E8" w14:textId="3C5D8932" w:rsidR="00316754" w:rsidRPr="004E03AC" w:rsidRDefault="00316754" w:rsidP="00114B78">
            <w:pPr>
              <w:rPr>
                <w:rFonts w:cs="Arial"/>
              </w:rPr>
            </w:pPr>
            <w:r>
              <w:rPr>
                <w:rFonts w:cs="Arial"/>
              </w:rPr>
              <w:t>PEI</w:t>
            </w:r>
          </w:p>
        </w:tc>
        <w:tc>
          <w:tcPr>
            <w:tcW w:w="8935" w:type="dxa"/>
          </w:tcPr>
          <w:p w14:paraId="746A6EDA" w14:textId="5F63DC2C" w:rsidR="00316754" w:rsidRPr="004E03AC" w:rsidRDefault="00316754" w:rsidP="00114B78">
            <w:pPr>
              <w:rPr>
                <w:rFonts w:cs="Arial"/>
              </w:rPr>
            </w:pPr>
            <w:r>
              <w:rPr>
                <w:rFonts w:cs="Arial"/>
              </w:rPr>
              <w:t>indeks konične učinkovitosti</w:t>
            </w:r>
          </w:p>
        </w:tc>
      </w:tr>
      <w:tr w:rsidR="002F0A2B" w:rsidRPr="004E03AC" w14:paraId="5FE6ECF3" w14:textId="77777777" w:rsidTr="005D30BB">
        <w:trPr>
          <w:trHeight w:hRule="exact" w:val="284"/>
        </w:trPr>
        <w:tc>
          <w:tcPr>
            <w:tcW w:w="846" w:type="dxa"/>
          </w:tcPr>
          <w:p w14:paraId="1703BBBB" w14:textId="77777777" w:rsidR="002F0A2B" w:rsidRPr="004E03AC" w:rsidRDefault="002F0A2B" w:rsidP="00114B78">
            <w:pPr>
              <w:rPr>
                <w:rFonts w:cs="Arial"/>
              </w:rPr>
            </w:pPr>
            <w:r>
              <w:rPr>
                <w:rFonts w:cs="Arial"/>
              </w:rPr>
              <w:t>N</w:t>
            </w:r>
          </w:p>
        </w:tc>
        <w:tc>
          <w:tcPr>
            <w:tcW w:w="8935" w:type="dxa"/>
          </w:tcPr>
          <w:p w14:paraId="0545C017" w14:textId="77777777" w:rsidR="002F0A2B" w:rsidRPr="004E03AC" w:rsidRDefault="002F0A2B" w:rsidP="00114B78">
            <w:pPr>
              <w:rPr>
                <w:rFonts w:cs="Arial"/>
              </w:rPr>
            </w:pPr>
            <w:r>
              <w:rPr>
                <w:rFonts w:cs="Arial"/>
              </w:rPr>
              <w:t>nevtralni vodnik</w:t>
            </w:r>
          </w:p>
        </w:tc>
      </w:tr>
      <w:tr w:rsidR="002F0A2B" w:rsidRPr="004E03AC" w14:paraId="3D1EE406" w14:textId="77777777" w:rsidTr="005D30BB">
        <w:trPr>
          <w:trHeight w:hRule="exact" w:val="284"/>
        </w:trPr>
        <w:tc>
          <w:tcPr>
            <w:tcW w:w="846" w:type="dxa"/>
          </w:tcPr>
          <w:p w14:paraId="391D01C4" w14:textId="77777777" w:rsidR="002F0A2B" w:rsidRDefault="002F0A2B" w:rsidP="00114B78">
            <w:pPr>
              <w:rPr>
                <w:rFonts w:cs="Arial"/>
              </w:rPr>
            </w:pPr>
            <w:r>
              <w:rPr>
                <w:rFonts w:cs="Arial"/>
              </w:rPr>
              <w:t>PE</w:t>
            </w:r>
          </w:p>
        </w:tc>
        <w:tc>
          <w:tcPr>
            <w:tcW w:w="8935" w:type="dxa"/>
          </w:tcPr>
          <w:p w14:paraId="28D98DBA" w14:textId="77777777" w:rsidR="002F0A2B" w:rsidRDefault="002F0A2B" w:rsidP="00114B78">
            <w:pPr>
              <w:rPr>
                <w:rFonts w:cs="Arial"/>
              </w:rPr>
            </w:pPr>
            <w:r>
              <w:rPr>
                <w:rFonts w:cs="Arial"/>
              </w:rPr>
              <w:t>zaščitni vodnik</w:t>
            </w:r>
          </w:p>
        </w:tc>
      </w:tr>
      <w:tr w:rsidR="002F0A2B" w:rsidRPr="004E03AC" w14:paraId="7478D8B8" w14:textId="77777777" w:rsidTr="005D30BB">
        <w:trPr>
          <w:trHeight w:hRule="exact" w:val="284"/>
        </w:trPr>
        <w:tc>
          <w:tcPr>
            <w:tcW w:w="846" w:type="dxa"/>
          </w:tcPr>
          <w:p w14:paraId="651E90A5" w14:textId="77777777" w:rsidR="002F0A2B" w:rsidRDefault="002F0A2B" w:rsidP="00114B78">
            <w:pPr>
              <w:rPr>
                <w:rFonts w:cs="Arial"/>
              </w:rPr>
            </w:pPr>
            <w:r>
              <w:rPr>
                <w:rFonts w:cs="Arial"/>
              </w:rPr>
              <w:t>PEN</w:t>
            </w:r>
          </w:p>
        </w:tc>
        <w:tc>
          <w:tcPr>
            <w:tcW w:w="8935" w:type="dxa"/>
          </w:tcPr>
          <w:p w14:paraId="609FFB4E" w14:textId="77777777" w:rsidR="002F0A2B" w:rsidRDefault="002F0A2B" w:rsidP="00114B78">
            <w:pPr>
              <w:rPr>
                <w:rFonts w:cs="Arial"/>
              </w:rPr>
            </w:pPr>
            <w:r>
              <w:rPr>
                <w:rFonts w:cs="Arial"/>
              </w:rPr>
              <w:t>zaščitno-nevtralni vodnik</w:t>
            </w:r>
          </w:p>
        </w:tc>
      </w:tr>
      <w:tr w:rsidR="002F0A2B" w:rsidRPr="004E03AC" w14:paraId="15CDC6B8" w14:textId="77777777" w:rsidTr="005D30BB">
        <w:trPr>
          <w:trHeight w:hRule="exact" w:val="284"/>
        </w:trPr>
        <w:tc>
          <w:tcPr>
            <w:tcW w:w="846" w:type="dxa"/>
          </w:tcPr>
          <w:p w14:paraId="5B1EEE92" w14:textId="77777777" w:rsidR="002F0A2B" w:rsidRDefault="002F0A2B" w:rsidP="00114B78">
            <w:pPr>
              <w:rPr>
                <w:rFonts w:cs="Arial"/>
              </w:rPr>
            </w:pPr>
            <w:r>
              <w:rPr>
                <w:rFonts w:cs="Arial"/>
              </w:rPr>
              <w:t>KBV</w:t>
            </w:r>
          </w:p>
        </w:tc>
        <w:tc>
          <w:tcPr>
            <w:tcW w:w="8935" w:type="dxa"/>
          </w:tcPr>
          <w:p w14:paraId="4CB34E40" w14:textId="77777777" w:rsidR="002F0A2B" w:rsidRDefault="002F0A2B" w:rsidP="00114B78">
            <w:pPr>
              <w:rPr>
                <w:rFonts w:cs="Arial"/>
              </w:rPr>
            </w:pPr>
            <w:r>
              <w:rPr>
                <w:rFonts w:cs="Arial"/>
              </w:rPr>
              <w:t>kablovod</w:t>
            </w:r>
          </w:p>
        </w:tc>
      </w:tr>
      <w:tr w:rsidR="002F0A2B" w:rsidRPr="004E03AC" w14:paraId="2DAAE707" w14:textId="77777777" w:rsidTr="005D30BB">
        <w:trPr>
          <w:trHeight w:hRule="exact" w:val="284"/>
        </w:trPr>
        <w:tc>
          <w:tcPr>
            <w:tcW w:w="846" w:type="dxa"/>
          </w:tcPr>
          <w:p w14:paraId="0B1BDC29" w14:textId="77777777" w:rsidR="002F0A2B" w:rsidRDefault="002F0A2B" w:rsidP="00114B78">
            <w:pPr>
              <w:rPr>
                <w:rFonts w:cs="Arial"/>
              </w:rPr>
            </w:pPr>
            <w:proofErr w:type="spellStart"/>
            <w:r>
              <w:t>Tr</w:t>
            </w:r>
            <w:proofErr w:type="spellEnd"/>
          </w:p>
        </w:tc>
        <w:tc>
          <w:tcPr>
            <w:tcW w:w="8935" w:type="dxa"/>
          </w:tcPr>
          <w:p w14:paraId="46D9D41B" w14:textId="77777777" w:rsidR="002F0A2B" w:rsidRDefault="002F0A2B" w:rsidP="00114B78">
            <w:pPr>
              <w:rPr>
                <w:rFonts w:cs="Arial"/>
              </w:rPr>
            </w:pPr>
            <w:r>
              <w:rPr>
                <w:rFonts w:cs="Arial"/>
              </w:rPr>
              <w:t>transformator</w:t>
            </w:r>
          </w:p>
        </w:tc>
      </w:tr>
      <w:tr w:rsidR="002F0A2B" w:rsidRPr="004E03AC" w14:paraId="297084BF" w14:textId="77777777" w:rsidTr="005D30BB">
        <w:trPr>
          <w:trHeight w:hRule="exact" w:val="284"/>
        </w:trPr>
        <w:tc>
          <w:tcPr>
            <w:tcW w:w="846" w:type="dxa"/>
          </w:tcPr>
          <w:p w14:paraId="106DBB82" w14:textId="77777777" w:rsidR="002F0A2B" w:rsidRDefault="002F0A2B" w:rsidP="00114B78">
            <w:proofErr w:type="spellStart"/>
            <w:r>
              <w:t>IPxx</w:t>
            </w:r>
            <w:proofErr w:type="spellEnd"/>
          </w:p>
        </w:tc>
        <w:tc>
          <w:tcPr>
            <w:tcW w:w="8935" w:type="dxa"/>
          </w:tcPr>
          <w:p w14:paraId="5CBF1409" w14:textId="77777777" w:rsidR="002F0A2B" w:rsidRDefault="002F0A2B" w:rsidP="00114B78">
            <w:pPr>
              <w:rPr>
                <w:rFonts w:cs="Arial"/>
              </w:rPr>
            </w:pPr>
            <w:r>
              <w:rPr>
                <w:rFonts w:cs="Arial"/>
              </w:rPr>
              <w:t>stopnja mehanske zaščite pred vdorom tujkov in tekočin</w:t>
            </w:r>
            <w:r w:rsidRPr="00DB32E3">
              <w:rPr>
                <w:rFonts w:cs="Arial"/>
                <w:i/>
                <w:iCs/>
              </w:rPr>
              <w:t xml:space="preserve"> (</w:t>
            </w:r>
            <w:proofErr w:type="spellStart"/>
            <w:r w:rsidRPr="00DB32E3">
              <w:rPr>
                <w:rFonts w:cs="Arial"/>
                <w:i/>
                <w:iCs/>
              </w:rPr>
              <w:t>ingress</w:t>
            </w:r>
            <w:proofErr w:type="spellEnd"/>
            <w:r w:rsidRPr="00DB32E3">
              <w:rPr>
                <w:rFonts w:cs="Arial"/>
                <w:i/>
                <w:iCs/>
              </w:rPr>
              <w:t xml:space="preserve"> </w:t>
            </w:r>
            <w:proofErr w:type="spellStart"/>
            <w:r w:rsidRPr="00DB32E3">
              <w:rPr>
                <w:rFonts w:cs="Arial"/>
                <w:i/>
                <w:iCs/>
              </w:rPr>
              <w:t>protection</w:t>
            </w:r>
            <w:proofErr w:type="spellEnd"/>
            <w:r w:rsidRPr="00DB32E3">
              <w:rPr>
                <w:rFonts w:cs="Arial"/>
                <w:i/>
                <w:iCs/>
              </w:rPr>
              <w:t>)</w:t>
            </w:r>
          </w:p>
        </w:tc>
      </w:tr>
      <w:tr w:rsidR="002F0A2B" w:rsidRPr="004E03AC" w14:paraId="56C2740D" w14:textId="77777777" w:rsidTr="005D30BB">
        <w:trPr>
          <w:trHeight w:hRule="exact" w:val="284"/>
        </w:trPr>
        <w:tc>
          <w:tcPr>
            <w:tcW w:w="846" w:type="dxa"/>
          </w:tcPr>
          <w:p w14:paraId="5CA1674E" w14:textId="77777777" w:rsidR="002F0A2B" w:rsidRDefault="002F0A2B" w:rsidP="00114B78">
            <w:r>
              <w:t>Cu</w:t>
            </w:r>
          </w:p>
        </w:tc>
        <w:tc>
          <w:tcPr>
            <w:tcW w:w="8935" w:type="dxa"/>
          </w:tcPr>
          <w:p w14:paraId="370505F6" w14:textId="77777777" w:rsidR="002F0A2B" w:rsidRDefault="002F0A2B" w:rsidP="00114B78">
            <w:pPr>
              <w:rPr>
                <w:rFonts w:cs="Arial"/>
              </w:rPr>
            </w:pPr>
            <w:r>
              <w:rPr>
                <w:rFonts w:cs="Arial"/>
              </w:rPr>
              <w:t>baker</w:t>
            </w:r>
          </w:p>
        </w:tc>
      </w:tr>
      <w:tr w:rsidR="002F0A2B" w:rsidRPr="004E03AC" w14:paraId="4AE20617" w14:textId="77777777" w:rsidTr="005D30BB">
        <w:trPr>
          <w:trHeight w:hRule="exact" w:val="284"/>
        </w:trPr>
        <w:tc>
          <w:tcPr>
            <w:tcW w:w="846" w:type="dxa"/>
          </w:tcPr>
          <w:p w14:paraId="7CEAEDB6" w14:textId="77777777" w:rsidR="002F0A2B" w:rsidRDefault="002F0A2B" w:rsidP="00114B78">
            <w:r>
              <w:t>E-Cu</w:t>
            </w:r>
          </w:p>
        </w:tc>
        <w:tc>
          <w:tcPr>
            <w:tcW w:w="8935" w:type="dxa"/>
          </w:tcPr>
          <w:p w14:paraId="5BAE5AE6" w14:textId="77777777" w:rsidR="002F0A2B" w:rsidRDefault="002F0A2B" w:rsidP="00114B78">
            <w:pPr>
              <w:rPr>
                <w:rFonts w:cs="Arial"/>
              </w:rPr>
            </w:pPr>
            <w:r>
              <w:rPr>
                <w:rFonts w:cs="Arial"/>
              </w:rPr>
              <w:t>baker visoke čistoče</w:t>
            </w:r>
            <w:r w:rsidRPr="00DB32E3">
              <w:rPr>
                <w:rFonts w:cs="Arial"/>
              </w:rPr>
              <w:t xml:space="preserve"> (pri zbiralkah)</w:t>
            </w:r>
          </w:p>
        </w:tc>
      </w:tr>
      <w:tr w:rsidR="002F0A2B" w:rsidRPr="004E03AC" w14:paraId="5E387BDF" w14:textId="77777777" w:rsidTr="005D30BB">
        <w:trPr>
          <w:trHeight w:hRule="exact" w:val="284"/>
        </w:trPr>
        <w:tc>
          <w:tcPr>
            <w:tcW w:w="846" w:type="dxa"/>
          </w:tcPr>
          <w:p w14:paraId="5C1086B5" w14:textId="77777777" w:rsidR="002F0A2B" w:rsidRDefault="002F0A2B" w:rsidP="00114B78">
            <w:r>
              <w:t>NMT</w:t>
            </w:r>
          </w:p>
        </w:tc>
        <w:tc>
          <w:tcPr>
            <w:tcW w:w="8935" w:type="dxa"/>
          </w:tcPr>
          <w:p w14:paraId="010CAC3E" w14:textId="77777777" w:rsidR="002F0A2B" w:rsidRDefault="002F0A2B" w:rsidP="00114B78">
            <w:pPr>
              <w:rPr>
                <w:rFonts w:cs="Arial"/>
              </w:rPr>
            </w:pPr>
            <w:r>
              <w:rPr>
                <w:rFonts w:cs="Arial"/>
              </w:rPr>
              <w:t>napetostni merilni transformator</w:t>
            </w:r>
          </w:p>
        </w:tc>
      </w:tr>
      <w:tr w:rsidR="002F0A2B" w:rsidRPr="004E03AC" w14:paraId="2EC33EE2" w14:textId="77777777" w:rsidTr="005D30BB">
        <w:trPr>
          <w:trHeight w:hRule="exact" w:val="284"/>
        </w:trPr>
        <w:tc>
          <w:tcPr>
            <w:tcW w:w="846" w:type="dxa"/>
          </w:tcPr>
          <w:p w14:paraId="37F50071" w14:textId="77777777" w:rsidR="002F0A2B" w:rsidRDefault="002F0A2B" w:rsidP="00114B78">
            <w:r>
              <w:t>TMT</w:t>
            </w:r>
          </w:p>
        </w:tc>
        <w:tc>
          <w:tcPr>
            <w:tcW w:w="8935" w:type="dxa"/>
          </w:tcPr>
          <w:p w14:paraId="4D1EB99B" w14:textId="77777777" w:rsidR="002F0A2B" w:rsidRDefault="002F0A2B" w:rsidP="00114B78">
            <w:pPr>
              <w:rPr>
                <w:rFonts w:cs="Arial"/>
              </w:rPr>
            </w:pPr>
            <w:r>
              <w:rPr>
                <w:rFonts w:cs="Arial"/>
              </w:rPr>
              <w:t>tokovni merilni transformator</w:t>
            </w:r>
          </w:p>
        </w:tc>
      </w:tr>
      <w:tr w:rsidR="002F0A2B" w:rsidRPr="004E03AC" w14:paraId="1F9E6D91" w14:textId="77777777" w:rsidTr="005D30BB">
        <w:trPr>
          <w:trHeight w:hRule="exact" w:val="284"/>
        </w:trPr>
        <w:tc>
          <w:tcPr>
            <w:tcW w:w="846" w:type="dxa"/>
          </w:tcPr>
          <w:p w14:paraId="13503A32" w14:textId="77777777" w:rsidR="002F0A2B" w:rsidRDefault="002F0A2B" w:rsidP="00114B78">
            <w:r>
              <w:t>PZI</w:t>
            </w:r>
          </w:p>
        </w:tc>
        <w:tc>
          <w:tcPr>
            <w:tcW w:w="8935" w:type="dxa"/>
          </w:tcPr>
          <w:p w14:paraId="07D55EB1" w14:textId="77777777" w:rsidR="002F0A2B" w:rsidRDefault="002F0A2B" w:rsidP="00114B78">
            <w:pPr>
              <w:rPr>
                <w:rFonts w:cs="Arial"/>
              </w:rPr>
            </w:pPr>
            <w:r>
              <w:rPr>
                <w:rFonts w:cs="Arial"/>
              </w:rPr>
              <w:t>projekt za izvedbo</w:t>
            </w:r>
          </w:p>
        </w:tc>
      </w:tr>
      <w:tr w:rsidR="002F0A2B" w:rsidRPr="004E03AC" w14:paraId="52F737CC" w14:textId="77777777" w:rsidTr="005D30BB">
        <w:trPr>
          <w:trHeight w:hRule="exact" w:val="284"/>
        </w:trPr>
        <w:tc>
          <w:tcPr>
            <w:tcW w:w="846" w:type="dxa"/>
          </w:tcPr>
          <w:p w14:paraId="1BDE0F2C" w14:textId="77777777" w:rsidR="002F0A2B" w:rsidRDefault="002F0A2B" w:rsidP="00114B78">
            <w:r>
              <w:t>PID</w:t>
            </w:r>
          </w:p>
        </w:tc>
        <w:tc>
          <w:tcPr>
            <w:tcW w:w="8935" w:type="dxa"/>
          </w:tcPr>
          <w:p w14:paraId="30F8C701" w14:textId="77777777" w:rsidR="002F0A2B" w:rsidRDefault="002F0A2B" w:rsidP="00114B78">
            <w:pPr>
              <w:rPr>
                <w:rFonts w:cs="Arial"/>
              </w:rPr>
            </w:pPr>
            <w:r>
              <w:rPr>
                <w:rFonts w:cs="Arial"/>
              </w:rPr>
              <w:t>projekt izvedenih del</w:t>
            </w:r>
          </w:p>
        </w:tc>
      </w:tr>
      <w:tr w:rsidR="002F0A2B" w:rsidRPr="004E03AC" w14:paraId="3D692F40" w14:textId="77777777" w:rsidTr="005D30BB">
        <w:trPr>
          <w:trHeight w:hRule="exact" w:val="284"/>
        </w:trPr>
        <w:tc>
          <w:tcPr>
            <w:tcW w:w="846" w:type="dxa"/>
          </w:tcPr>
          <w:p w14:paraId="71245D0E" w14:textId="77777777" w:rsidR="002F0A2B" w:rsidRDefault="002F0A2B" w:rsidP="00114B78">
            <w:r>
              <w:t>KS</w:t>
            </w:r>
          </w:p>
        </w:tc>
        <w:tc>
          <w:tcPr>
            <w:tcW w:w="8935" w:type="dxa"/>
          </w:tcPr>
          <w:p w14:paraId="1B12DB06" w14:textId="77777777" w:rsidR="002F0A2B" w:rsidRDefault="002F0A2B" w:rsidP="00114B78">
            <w:pPr>
              <w:rPr>
                <w:rFonts w:cs="Arial"/>
              </w:rPr>
            </w:pPr>
            <w:r>
              <w:rPr>
                <w:rFonts w:cs="Arial"/>
              </w:rPr>
              <w:t>kratek stik</w:t>
            </w:r>
          </w:p>
        </w:tc>
      </w:tr>
      <w:tr w:rsidR="002F0A2B" w:rsidRPr="004E03AC" w14:paraId="6A8A8E3E" w14:textId="77777777" w:rsidTr="005D30BB">
        <w:trPr>
          <w:trHeight w:hRule="exact" w:val="284"/>
        </w:trPr>
        <w:tc>
          <w:tcPr>
            <w:tcW w:w="846" w:type="dxa"/>
          </w:tcPr>
          <w:p w14:paraId="02D42054" w14:textId="77777777" w:rsidR="002F0A2B" w:rsidRDefault="002F0A2B" w:rsidP="00114B78">
            <w:r>
              <w:t>TPU</w:t>
            </w:r>
          </w:p>
        </w:tc>
        <w:tc>
          <w:tcPr>
            <w:tcW w:w="8935" w:type="dxa"/>
          </w:tcPr>
          <w:p w14:paraId="1EE8F84E" w14:textId="77777777" w:rsidR="002F0A2B" w:rsidRDefault="002F0A2B" w:rsidP="00114B78">
            <w:pPr>
              <w:rPr>
                <w:rFonts w:cs="Arial"/>
              </w:rPr>
            </w:pPr>
            <w:r>
              <w:rPr>
                <w:rFonts w:cs="Arial"/>
              </w:rPr>
              <w:t>termoplastična poliuretanska guma</w:t>
            </w:r>
          </w:p>
        </w:tc>
      </w:tr>
      <w:tr w:rsidR="002F0A2B" w:rsidRPr="004E03AC" w14:paraId="51D234FA" w14:textId="77777777" w:rsidTr="005D30BB">
        <w:trPr>
          <w:trHeight w:hRule="exact" w:val="284"/>
        </w:trPr>
        <w:tc>
          <w:tcPr>
            <w:tcW w:w="846" w:type="dxa"/>
          </w:tcPr>
          <w:p w14:paraId="607FE36C" w14:textId="77777777" w:rsidR="002F0A2B" w:rsidRDefault="002F0A2B" w:rsidP="00114B78">
            <w:r>
              <w:t>NBR</w:t>
            </w:r>
          </w:p>
        </w:tc>
        <w:tc>
          <w:tcPr>
            <w:tcW w:w="8935" w:type="dxa"/>
          </w:tcPr>
          <w:p w14:paraId="25448C97" w14:textId="77777777" w:rsidR="002F0A2B" w:rsidRDefault="002F0A2B" w:rsidP="00114B78">
            <w:pPr>
              <w:rPr>
                <w:rFonts w:cs="Arial"/>
              </w:rPr>
            </w:pPr>
            <w:proofErr w:type="spellStart"/>
            <w:r>
              <w:rPr>
                <w:rFonts w:cs="Arial"/>
              </w:rPr>
              <w:t>nitril</w:t>
            </w:r>
            <w:proofErr w:type="spellEnd"/>
            <w:r>
              <w:rPr>
                <w:rFonts w:cs="Arial"/>
              </w:rPr>
              <w:t xml:space="preserve"> butadien kavčuk (</w:t>
            </w:r>
            <w:proofErr w:type="spellStart"/>
            <w:r>
              <w:rPr>
                <w:rFonts w:cs="Arial"/>
              </w:rPr>
              <w:t>nitrilna</w:t>
            </w:r>
            <w:proofErr w:type="spellEnd"/>
            <w:r>
              <w:rPr>
                <w:rFonts w:cs="Arial"/>
              </w:rPr>
              <w:t xml:space="preserve"> guma)</w:t>
            </w:r>
          </w:p>
        </w:tc>
      </w:tr>
      <w:tr w:rsidR="00C14941" w:rsidRPr="004E03AC" w14:paraId="33E6C80D" w14:textId="77777777" w:rsidTr="005D30BB">
        <w:trPr>
          <w:trHeight w:hRule="exact" w:val="284"/>
        </w:trPr>
        <w:tc>
          <w:tcPr>
            <w:tcW w:w="846" w:type="dxa"/>
          </w:tcPr>
          <w:p w14:paraId="6867B601" w14:textId="3444C3B0" w:rsidR="00C14941" w:rsidRDefault="00C14941" w:rsidP="00114B78">
            <w:r>
              <w:t>DCV</w:t>
            </w:r>
          </w:p>
        </w:tc>
        <w:tc>
          <w:tcPr>
            <w:tcW w:w="8935" w:type="dxa"/>
          </w:tcPr>
          <w:p w14:paraId="6DBE2D8F" w14:textId="77AB66C3" w:rsidR="00C14941" w:rsidRDefault="00C14941" w:rsidP="00114B78">
            <w:pPr>
              <w:rPr>
                <w:rFonts w:cs="Arial"/>
              </w:rPr>
            </w:pPr>
            <w:r>
              <w:rPr>
                <w:rFonts w:cs="Arial"/>
              </w:rPr>
              <w:t>dis</w:t>
            </w:r>
            <w:r w:rsidR="00D20550">
              <w:rPr>
                <w:rFonts w:cs="Arial"/>
              </w:rPr>
              <w:t>tribucijski</w:t>
            </w:r>
            <w:r>
              <w:rPr>
                <w:rFonts w:cs="Arial"/>
              </w:rPr>
              <w:t xml:space="preserve"> center vodenja</w:t>
            </w:r>
          </w:p>
        </w:tc>
      </w:tr>
      <w:tr w:rsidR="00D20550" w:rsidRPr="004E03AC" w14:paraId="2A795139" w14:textId="77777777" w:rsidTr="00D20550">
        <w:trPr>
          <w:trHeight w:hRule="exact" w:val="284"/>
        </w:trPr>
        <w:tc>
          <w:tcPr>
            <w:tcW w:w="846" w:type="dxa"/>
          </w:tcPr>
          <w:p w14:paraId="69FA8034" w14:textId="570D1FEF" w:rsidR="00D20550" w:rsidRDefault="00D20550" w:rsidP="00114B78">
            <w:proofErr w:type="spellStart"/>
            <w:r>
              <w:lastRenderedPageBreak/>
              <w:t>dB</w:t>
            </w:r>
            <w:proofErr w:type="spellEnd"/>
            <w:r>
              <w:t>(A)</w:t>
            </w:r>
          </w:p>
        </w:tc>
        <w:tc>
          <w:tcPr>
            <w:tcW w:w="8935" w:type="dxa"/>
          </w:tcPr>
          <w:p w14:paraId="4A153404" w14:textId="0DD1124E" w:rsidR="00D20550" w:rsidRDefault="00D20550" w:rsidP="00114B78">
            <w:pPr>
              <w:rPr>
                <w:rFonts w:cs="Arial"/>
              </w:rPr>
            </w:pPr>
            <w:r>
              <w:rPr>
                <w:rFonts w:cs="Arial"/>
              </w:rPr>
              <w:t>e</w:t>
            </w:r>
            <w:r w:rsidRPr="00D20550">
              <w:rPr>
                <w:rFonts w:cs="Arial"/>
              </w:rPr>
              <w:t>nota za glasnost zvoka</w:t>
            </w:r>
            <w:r>
              <w:rPr>
                <w:rFonts w:cs="Arial"/>
              </w:rPr>
              <w:t xml:space="preserve"> v frekvenčnem filtru</w:t>
            </w:r>
            <w:r w:rsidRPr="00D20550">
              <w:rPr>
                <w:rFonts w:cs="Arial"/>
              </w:rPr>
              <w:t xml:space="preserve"> A </w:t>
            </w:r>
            <w:r w:rsidR="000C7C21">
              <w:rPr>
                <w:rFonts w:cs="Arial"/>
              </w:rPr>
              <w:t xml:space="preserve">oz. </w:t>
            </w:r>
            <w:r>
              <w:rPr>
                <w:rFonts w:cs="Arial"/>
              </w:rPr>
              <w:t xml:space="preserve">v </w:t>
            </w:r>
            <w:r w:rsidR="00983E3D">
              <w:rPr>
                <w:rFonts w:cs="Arial"/>
              </w:rPr>
              <w:t>percepciji zvoka</w:t>
            </w:r>
            <w:r w:rsidRPr="00D20550">
              <w:rPr>
                <w:rFonts w:cs="Arial"/>
              </w:rPr>
              <w:t xml:space="preserve"> človeškega ušesa</w:t>
            </w:r>
            <w:r w:rsidR="00CD1353">
              <w:rPr>
                <w:rFonts w:cs="Arial"/>
              </w:rPr>
              <w:t xml:space="preserve">; v </w:t>
            </w:r>
            <w:r w:rsidR="00033DD1">
              <w:rPr>
                <w:rFonts w:cs="Arial"/>
              </w:rPr>
              <w:t xml:space="preserve">zapisu </w:t>
            </w:r>
            <w:r w:rsidR="00CD1353">
              <w:rPr>
                <w:rFonts w:cs="Arial"/>
              </w:rPr>
              <w:t>SI</w:t>
            </w:r>
            <w:r w:rsidR="00033DD1">
              <w:rPr>
                <w:rFonts w:cs="Arial"/>
              </w:rPr>
              <w:t>:</w:t>
            </w:r>
            <w:r w:rsidR="00CD1353">
              <w:rPr>
                <w:rFonts w:cs="Arial"/>
              </w:rPr>
              <w:t xml:space="preserve">  </w:t>
            </w:r>
            <w:r w:rsidR="00CD1353" w:rsidRPr="00CD1353">
              <w:rPr>
                <w:rFonts w:cs="Arial"/>
                <w:i/>
                <w:iCs/>
              </w:rPr>
              <w:t>L</w:t>
            </w:r>
            <w:r w:rsidR="00CD1353" w:rsidRPr="00CD1353">
              <w:rPr>
                <w:rFonts w:cs="Arial"/>
                <w:vertAlign w:val="subscript"/>
              </w:rPr>
              <w:t>A</w:t>
            </w:r>
            <w:r w:rsidR="00CD1353">
              <w:rPr>
                <w:rFonts w:cs="Arial"/>
              </w:rPr>
              <w:t xml:space="preserve">= x </w:t>
            </w:r>
            <w:proofErr w:type="spellStart"/>
            <w:r w:rsidR="00CD1353">
              <w:rPr>
                <w:rFonts w:cs="Arial"/>
              </w:rPr>
              <w:t>dB</w:t>
            </w:r>
            <w:proofErr w:type="spellEnd"/>
          </w:p>
        </w:tc>
      </w:tr>
      <w:tr w:rsidR="0069509D" w:rsidRPr="004E03AC" w14:paraId="50C811B8" w14:textId="77777777" w:rsidTr="00D20550">
        <w:trPr>
          <w:trHeight w:hRule="exact" w:val="284"/>
        </w:trPr>
        <w:tc>
          <w:tcPr>
            <w:tcW w:w="846" w:type="dxa"/>
          </w:tcPr>
          <w:p w14:paraId="0B0DD778" w14:textId="6C0DFCFE" w:rsidR="0069509D" w:rsidRDefault="0069509D" w:rsidP="00114B78">
            <w:r>
              <w:t>ONAN</w:t>
            </w:r>
          </w:p>
        </w:tc>
        <w:tc>
          <w:tcPr>
            <w:tcW w:w="8935" w:type="dxa"/>
          </w:tcPr>
          <w:p w14:paraId="2D0FC367" w14:textId="74DA1597" w:rsidR="0069509D" w:rsidRDefault="0069509D" w:rsidP="00114B78">
            <w:pPr>
              <w:rPr>
                <w:rFonts w:cs="Arial"/>
              </w:rPr>
            </w:pPr>
            <w:proofErr w:type="spellStart"/>
            <w:r>
              <w:rPr>
                <w:rFonts w:cs="Arial"/>
              </w:rPr>
              <w:t>Oil</w:t>
            </w:r>
            <w:proofErr w:type="spellEnd"/>
            <w:r>
              <w:rPr>
                <w:rFonts w:cs="Arial"/>
              </w:rPr>
              <w:t xml:space="preserve"> Normal </w:t>
            </w:r>
            <w:proofErr w:type="spellStart"/>
            <w:r>
              <w:rPr>
                <w:rFonts w:cs="Arial"/>
              </w:rPr>
              <w:t>Air</w:t>
            </w:r>
            <w:proofErr w:type="spellEnd"/>
            <w:r>
              <w:rPr>
                <w:rFonts w:cs="Arial"/>
              </w:rPr>
              <w:t xml:space="preserve"> Normal; naravno kroženje olja v kotlu in naravna konvekcija </w:t>
            </w:r>
            <w:r w:rsidR="00C92365">
              <w:rPr>
                <w:rFonts w:cs="Arial"/>
              </w:rPr>
              <w:t>z</w:t>
            </w:r>
            <w:r>
              <w:rPr>
                <w:rFonts w:cs="Arial"/>
              </w:rPr>
              <w:t>raka</w:t>
            </w:r>
            <w:r w:rsidR="00C92365">
              <w:rPr>
                <w:rFonts w:cs="Arial"/>
              </w:rPr>
              <w:t xml:space="preserve"> </w:t>
            </w:r>
            <w:r w:rsidR="007C24E0">
              <w:rPr>
                <w:rFonts w:cs="Arial"/>
              </w:rPr>
              <w:t>preko</w:t>
            </w:r>
            <w:r w:rsidR="00C92365">
              <w:rPr>
                <w:rFonts w:cs="Arial"/>
              </w:rPr>
              <w:t xml:space="preserve"> </w:t>
            </w:r>
            <w:r w:rsidR="005E4EC5">
              <w:rPr>
                <w:rFonts w:cs="Arial"/>
              </w:rPr>
              <w:t>radiatorjev</w:t>
            </w:r>
          </w:p>
        </w:tc>
      </w:tr>
      <w:tr w:rsidR="0069509D" w:rsidRPr="004E03AC" w14:paraId="04F5E224" w14:textId="77777777" w:rsidTr="00D20550">
        <w:trPr>
          <w:trHeight w:hRule="exact" w:val="284"/>
        </w:trPr>
        <w:tc>
          <w:tcPr>
            <w:tcW w:w="846" w:type="dxa"/>
          </w:tcPr>
          <w:p w14:paraId="7BB76F92" w14:textId="7C4FEECE" w:rsidR="0069509D" w:rsidRDefault="0069509D" w:rsidP="00114B78">
            <w:r>
              <w:t>ONAF</w:t>
            </w:r>
          </w:p>
        </w:tc>
        <w:tc>
          <w:tcPr>
            <w:tcW w:w="8935" w:type="dxa"/>
          </w:tcPr>
          <w:p w14:paraId="4740331E" w14:textId="3F14E865" w:rsidR="0069509D" w:rsidRDefault="0069509D" w:rsidP="00114B78">
            <w:pPr>
              <w:rPr>
                <w:rFonts w:cs="Arial"/>
              </w:rPr>
            </w:pPr>
            <w:proofErr w:type="spellStart"/>
            <w:r>
              <w:rPr>
                <w:rFonts w:cs="Arial"/>
              </w:rPr>
              <w:t>Oli</w:t>
            </w:r>
            <w:proofErr w:type="spellEnd"/>
            <w:r>
              <w:rPr>
                <w:rFonts w:cs="Arial"/>
              </w:rPr>
              <w:t xml:space="preserve"> Normal </w:t>
            </w:r>
            <w:proofErr w:type="spellStart"/>
            <w:r>
              <w:rPr>
                <w:rFonts w:cs="Arial"/>
              </w:rPr>
              <w:t>Air</w:t>
            </w:r>
            <w:proofErr w:type="spellEnd"/>
            <w:r>
              <w:rPr>
                <w:rFonts w:cs="Arial"/>
              </w:rPr>
              <w:t xml:space="preserve"> </w:t>
            </w:r>
            <w:proofErr w:type="spellStart"/>
            <w:r>
              <w:rPr>
                <w:rFonts w:cs="Arial"/>
              </w:rPr>
              <w:t>Forced</w:t>
            </w:r>
            <w:proofErr w:type="spellEnd"/>
            <w:r>
              <w:rPr>
                <w:rFonts w:cs="Arial"/>
              </w:rPr>
              <w:t xml:space="preserve"> </w:t>
            </w:r>
            <w:r w:rsidR="00C92365">
              <w:rPr>
                <w:rFonts w:cs="Arial"/>
              </w:rPr>
              <w:t xml:space="preserve">; naravno kroženje olja v kotlu in prisilna konvekcija zraka </w:t>
            </w:r>
            <w:r w:rsidR="007C24E0">
              <w:rPr>
                <w:rFonts w:cs="Arial"/>
              </w:rPr>
              <w:t>preko</w:t>
            </w:r>
            <w:r w:rsidR="005E4EC5">
              <w:rPr>
                <w:rFonts w:cs="Arial"/>
              </w:rPr>
              <w:t xml:space="preserve"> radiatorjev</w:t>
            </w:r>
          </w:p>
        </w:tc>
      </w:tr>
    </w:tbl>
    <w:p w14:paraId="454DE14C" w14:textId="6B04C9A7" w:rsidR="00BB5FC6" w:rsidRDefault="00BC0798" w:rsidP="00BC0798">
      <w:pPr>
        <w:pStyle w:val="Naslov1"/>
      </w:pPr>
      <w:bookmarkStart w:id="56" w:name="_Toc189737437"/>
      <w:bookmarkEnd w:id="55"/>
      <w:r>
        <w:t>TIPIZIRANI TRANSFORMATORJI</w:t>
      </w:r>
      <w:bookmarkEnd w:id="56"/>
      <w:r>
        <w:t xml:space="preserve"> </w:t>
      </w:r>
    </w:p>
    <w:p w14:paraId="39E3035A" w14:textId="39EB2CD4" w:rsidR="00A45492" w:rsidRDefault="00E90C82" w:rsidP="00A45492">
      <w:r>
        <w:t xml:space="preserve">Za napajanje </w:t>
      </w:r>
      <w:r w:rsidR="00A45492">
        <w:t>elektrodistribucijskih omrežjih se uporabljajo naslednji tipi/moči distribucijskih energetskih transformatorjev;</w:t>
      </w:r>
    </w:p>
    <w:p w14:paraId="2E009071" w14:textId="1E0E3B40" w:rsidR="008148CC" w:rsidRDefault="008148CC" w:rsidP="008148CC">
      <w:pPr>
        <w:pStyle w:val="Odstavekseznama"/>
        <w:numPr>
          <w:ilvl w:val="1"/>
          <w:numId w:val="3"/>
        </w:numPr>
      </w:pPr>
      <w:proofErr w:type="spellStart"/>
      <w:r>
        <w:t>Tr</w:t>
      </w:r>
      <w:proofErr w:type="spellEnd"/>
      <w:r>
        <w:t xml:space="preserve"> </w:t>
      </w:r>
      <w:r w:rsidRPr="00667477">
        <w:t xml:space="preserve">110/21/10,5 kV, YNyn6 (d5), </w:t>
      </w:r>
      <w:r>
        <w:t>2</w:t>
      </w:r>
      <w:r w:rsidRPr="00667477">
        <w:t>0</w:t>
      </w:r>
      <w:r w:rsidR="0000769E">
        <w:t>(2</w:t>
      </w:r>
      <w:r w:rsidR="00C7177D">
        <w:t>5</w:t>
      </w:r>
      <w:r w:rsidR="0000769E">
        <w:t>)</w:t>
      </w:r>
      <w:r w:rsidRPr="00667477">
        <w:t xml:space="preserve"> MVA</w:t>
      </w:r>
      <w:r w:rsidR="00BC3771">
        <w:t xml:space="preserve"> ONAN</w:t>
      </w:r>
      <w:r w:rsidR="00575FE1">
        <w:t xml:space="preserve"> </w:t>
      </w:r>
      <w:r w:rsidR="0089192B">
        <w:t xml:space="preserve">/ </w:t>
      </w:r>
      <w:r w:rsidR="00361AF7">
        <w:t>ONAF</w:t>
      </w:r>
      <w:r w:rsidR="00751E79">
        <w:t>*</w:t>
      </w:r>
      <w:r w:rsidR="00BC3771">
        <w:t>,</w:t>
      </w:r>
    </w:p>
    <w:p w14:paraId="1362E69E" w14:textId="6C2D4673" w:rsidR="008148CC" w:rsidRDefault="008148CC" w:rsidP="008148CC">
      <w:pPr>
        <w:pStyle w:val="Odstavekseznama"/>
        <w:numPr>
          <w:ilvl w:val="1"/>
          <w:numId w:val="3"/>
        </w:numPr>
      </w:pPr>
      <w:proofErr w:type="spellStart"/>
      <w:r>
        <w:t>Tr</w:t>
      </w:r>
      <w:proofErr w:type="spellEnd"/>
      <w:r w:rsidRPr="00667477">
        <w:t xml:space="preserve"> 110/21/10,5 kV, YNyn6 (d5), 31,5</w:t>
      </w:r>
      <w:r w:rsidR="0000769E">
        <w:t>(40)</w:t>
      </w:r>
      <w:r w:rsidRPr="00667477">
        <w:t xml:space="preserve"> MVA</w:t>
      </w:r>
      <w:r w:rsidR="00F51B43">
        <w:t xml:space="preserve"> </w:t>
      </w:r>
      <w:r w:rsidR="00BC3771">
        <w:t>ONAN</w:t>
      </w:r>
      <w:r w:rsidR="0089192B">
        <w:t xml:space="preserve"> /</w:t>
      </w:r>
      <w:r w:rsidR="00575FE1">
        <w:t xml:space="preserve"> </w:t>
      </w:r>
      <w:r w:rsidR="00361AF7">
        <w:t>ONAF</w:t>
      </w:r>
      <w:r w:rsidR="00751E79">
        <w:t>*</w:t>
      </w:r>
      <w:r w:rsidR="00BC3771">
        <w:t xml:space="preserve"> in</w:t>
      </w:r>
    </w:p>
    <w:p w14:paraId="289F5170" w14:textId="009BE0B2" w:rsidR="002A221A" w:rsidRDefault="008148CC" w:rsidP="00BC0798">
      <w:pPr>
        <w:pStyle w:val="Odstavekseznama"/>
        <w:numPr>
          <w:ilvl w:val="1"/>
          <w:numId w:val="3"/>
        </w:numPr>
      </w:pPr>
      <w:proofErr w:type="spellStart"/>
      <w:r>
        <w:t>Tr</w:t>
      </w:r>
      <w:proofErr w:type="spellEnd"/>
      <w:r>
        <w:t xml:space="preserve"> </w:t>
      </w:r>
      <w:r w:rsidRPr="00667477">
        <w:t>110/21/10,5 kV, YNyn6 (d5), 40 MVA</w:t>
      </w:r>
      <w:r w:rsidR="00BC3771">
        <w:t xml:space="preserve"> ONAN</w:t>
      </w:r>
      <w:r w:rsidR="00A45492">
        <w:t>.</w:t>
      </w:r>
    </w:p>
    <w:p w14:paraId="6E43A942" w14:textId="60E78618" w:rsidR="00751E79" w:rsidRDefault="00751E79" w:rsidP="00751E79">
      <w:r>
        <w:t>*</w:t>
      </w:r>
      <w:r w:rsidR="00116119">
        <w:t xml:space="preserve">nadgradnja </w:t>
      </w:r>
      <w:r>
        <w:t xml:space="preserve">v primeru podaljšane </w:t>
      </w:r>
      <w:r w:rsidR="0000769E">
        <w:t>pre</w:t>
      </w:r>
      <w:r>
        <w:t>obremenitve v izrednih obratovalnih stanjih</w:t>
      </w:r>
      <w:r w:rsidR="00926EDF">
        <w:t>.</w:t>
      </w:r>
    </w:p>
    <w:p w14:paraId="77C8F6F6" w14:textId="5C0A873E" w:rsidR="000D1993" w:rsidRPr="002F0A2B" w:rsidRDefault="000D1993" w:rsidP="002F0A2B">
      <w:pPr>
        <w:pStyle w:val="Naslov1"/>
      </w:pPr>
      <w:bookmarkStart w:id="57" w:name="_Toc128485358"/>
      <w:bookmarkStart w:id="58" w:name="_Toc189737438"/>
      <w:r>
        <w:rPr>
          <w:caps w:val="0"/>
        </w:rPr>
        <w:t>TEHNIČNE ZAHTEVE</w:t>
      </w:r>
      <w:bookmarkEnd w:id="57"/>
      <w:bookmarkEnd w:id="58"/>
    </w:p>
    <w:p w14:paraId="72940FD0" w14:textId="77777777" w:rsidR="002F575C" w:rsidRDefault="002F575C" w:rsidP="002F575C">
      <w:pPr>
        <w:pStyle w:val="Naslov2"/>
      </w:pPr>
      <w:bookmarkStart w:id="59" w:name="_Toc189737439"/>
      <w:bookmarkStart w:id="60" w:name="_Toc496100352"/>
      <w:bookmarkStart w:id="61" w:name="_Toc128485360"/>
      <w:bookmarkStart w:id="62" w:name="_Toc516556585"/>
      <w:bookmarkStart w:id="63" w:name="_Toc128485336"/>
      <w:bookmarkStart w:id="64" w:name="_Toc496100367"/>
      <w:bookmarkStart w:id="65" w:name="_Toc128485375"/>
      <w:bookmarkStart w:id="66" w:name="_Toc496100351"/>
      <w:bookmarkStart w:id="67" w:name="_Toc128485359"/>
      <w:r w:rsidRPr="00964CC2">
        <w:t>SPLOŠNE ZAHTEVE</w:t>
      </w:r>
      <w:bookmarkEnd w:id="59"/>
    </w:p>
    <w:p w14:paraId="42BDBF0F" w14:textId="77777777" w:rsidR="00723CDF" w:rsidRPr="00A7598D" w:rsidRDefault="00723CDF" w:rsidP="00723CDF">
      <w:pPr>
        <w:pStyle w:val="Naslov3"/>
      </w:pPr>
      <w:bookmarkStart w:id="68" w:name="_Toc510686352"/>
      <w:bookmarkStart w:id="69" w:name="_Toc516556589"/>
      <w:bookmarkStart w:id="70" w:name="_Toc128485340"/>
      <w:bookmarkStart w:id="71" w:name="_Toc189737440"/>
      <w:r w:rsidRPr="00964CC2">
        <w:t>Merske enote</w:t>
      </w:r>
      <w:bookmarkEnd w:id="68"/>
      <w:bookmarkEnd w:id="69"/>
      <w:bookmarkEnd w:id="70"/>
      <w:bookmarkEnd w:id="71"/>
      <w:r w:rsidRPr="00964CC2">
        <w:t xml:space="preserve"> </w:t>
      </w:r>
    </w:p>
    <w:p w14:paraId="6BAA5D03" w14:textId="4B344BA0" w:rsidR="00723CDF" w:rsidRPr="00723CDF" w:rsidRDefault="00723CDF" w:rsidP="00723CDF">
      <w:pPr>
        <w:rPr>
          <w:b/>
        </w:rPr>
      </w:pPr>
      <w:r w:rsidRPr="00964CC2">
        <w:t>Uporablja se metrični sistem v standardiziranem mednarodnem merskem sistemu SI.</w:t>
      </w:r>
    </w:p>
    <w:p w14:paraId="352F92A1" w14:textId="77777777" w:rsidR="002F575C" w:rsidRPr="006721EE" w:rsidRDefault="002F575C" w:rsidP="002F575C">
      <w:pPr>
        <w:pStyle w:val="Naslov3"/>
      </w:pPr>
      <w:bookmarkStart w:id="72" w:name="_Toc510686350"/>
      <w:bookmarkStart w:id="73" w:name="_Toc516556586"/>
      <w:bookmarkStart w:id="74" w:name="_Toc128485337"/>
      <w:bookmarkStart w:id="75" w:name="_Ref176266787"/>
      <w:bookmarkStart w:id="76" w:name="_Toc189737441"/>
      <w:r w:rsidRPr="00964CC2">
        <w:t>Pogoji vgradnje</w:t>
      </w:r>
      <w:bookmarkEnd w:id="72"/>
      <w:bookmarkEnd w:id="73"/>
      <w:bookmarkEnd w:id="74"/>
      <w:bookmarkEnd w:id="75"/>
      <w:bookmarkEnd w:id="76"/>
    </w:p>
    <w:p w14:paraId="7D18EBE6" w14:textId="2FBABA1F" w:rsidR="002F575C" w:rsidRPr="006721EE" w:rsidRDefault="002F575C" w:rsidP="002F575C">
      <w:r>
        <w:t>U</w:t>
      </w:r>
      <w:r w:rsidRPr="006721EE">
        <w:t>poštevati</w:t>
      </w:r>
      <w:r>
        <w:t xml:space="preserve"> je treba</w:t>
      </w:r>
      <w:r w:rsidRPr="006721EE">
        <w:t xml:space="preserve"> naslednje pogoje vgradnje:</w:t>
      </w:r>
    </w:p>
    <w:p w14:paraId="6C3AEDB2" w14:textId="037C4C46" w:rsidR="00EF06F7" w:rsidRDefault="00774BD7" w:rsidP="00D60F47">
      <w:pPr>
        <w:pStyle w:val="Odstavekseznama"/>
        <w:numPr>
          <w:ilvl w:val="1"/>
          <w:numId w:val="3"/>
        </w:numPr>
      </w:pPr>
      <w:r>
        <w:t xml:space="preserve">zunanja </w:t>
      </w:r>
      <w:r w:rsidR="000D30D0">
        <w:t>vgradnja</w:t>
      </w:r>
      <w:r w:rsidR="000B200A">
        <w:t>,</w:t>
      </w:r>
    </w:p>
    <w:p w14:paraId="401EC659" w14:textId="36F1859E" w:rsidR="002F575C" w:rsidRPr="006721EE" w:rsidRDefault="002F575C" w:rsidP="002F575C">
      <w:pPr>
        <w:pStyle w:val="Odstavekseznama"/>
        <w:numPr>
          <w:ilvl w:val="1"/>
          <w:numId w:val="3"/>
        </w:numPr>
      </w:pPr>
      <w:r w:rsidRPr="006721EE">
        <w:t>vgra</w:t>
      </w:r>
      <w:r>
        <w:t>dnja</w:t>
      </w:r>
      <w:r w:rsidRPr="006721EE">
        <w:t xml:space="preserve"> na nadmorski višini do 1000 m,</w:t>
      </w:r>
    </w:p>
    <w:p w14:paraId="2119CF24" w14:textId="260CBC7C" w:rsidR="002F575C" w:rsidRDefault="002F575C" w:rsidP="002F575C">
      <w:pPr>
        <w:pStyle w:val="Odstavekseznama"/>
        <w:numPr>
          <w:ilvl w:val="1"/>
          <w:numId w:val="3"/>
        </w:numPr>
      </w:pPr>
      <w:r w:rsidRPr="006721EE">
        <w:t xml:space="preserve">najvišja temperatura </w:t>
      </w:r>
      <w:r w:rsidR="00901AFD">
        <w:t>zraka</w:t>
      </w:r>
      <w:r>
        <w:t xml:space="preserve"> </w:t>
      </w:r>
      <w:r w:rsidRPr="006721EE">
        <w:t>+40 °C</w:t>
      </w:r>
      <w:r w:rsidR="00901AFD">
        <w:t>,</w:t>
      </w:r>
    </w:p>
    <w:p w14:paraId="7103EDB5" w14:textId="77777777" w:rsidR="00EF06F7" w:rsidRPr="003C1A13" w:rsidRDefault="00EF06F7" w:rsidP="00EF06F7">
      <w:pPr>
        <w:pStyle w:val="Odstavekseznama"/>
        <w:numPr>
          <w:ilvl w:val="1"/>
          <w:numId w:val="3"/>
        </w:numPr>
      </w:pPr>
      <w:r w:rsidRPr="003C1A13">
        <w:t xml:space="preserve">srednja dnevna temperatura zraka + </w:t>
      </w:r>
      <w:smartTag w:uri="urn:schemas-microsoft-com:office:smarttags" w:element="metricconverter">
        <w:smartTagPr>
          <w:attr w:name="ProductID" w:val="30 ﾰC"/>
        </w:smartTagPr>
        <w:r w:rsidRPr="003C1A13">
          <w:t>30 °C</w:t>
        </w:r>
      </w:smartTag>
      <w:r w:rsidRPr="003C1A13">
        <w:t>,</w:t>
      </w:r>
    </w:p>
    <w:p w14:paraId="64CC45EE" w14:textId="76EE90DE" w:rsidR="00EF06F7" w:rsidRDefault="00EF06F7" w:rsidP="00EF06F7">
      <w:pPr>
        <w:pStyle w:val="Odstavekseznama"/>
        <w:numPr>
          <w:ilvl w:val="1"/>
          <w:numId w:val="3"/>
        </w:numPr>
      </w:pPr>
      <w:r w:rsidRPr="003C1A13">
        <w:t xml:space="preserve">srednja letna temperatura zraka + </w:t>
      </w:r>
      <w:smartTag w:uri="urn:schemas-microsoft-com:office:smarttags" w:element="metricconverter">
        <w:smartTagPr>
          <w:attr w:name="ProductID" w:val="20 ﾰC"/>
        </w:smartTagPr>
        <w:r w:rsidRPr="003C1A13">
          <w:t>20 °C</w:t>
        </w:r>
      </w:smartTag>
      <w:r w:rsidRPr="003C1A13">
        <w:t>,</w:t>
      </w:r>
    </w:p>
    <w:p w14:paraId="762C6121" w14:textId="503A39E7" w:rsidR="002F575C" w:rsidRPr="006721EE" w:rsidRDefault="002F575C" w:rsidP="002F575C">
      <w:pPr>
        <w:pStyle w:val="Odstavekseznama"/>
        <w:numPr>
          <w:ilvl w:val="1"/>
          <w:numId w:val="3"/>
        </w:numPr>
      </w:pPr>
      <w:r w:rsidRPr="006721EE">
        <w:t>najnižja temperatura okolja</w:t>
      </w:r>
      <w:r>
        <w:t xml:space="preserve"> </w:t>
      </w:r>
      <w:r w:rsidRPr="006721EE">
        <w:t>-20 °C</w:t>
      </w:r>
      <w:r>
        <w:t>,</w:t>
      </w:r>
    </w:p>
    <w:p w14:paraId="068CD608" w14:textId="267F5F37" w:rsidR="002F575C" w:rsidRPr="006721EE" w:rsidRDefault="002F575C" w:rsidP="002F575C">
      <w:pPr>
        <w:pStyle w:val="Odstavekseznama"/>
        <w:numPr>
          <w:ilvl w:val="1"/>
          <w:numId w:val="3"/>
        </w:numPr>
      </w:pPr>
      <w:r w:rsidRPr="006721EE">
        <w:t>stopnja onesnaženja (po IEC)</w:t>
      </w:r>
      <w:r>
        <w:t xml:space="preserve"> I</w:t>
      </w:r>
      <w:r w:rsidRPr="006721EE">
        <w:t>I</w:t>
      </w:r>
      <w:r>
        <w:t>,</w:t>
      </w:r>
    </w:p>
    <w:p w14:paraId="63FB9F83" w14:textId="4D8DE169" w:rsidR="002F575C" w:rsidRPr="006721EE" w:rsidRDefault="00050099" w:rsidP="002F575C">
      <w:pPr>
        <w:pStyle w:val="Odstavekseznama"/>
        <w:numPr>
          <w:ilvl w:val="1"/>
          <w:numId w:val="3"/>
        </w:numPr>
      </w:pPr>
      <w:r>
        <w:t>koefici</w:t>
      </w:r>
      <w:r w:rsidR="00CA687E">
        <w:t>e</w:t>
      </w:r>
      <w:r>
        <w:t>nt</w:t>
      </w:r>
      <w:r w:rsidR="002F575C" w:rsidRPr="006721EE">
        <w:t xml:space="preserve"> </w:t>
      </w:r>
      <w:r w:rsidR="00D60F47">
        <w:t>dodatnega zimskega bremena</w:t>
      </w:r>
      <w:r w:rsidR="002F575C">
        <w:t xml:space="preserve"> </w:t>
      </w:r>
      <w:r w:rsidR="002F575C" w:rsidRPr="006721EE">
        <w:t>1</w:t>
      </w:r>
      <w:r w:rsidR="002F575C">
        <w:t>,</w:t>
      </w:r>
    </w:p>
    <w:p w14:paraId="47233DAE" w14:textId="0A9637BD" w:rsidR="002F575C" w:rsidRPr="006721EE" w:rsidRDefault="002F575C" w:rsidP="002F575C">
      <w:pPr>
        <w:pStyle w:val="Odstavekseznama"/>
        <w:numPr>
          <w:ilvl w:val="1"/>
          <w:numId w:val="3"/>
        </w:numPr>
      </w:pPr>
      <w:r w:rsidRPr="006721EE">
        <w:t xml:space="preserve">oprema mora </w:t>
      </w:r>
      <w:r>
        <w:t xml:space="preserve">ustrezati pogojem </w:t>
      </w:r>
      <w:r w:rsidRPr="006721EE">
        <w:t>potresno varn</w:t>
      </w:r>
      <w:r>
        <w:t>e</w:t>
      </w:r>
      <w:r w:rsidRPr="006721EE">
        <w:t xml:space="preserve"> gradnj</w:t>
      </w:r>
      <w:r>
        <w:t>e</w:t>
      </w:r>
      <w:r w:rsidR="0098778D">
        <w:t xml:space="preserve"> po</w:t>
      </w:r>
      <w:r w:rsidRPr="00DF3306">
        <w:t xml:space="preserve"> EUROCODE 8,</w:t>
      </w:r>
    </w:p>
    <w:p w14:paraId="2E0214ED" w14:textId="22C691DD" w:rsidR="002F575C" w:rsidRPr="006721EE" w:rsidRDefault="002B3376" w:rsidP="002F575C">
      <w:pPr>
        <w:pStyle w:val="Odstavekseznama"/>
        <w:numPr>
          <w:ilvl w:val="1"/>
          <w:numId w:val="3"/>
        </w:numPr>
      </w:pPr>
      <w:r>
        <w:t>o</w:t>
      </w:r>
      <w:r w:rsidR="002F575C" w:rsidRPr="006721EE">
        <w:t>prema mora ustrezati elektromagnetni kompatibilnosti (EMC) za tovrstne elektroenergetske objekte</w:t>
      </w:r>
      <w:r w:rsidR="002F575C">
        <w:t>,</w:t>
      </w:r>
    </w:p>
    <w:p w14:paraId="03DB3948" w14:textId="1BA2A8AC" w:rsidR="002F575C" w:rsidRDefault="002F575C" w:rsidP="002F575C">
      <w:pPr>
        <w:pStyle w:val="Odstavekseznama"/>
        <w:numPr>
          <w:ilvl w:val="1"/>
          <w:numId w:val="3"/>
        </w:numPr>
      </w:pPr>
      <w:r>
        <w:t xml:space="preserve">na primarni strani </w:t>
      </w:r>
      <w:r w:rsidRPr="006721EE">
        <w:t>vgra</w:t>
      </w:r>
      <w:r>
        <w:t>jen</w:t>
      </w:r>
      <w:r w:rsidRPr="006721EE">
        <w:t xml:space="preserve"> v direktno ozemljeno omrežje 110 kV in </w:t>
      </w:r>
    </w:p>
    <w:p w14:paraId="20E9A456" w14:textId="13669DBD" w:rsidR="002F575C" w:rsidRPr="000F28EC" w:rsidRDefault="002F575C" w:rsidP="002F575C">
      <w:pPr>
        <w:pStyle w:val="Odstavekseznama"/>
        <w:numPr>
          <w:ilvl w:val="1"/>
          <w:numId w:val="3"/>
        </w:numPr>
      </w:pPr>
      <w:r w:rsidRPr="006721EE">
        <w:t>nevtralna točka</w:t>
      </w:r>
      <w:r w:rsidR="00434563">
        <w:t xml:space="preserve"> sekundarnega navitja je</w:t>
      </w:r>
      <w:r w:rsidRPr="006721EE">
        <w:t xml:space="preserve"> ozemljena preko ohmskega upora in</w:t>
      </w:r>
      <w:r w:rsidR="00C61ECD">
        <w:t>/ali</w:t>
      </w:r>
      <w:r w:rsidRPr="006721EE">
        <w:t xml:space="preserve"> resonančne dušilke.</w:t>
      </w:r>
    </w:p>
    <w:p w14:paraId="3E5241B9" w14:textId="6BA30087" w:rsidR="002F575C" w:rsidRPr="00473DB9" w:rsidRDefault="002F575C" w:rsidP="002F575C">
      <w:r>
        <w:t>Na zahtevo je treba</w:t>
      </w:r>
      <w:r w:rsidRPr="00473DB9">
        <w:t xml:space="preserve"> </w:t>
      </w:r>
      <w:r>
        <w:t xml:space="preserve">predložiti vse </w:t>
      </w:r>
      <w:r w:rsidRPr="00473DB9">
        <w:t xml:space="preserve">potrebne </w:t>
      </w:r>
      <w:r w:rsidR="00981BFB">
        <w:t>podatke</w:t>
      </w:r>
      <w:r w:rsidRPr="00473DB9">
        <w:t xml:space="preserve"> o opremi, da se ugotovi, </w:t>
      </w:r>
      <w:r w:rsidR="00D07741">
        <w:t xml:space="preserve">skladnost s </w:t>
      </w:r>
      <w:r w:rsidRPr="00473DB9">
        <w:t>klimatsk</w:t>
      </w:r>
      <w:r w:rsidR="00D07741">
        <w:t>imi</w:t>
      </w:r>
      <w:r w:rsidRPr="00473DB9">
        <w:t xml:space="preserve"> razmer</w:t>
      </w:r>
      <w:r w:rsidR="00D07741">
        <w:t>ami</w:t>
      </w:r>
      <w:r w:rsidRPr="00473DB9">
        <w:t xml:space="preserve"> na mestu vgradnje.</w:t>
      </w:r>
    </w:p>
    <w:p w14:paraId="0C1D94D0" w14:textId="77777777" w:rsidR="002F575C" w:rsidRDefault="002F575C" w:rsidP="002F575C">
      <w:pPr>
        <w:pStyle w:val="Naslov3"/>
      </w:pPr>
      <w:bookmarkStart w:id="77" w:name="_Toc510686351"/>
      <w:bookmarkStart w:id="78" w:name="_Toc516556588"/>
      <w:bookmarkStart w:id="79" w:name="_Toc128485339"/>
      <w:bookmarkStart w:id="80" w:name="_Toc189737442"/>
      <w:r w:rsidRPr="00964CC2">
        <w:t>Obratovalni pogoji</w:t>
      </w:r>
      <w:bookmarkEnd w:id="77"/>
      <w:bookmarkEnd w:id="78"/>
      <w:bookmarkEnd w:id="79"/>
      <w:bookmarkEnd w:id="80"/>
    </w:p>
    <w:p w14:paraId="44460E23" w14:textId="77777777" w:rsidR="00751E79" w:rsidRPr="004C5127" w:rsidRDefault="00751E79" w:rsidP="00751E79">
      <w:r>
        <w:t>O</w:t>
      </w:r>
      <w:r w:rsidRPr="004C5127">
        <w:t>prem</w:t>
      </w:r>
      <w:r>
        <w:t>a</w:t>
      </w:r>
      <w:r w:rsidRPr="004C5127">
        <w:t xml:space="preserve"> </w:t>
      </w:r>
      <w:r>
        <w:t>mora biti dimenzionirana na naslednje kratkostične razmere:</w:t>
      </w:r>
    </w:p>
    <w:p w14:paraId="4E993A2B" w14:textId="740E365F" w:rsidR="00751E79" w:rsidRPr="004C5127" w:rsidRDefault="00ED42BA" w:rsidP="00751E79">
      <w:pPr>
        <w:pStyle w:val="Odstavekseznama"/>
        <w:numPr>
          <w:ilvl w:val="1"/>
          <w:numId w:val="3"/>
        </w:numPr>
      </w:pPr>
      <w:r>
        <w:t>u</w:t>
      </w:r>
      <w:r w:rsidR="00751E79" w:rsidRPr="004C5127">
        <w:t>darni tok kratkega stika 110 kV naprav</w:t>
      </w:r>
      <w:r w:rsidR="00751E79">
        <w:t xml:space="preserve"> </w:t>
      </w:r>
      <w:proofErr w:type="spellStart"/>
      <w:r w:rsidR="00751E79" w:rsidRPr="00C8076F">
        <w:rPr>
          <w:i/>
          <w:iCs/>
        </w:rPr>
        <w:t>I</w:t>
      </w:r>
      <w:r w:rsidR="00751E79" w:rsidRPr="00C8076F">
        <w:rPr>
          <w:vertAlign w:val="subscript"/>
        </w:rPr>
        <w:t>ku</w:t>
      </w:r>
      <w:proofErr w:type="spellEnd"/>
      <w:r w:rsidR="00751E79" w:rsidRPr="00A7598D">
        <w:t xml:space="preserve"> </w:t>
      </w:r>
      <w:r w:rsidR="00751E79">
        <w:tab/>
      </w:r>
      <w:r w:rsidR="00751E79">
        <w:tab/>
      </w:r>
      <w:r w:rsidR="00751E79" w:rsidRPr="004C5127">
        <w:t xml:space="preserve">100 </w:t>
      </w:r>
      <w:proofErr w:type="spellStart"/>
      <w:r w:rsidR="00751E79" w:rsidRPr="004C5127">
        <w:t>kA</w:t>
      </w:r>
      <w:proofErr w:type="spellEnd"/>
    </w:p>
    <w:p w14:paraId="67595B36" w14:textId="66D8C631" w:rsidR="00751E79" w:rsidRPr="004C5127" w:rsidRDefault="00ED42BA" w:rsidP="00751E79">
      <w:pPr>
        <w:pStyle w:val="Odstavekseznama"/>
        <w:numPr>
          <w:ilvl w:val="1"/>
          <w:numId w:val="3"/>
        </w:numPr>
      </w:pPr>
      <w:r>
        <w:t>t</w:t>
      </w:r>
      <w:r w:rsidR="00751E79" w:rsidRPr="004C5127">
        <w:t>ok kratkega stika 110 kV naprav</w:t>
      </w:r>
      <w:r w:rsidR="00751E79">
        <w:t xml:space="preserve"> </w:t>
      </w:r>
      <w:proofErr w:type="spellStart"/>
      <w:r w:rsidR="00751E79" w:rsidRPr="00A937B3">
        <w:rPr>
          <w:i/>
          <w:iCs/>
        </w:rPr>
        <w:t>I</w:t>
      </w:r>
      <w:r w:rsidR="00751E79" w:rsidRPr="00A937B3">
        <w:rPr>
          <w:vertAlign w:val="subscript"/>
        </w:rPr>
        <w:t>k</w:t>
      </w:r>
      <w:proofErr w:type="spellEnd"/>
      <w:r w:rsidR="00987565">
        <w:rPr>
          <w:vertAlign w:val="subscript"/>
        </w:rPr>
        <w:t xml:space="preserve"> </w:t>
      </w:r>
      <w:r w:rsidR="00751E79" w:rsidRPr="00A937B3">
        <w:rPr>
          <w:vertAlign w:val="subscript"/>
        </w:rPr>
        <w:t>110 kV</w:t>
      </w:r>
      <w:r w:rsidR="00751E79" w:rsidRPr="00A7598D">
        <w:t xml:space="preserve"> </w:t>
      </w:r>
      <w:r w:rsidR="00751E79" w:rsidRPr="00A7598D">
        <w:tab/>
      </w:r>
      <w:r w:rsidR="00751E79">
        <w:tab/>
      </w:r>
      <w:r w:rsidR="00751E79" w:rsidRPr="004C5127">
        <w:t xml:space="preserve">40 </w:t>
      </w:r>
      <w:proofErr w:type="spellStart"/>
      <w:r w:rsidR="00751E79" w:rsidRPr="004C5127">
        <w:t>kA</w:t>
      </w:r>
      <w:proofErr w:type="spellEnd"/>
    </w:p>
    <w:p w14:paraId="6A0D0D6B" w14:textId="794198C9" w:rsidR="00751E79" w:rsidRPr="004C5127" w:rsidRDefault="00ED42BA" w:rsidP="00751E79">
      <w:pPr>
        <w:pStyle w:val="Odstavekseznama"/>
        <w:numPr>
          <w:ilvl w:val="1"/>
          <w:numId w:val="3"/>
        </w:numPr>
      </w:pPr>
      <w:r>
        <w:t>t</w:t>
      </w:r>
      <w:r w:rsidR="00751E79" w:rsidRPr="004C5127">
        <w:t>ok kratkega stika 20 kV naprav</w:t>
      </w:r>
      <w:r w:rsidR="00751E79">
        <w:t xml:space="preserve"> </w:t>
      </w:r>
      <w:proofErr w:type="spellStart"/>
      <w:r w:rsidR="00751E79" w:rsidRPr="00A937B3">
        <w:rPr>
          <w:i/>
          <w:iCs/>
        </w:rPr>
        <w:t>I</w:t>
      </w:r>
      <w:r w:rsidR="00751E79" w:rsidRPr="00A937B3">
        <w:rPr>
          <w:vertAlign w:val="subscript"/>
        </w:rPr>
        <w:t>k</w:t>
      </w:r>
      <w:proofErr w:type="spellEnd"/>
      <w:r w:rsidR="00751E79">
        <w:rPr>
          <w:vertAlign w:val="subscript"/>
        </w:rPr>
        <w:t xml:space="preserve"> </w:t>
      </w:r>
      <w:r w:rsidR="00751E79" w:rsidRPr="00A937B3">
        <w:rPr>
          <w:vertAlign w:val="subscript"/>
        </w:rPr>
        <w:t>20</w:t>
      </w:r>
      <w:r w:rsidR="00A1494D">
        <w:rPr>
          <w:vertAlign w:val="subscript"/>
        </w:rPr>
        <w:t xml:space="preserve"> </w:t>
      </w:r>
      <w:r w:rsidR="00751E79" w:rsidRPr="00A937B3">
        <w:rPr>
          <w:vertAlign w:val="subscript"/>
        </w:rPr>
        <w:t>kV</w:t>
      </w:r>
      <w:r w:rsidR="00751E79" w:rsidRPr="00A7598D">
        <w:t xml:space="preserve"> </w:t>
      </w:r>
      <w:r w:rsidR="00751E79" w:rsidRPr="004C5127">
        <w:t xml:space="preserve">  </w:t>
      </w:r>
      <w:r w:rsidR="00751E79" w:rsidRPr="004C5127">
        <w:tab/>
      </w:r>
      <w:r w:rsidR="00751E79">
        <w:tab/>
      </w:r>
      <w:r w:rsidR="00751E79" w:rsidRPr="004C5127">
        <w:t xml:space="preserve">25 </w:t>
      </w:r>
      <w:proofErr w:type="spellStart"/>
      <w:r w:rsidR="00751E79" w:rsidRPr="004C5127">
        <w:t>kA</w:t>
      </w:r>
      <w:proofErr w:type="spellEnd"/>
    </w:p>
    <w:p w14:paraId="108A9A76" w14:textId="6790F437" w:rsidR="00751E79" w:rsidRDefault="00ED42BA" w:rsidP="00751E79">
      <w:pPr>
        <w:pStyle w:val="Odstavekseznama"/>
        <w:numPr>
          <w:ilvl w:val="1"/>
          <w:numId w:val="3"/>
        </w:numPr>
      </w:pPr>
      <w:r>
        <w:t>t</w:t>
      </w:r>
      <w:r w:rsidR="00751E79" w:rsidRPr="004C5127">
        <w:t>ok kratkega stika 0,4 kV naprav</w:t>
      </w:r>
      <w:r w:rsidR="00751E79">
        <w:t xml:space="preserve"> </w:t>
      </w:r>
      <w:proofErr w:type="spellStart"/>
      <w:r w:rsidR="00751E79" w:rsidRPr="00A937B3">
        <w:rPr>
          <w:i/>
          <w:iCs/>
        </w:rPr>
        <w:t>I</w:t>
      </w:r>
      <w:r w:rsidR="00751E79" w:rsidRPr="00A937B3">
        <w:rPr>
          <w:vertAlign w:val="subscript"/>
        </w:rPr>
        <w:t>k</w:t>
      </w:r>
      <w:proofErr w:type="spellEnd"/>
      <w:r w:rsidR="00751E79">
        <w:rPr>
          <w:vertAlign w:val="subscript"/>
        </w:rPr>
        <w:t xml:space="preserve"> </w:t>
      </w:r>
      <w:r w:rsidR="00751E79" w:rsidRPr="00A937B3">
        <w:rPr>
          <w:vertAlign w:val="subscript"/>
        </w:rPr>
        <w:t>0</w:t>
      </w:r>
      <w:r w:rsidR="006944E4">
        <w:rPr>
          <w:vertAlign w:val="subscript"/>
        </w:rPr>
        <w:t>,</w:t>
      </w:r>
      <w:r w:rsidR="00751E79" w:rsidRPr="00A937B3">
        <w:rPr>
          <w:vertAlign w:val="subscript"/>
        </w:rPr>
        <w:t>4</w:t>
      </w:r>
      <w:r w:rsidR="00A1494D">
        <w:rPr>
          <w:vertAlign w:val="subscript"/>
        </w:rPr>
        <w:t xml:space="preserve"> </w:t>
      </w:r>
      <w:r w:rsidR="00751E79" w:rsidRPr="00A937B3">
        <w:rPr>
          <w:vertAlign w:val="subscript"/>
        </w:rPr>
        <w:t>kV</w:t>
      </w:r>
      <w:r w:rsidR="00751E79" w:rsidRPr="00A7598D">
        <w:tab/>
      </w:r>
      <w:r w:rsidR="00751E79">
        <w:tab/>
      </w:r>
      <w:r w:rsidR="00751E79" w:rsidRPr="004C5127">
        <w:t xml:space="preserve">10 </w:t>
      </w:r>
      <w:proofErr w:type="spellStart"/>
      <w:r w:rsidR="00751E79" w:rsidRPr="004C5127">
        <w:t>kA</w:t>
      </w:r>
      <w:proofErr w:type="spellEnd"/>
    </w:p>
    <w:p w14:paraId="6BE804E8" w14:textId="77777777" w:rsidR="00751E79" w:rsidRDefault="00751E79" w:rsidP="00751E79">
      <w:pPr>
        <w:pStyle w:val="Odstavekseznama"/>
      </w:pPr>
    </w:p>
    <w:p w14:paraId="43207286" w14:textId="77777777" w:rsidR="005C6461" w:rsidRPr="00751E79" w:rsidRDefault="005C6461" w:rsidP="00751E79">
      <w:pPr>
        <w:pStyle w:val="Odstavekseznama"/>
      </w:pPr>
    </w:p>
    <w:p w14:paraId="65E29AA5" w14:textId="77777777" w:rsidR="002F575C" w:rsidRPr="000F28EC" w:rsidRDefault="002F575C" w:rsidP="002F575C">
      <w:pPr>
        <w:pStyle w:val="Odstavekseznama"/>
        <w:numPr>
          <w:ilvl w:val="0"/>
          <w:numId w:val="3"/>
        </w:numPr>
        <w:rPr>
          <w:b/>
        </w:rPr>
      </w:pPr>
      <w:r w:rsidRPr="000F28EC">
        <w:rPr>
          <w:b/>
        </w:rPr>
        <w:t>Podatki o omrežju 110 kV:</w:t>
      </w:r>
    </w:p>
    <w:p w14:paraId="415396CA" w14:textId="1279275C" w:rsidR="002F575C" w:rsidRPr="000F28EC" w:rsidRDefault="002F575C" w:rsidP="002F575C">
      <w:pPr>
        <w:pStyle w:val="Odstavekseznama"/>
        <w:numPr>
          <w:ilvl w:val="1"/>
          <w:numId w:val="3"/>
        </w:numPr>
      </w:pPr>
      <w:r w:rsidRPr="000F28EC">
        <w:t>nazivna napetost sistema</w:t>
      </w:r>
      <w:r w:rsidRPr="000F28EC">
        <w:tab/>
      </w:r>
      <w:r w:rsidRPr="000F28EC">
        <w:tab/>
      </w:r>
      <w:r w:rsidRPr="000F28EC">
        <w:tab/>
      </w:r>
      <w:r w:rsidRPr="000F28EC">
        <w:tab/>
        <w:t>110 kV</w:t>
      </w:r>
    </w:p>
    <w:p w14:paraId="3ECC9DF9" w14:textId="4CE7C14C" w:rsidR="002F575C" w:rsidRDefault="00F61C53" w:rsidP="002F575C">
      <w:pPr>
        <w:pStyle w:val="Odstavekseznama"/>
        <w:numPr>
          <w:ilvl w:val="1"/>
          <w:numId w:val="3"/>
        </w:numPr>
      </w:pPr>
      <w:r>
        <w:t>največja</w:t>
      </w:r>
      <w:r w:rsidR="002F575C" w:rsidRPr="000F28EC">
        <w:t xml:space="preserve"> obratovalna napetost</w:t>
      </w:r>
      <w:r w:rsidR="002F575C" w:rsidRPr="000F28EC">
        <w:tab/>
      </w:r>
      <w:r w:rsidR="002F575C" w:rsidRPr="000F28EC">
        <w:tab/>
      </w:r>
      <w:r w:rsidR="002F575C" w:rsidRPr="000F28EC">
        <w:tab/>
        <w:t>123 kV</w:t>
      </w:r>
    </w:p>
    <w:p w14:paraId="145C6FAE" w14:textId="77777777" w:rsidR="00960B2A" w:rsidRDefault="00F61C53" w:rsidP="002F575C">
      <w:pPr>
        <w:pStyle w:val="Odstavekseznama"/>
        <w:numPr>
          <w:ilvl w:val="1"/>
          <w:numId w:val="3"/>
        </w:numPr>
      </w:pPr>
      <w:r>
        <w:t>najnižja</w:t>
      </w:r>
      <w:r w:rsidR="001E214E">
        <w:t xml:space="preserve"> obratovalna napetost</w:t>
      </w:r>
      <w:r w:rsidR="001E214E">
        <w:tab/>
      </w:r>
      <w:r w:rsidR="001E214E">
        <w:tab/>
      </w:r>
      <w:r w:rsidR="001E214E">
        <w:tab/>
        <w:t>99 kV</w:t>
      </w:r>
      <w:r w:rsidR="00960B2A">
        <w:t xml:space="preserve"> </w:t>
      </w:r>
    </w:p>
    <w:p w14:paraId="13447808" w14:textId="45523ED0" w:rsidR="001E214E" w:rsidRPr="000F28EC" w:rsidRDefault="00960B2A" w:rsidP="002F575C">
      <w:pPr>
        <w:pStyle w:val="Odstavekseznama"/>
        <w:numPr>
          <w:ilvl w:val="1"/>
          <w:numId w:val="3"/>
        </w:numPr>
      </w:pPr>
      <w:r>
        <w:t>izredna najnižja obratovalna napetost</w:t>
      </w:r>
      <w:r>
        <w:tab/>
      </w:r>
      <w:r>
        <w:tab/>
      </w:r>
      <w:r>
        <w:tab/>
        <w:t>95 kV</w:t>
      </w:r>
    </w:p>
    <w:p w14:paraId="4AD52416" w14:textId="08846766" w:rsidR="002F575C" w:rsidRPr="000F28EC" w:rsidRDefault="002F575C" w:rsidP="002F575C">
      <w:pPr>
        <w:pStyle w:val="Odstavekseznama"/>
        <w:numPr>
          <w:ilvl w:val="1"/>
          <w:numId w:val="3"/>
        </w:numPr>
      </w:pPr>
      <w:r w:rsidRPr="000F28EC">
        <w:lastRenderedPageBreak/>
        <w:t>nazivna frekvenca</w:t>
      </w:r>
      <w:r w:rsidRPr="000F28EC">
        <w:tab/>
      </w:r>
      <w:r w:rsidRPr="000F28EC">
        <w:tab/>
      </w:r>
      <w:r w:rsidRPr="000F28EC">
        <w:tab/>
      </w:r>
      <w:r w:rsidRPr="000F28EC">
        <w:tab/>
      </w:r>
      <w:r w:rsidRPr="000F28EC">
        <w:tab/>
        <w:t>50 Hz</w:t>
      </w:r>
    </w:p>
    <w:p w14:paraId="6DD63688" w14:textId="5A7F67D4" w:rsidR="002F575C" w:rsidRPr="000F28EC" w:rsidRDefault="002F575C" w:rsidP="002F575C">
      <w:pPr>
        <w:pStyle w:val="Odstavekseznama"/>
        <w:numPr>
          <w:ilvl w:val="1"/>
          <w:numId w:val="3"/>
        </w:numPr>
      </w:pPr>
      <w:r w:rsidRPr="000F28EC">
        <w:t>število faz</w:t>
      </w:r>
      <w:r w:rsidRPr="000F28EC">
        <w:tab/>
      </w:r>
      <w:r w:rsidRPr="000F28EC">
        <w:tab/>
      </w:r>
      <w:r w:rsidRPr="000F28EC">
        <w:tab/>
      </w:r>
      <w:r w:rsidRPr="000F28EC">
        <w:tab/>
      </w:r>
      <w:r w:rsidRPr="000F28EC">
        <w:tab/>
        <w:t>3</w:t>
      </w:r>
    </w:p>
    <w:p w14:paraId="4DF6F7BE" w14:textId="77777777" w:rsidR="002F575C" w:rsidRPr="000F28EC" w:rsidRDefault="002F575C" w:rsidP="002F575C">
      <w:pPr>
        <w:pStyle w:val="Odstavekseznama"/>
        <w:numPr>
          <w:ilvl w:val="1"/>
          <w:numId w:val="3"/>
        </w:numPr>
      </w:pPr>
      <w:r w:rsidRPr="000F28EC">
        <w:t>minimalna izolacijska razdalja v zraku</w:t>
      </w:r>
      <w:r w:rsidRPr="000F28EC">
        <w:tab/>
      </w:r>
      <w:r w:rsidRPr="000F28EC">
        <w:tab/>
        <w:t>900 mm (faza – zemlja)</w:t>
      </w:r>
    </w:p>
    <w:p w14:paraId="168B0313" w14:textId="68483DF4" w:rsidR="002F575C" w:rsidRPr="000F28EC" w:rsidRDefault="00F61C53" w:rsidP="00F61C53">
      <w:pPr>
        <w:pStyle w:val="Odstavekseznama"/>
      </w:pPr>
      <w:r>
        <w:tab/>
      </w:r>
      <w:r w:rsidR="002F575C" w:rsidRPr="000F28EC">
        <w:tab/>
      </w:r>
      <w:r w:rsidR="002F575C" w:rsidRPr="000F28EC">
        <w:tab/>
      </w:r>
      <w:r w:rsidR="002F575C" w:rsidRPr="000F28EC">
        <w:tab/>
      </w:r>
      <w:r w:rsidR="002F575C" w:rsidRPr="000F28EC">
        <w:tab/>
      </w:r>
      <w:r w:rsidR="002F575C" w:rsidRPr="000F28EC">
        <w:tab/>
        <w:t>1100 mm (faza – faza)</w:t>
      </w:r>
    </w:p>
    <w:p w14:paraId="6E01BB94" w14:textId="527FA082" w:rsidR="002F575C" w:rsidRPr="000F28EC" w:rsidRDefault="002F575C" w:rsidP="00F61C53">
      <w:pPr>
        <w:pStyle w:val="Odstavekseznama"/>
        <w:numPr>
          <w:ilvl w:val="1"/>
          <w:numId w:val="3"/>
        </w:numPr>
      </w:pPr>
      <w:r w:rsidRPr="000F28EC">
        <w:t>zdržna kratkotrajna napetost obratovalne</w:t>
      </w:r>
      <w:r w:rsidR="00F61C53" w:rsidRPr="00F61C53">
        <w:t xml:space="preserve"> </w:t>
      </w:r>
      <w:r w:rsidR="00F61C53">
        <w:t xml:space="preserve"> </w:t>
      </w:r>
      <w:r w:rsidR="00F61C53" w:rsidRPr="000F28EC">
        <w:t>frekvence</w:t>
      </w:r>
      <w:r>
        <w:tab/>
      </w:r>
      <w:r w:rsidRPr="000F28EC">
        <w:t>230 kV (50 Hz, 1 min)</w:t>
      </w:r>
    </w:p>
    <w:p w14:paraId="57F30BCB" w14:textId="77777777" w:rsidR="002F575C" w:rsidRPr="000F28EC" w:rsidRDefault="002F575C" w:rsidP="002F575C">
      <w:pPr>
        <w:pStyle w:val="Odstavekseznama"/>
        <w:numPr>
          <w:ilvl w:val="1"/>
          <w:numId w:val="3"/>
        </w:numPr>
      </w:pPr>
      <w:r w:rsidRPr="000F28EC">
        <w:t>zdržna atmosferska udarna napetost</w:t>
      </w:r>
      <w:r w:rsidRPr="000F28EC">
        <w:tab/>
      </w:r>
      <w:r w:rsidRPr="000F28EC">
        <w:tab/>
      </w:r>
      <w:r w:rsidRPr="000F28EC">
        <w:tab/>
        <w:t xml:space="preserve">550 kV (1,2/50 </w:t>
      </w:r>
      <w:r w:rsidRPr="000F28EC">
        <w:sym w:font="Symbol" w:char="F06D"/>
      </w:r>
      <w:r w:rsidRPr="000F28EC">
        <w:t>s)</w:t>
      </w:r>
    </w:p>
    <w:p w14:paraId="5254DAA9" w14:textId="77777777" w:rsidR="005C6461" w:rsidRDefault="005C6461" w:rsidP="005C6461">
      <w:pPr>
        <w:pStyle w:val="Odstavekseznama"/>
        <w:numPr>
          <w:ilvl w:val="1"/>
          <w:numId w:val="3"/>
        </w:numPr>
      </w:pPr>
      <w:proofErr w:type="spellStart"/>
      <w:r w:rsidRPr="000F28EC">
        <w:t>ozemlj</w:t>
      </w:r>
      <w:r>
        <w:t>evanje</w:t>
      </w:r>
      <w:proofErr w:type="spellEnd"/>
      <w:r w:rsidRPr="000F28EC">
        <w:t xml:space="preserve"> n</w:t>
      </w:r>
      <w:r>
        <w:t>evtralne</w:t>
      </w:r>
      <w:r w:rsidRPr="000F28EC">
        <w:t xml:space="preserve"> točke</w:t>
      </w:r>
      <w:r>
        <w:t xml:space="preserve"> 110</w:t>
      </w:r>
      <w:r w:rsidRPr="000F28EC">
        <w:t xml:space="preserve"> kV</w:t>
      </w:r>
      <w:r>
        <w:t xml:space="preserve"> navitja</w:t>
      </w:r>
      <w:r w:rsidRPr="000F28EC">
        <w:tab/>
      </w:r>
      <w:r>
        <w:tab/>
        <w:t>se določi glede na mesto vgradnje v EES in je lahko:</w:t>
      </w:r>
    </w:p>
    <w:p w14:paraId="1C55780A" w14:textId="77777777" w:rsidR="005C6461" w:rsidRDefault="005C6461" w:rsidP="005C6461">
      <w:pPr>
        <w:pStyle w:val="Odstavekseznama"/>
        <w:numPr>
          <w:ilvl w:val="0"/>
          <w:numId w:val="45"/>
        </w:numPr>
        <w:tabs>
          <w:tab w:val="left" w:pos="5245"/>
        </w:tabs>
        <w:ind w:hanging="925"/>
      </w:pPr>
      <w:r>
        <w:t xml:space="preserve">neposredno ali </w:t>
      </w:r>
    </w:p>
    <w:p w14:paraId="15EAC7AA" w14:textId="77777777" w:rsidR="005C6461" w:rsidRPr="003C1A13" w:rsidRDefault="005C6461" w:rsidP="005C6461">
      <w:pPr>
        <w:pStyle w:val="Odstavekseznama"/>
        <w:numPr>
          <w:ilvl w:val="0"/>
          <w:numId w:val="45"/>
        </w:numPr>
        <w:tabs>
          <w:tab w:val="left" w:pos="5245"/>
        </w:tabs>
        <w:ind w:hanging="925"/>
      </w:pPr>
      <w:r>
        <w:t>posredno preko odvodnika prenapetosti.</w:t>
      </w:r>
    </w:p>
    <w:p w14:paraId="183CDDF8" w14:textId="77777777" w:rsidR="002F575C" w:rsidRPr="00DD7CCF" w:rsidRDefault="002F575C" w:rsidP="002F575C">
      <w:pPr>
        <w:pStyle w:val="Odstavekseznama"/>
      </w:pPr>
    </w:p>
    <w:p w14:paraId="721C2CC9" w14:textId="77777777" w:rsidR="002F575C" w:rsidRPr="000F28EC" w:rsidRDefault="002F575C" w:rsidP="002F575C">
      <w:pPr>
        <w:pStyle w:val="Odstavekseznama"/>
        <w:numPr>
          <w:ilvl w:val="0"/>
          <w:numId w:val="3"/>
        </w:numPr>
        <w:rPr>
          <w:b/>
        </w:rPr>
      </w:pPr>
      <w:r w:rsidRPr="000F28EC">
        <w:rPr>
          <w:b/>
        </w:rPr>
        <w:t>Podatki o omrežju 20 kV:</w:t>
      </w:r>
    </w:p>
    <w:p w14:paraId="3DEF15FA" w14:textId="1A99DE53" w:rsidR="002F575C" w:rsidRPr="000F28EC" w:rsidRDefault="002F575C" w:rsidP="002F575C">
      <w:pPr>
        <w:pStyle w:val="Odstavekseznama"/>
        <w:numPr>
          <w:ilvl w:val="1"/>
          <w:numId w:val="3"/>
        </w:numPr>
      </w:pPr>
      <w:r w:rsidRPr="000F28EC">
        <w:t>nazivna napetost omrežja</w:t>
      </w:r>
      <w:r w:rsidRPr="000F28EC">
        <w:tab/>
      </w:r>
      <w:r>
        <w:tab/>
      </w:r>
      <w:r>
        <w:tab/>
      </w:r>
      <w:r w:rsidR="00F61C53">
        <w:tab/>
      </w:r>
      <w:r w:rsidRPr="000F28EC">
        <w:t>20 kV</w:t>
      </w:r>
    </w:p>
    <w:p w14:paraId="182AF482" w14:textId="501DFB51" w:rsidR="002F575C" w:rsidRPr="000F28EC" w:rsidRDefault="002F575C" w:rsidP="002F575C">
      <w:pPr>
        <w:pStyle w:val="Odstavekseznama"/>
        <w:numPr>
          <w:ilvl w:val="1"/>
          <w:numId w:val="3"/>
        </w:numPr>
      </w:pPr>
      <w:r w:rsidRPr="000F28EC">
        <w:t>najvišja napetost omrežja</w:t>
      </w:r>
      <w:r w:rsidRPr="000F28EC">
        <w:tab/>
      </w:r>
      <w:r>
        <w:tab/>
      </w:r>
      <w:r w:rsidR="00F61C53">
        <w:tab/>
      </w:r>
      <w:r w:rsidR="00F61C53">
        <w:tab/>
      </w:r>
      <w:r w:rsidRPr="000F28EC">
        <w:t>24 kV</w:t>
      </w:r>
    </w:p>
    <w:p w14:paraId="42F2ED27" w14:textId="1BF2CAAE" w:rsidR="002F575C" w:rsidRPr="000F28EC" w:rsidRDefault="002F575C" w:rsidP="002F575C">
      <w:pPr>
        <w:pStyle w:val="Odstavekseznama"/>
        <w:numPr>
          <w:ilvl w:val="1"/>
          <w:numId w:val="3"/>
        </w:numPr>
      </w:pPr>
      <w:r w:rsidRPr="000F28EC">
        <w:t>nazivna frekvenca</w:t>
      </w:r>
      <w:r w:rsidRPr="000F28EC">
        <w:tab/>
      </w:r>
      <w:r>
        <w:tab/>
      </w:r>
      <w:r>
        <w:tab/>
      </w:r>
      <w:r>
        <w:tab/>
      </w:r>
      <w:r w:rsidR="00F61C53">
        <w:tab/>
      </w:r>
      <w:r w:rsidRPr="000F28EC">
        <w:t>50 Hz</w:t>
      </w:r>
    </w:p>
    <w:p w14:paraId="7C80C768" w14:textId="76234A71" w:rsidR="002F575C" w:rsidRPr="000F28EC" w:rsidRDefault="002F575C" w:rsidP="002F575C">
      <w:pPr>
        <w:pStyle w:val="Odstavekseznama"/>
        <w:numPr>
          <w:ilvl w:val="1"/>
          <w:numId w:val="3"/>
        </w:numPr>
      </w:pPr>
      <w:r w:rsidRPr="000F28EC">
        <w:t>število faz</w:t>
      </w:r>
      <w:r w:rsidRPr="000F28EC">
        <w:tab/>
      </w:r>
      <w:r>
        <w:tab/>
      </w:r>
      <w:r>
        <w:tab/>
      </w:r>
      <w:r>
        <w:tab/>
      </w:r>
      <w:r w:rsidR="00F61C53">
        <w:tab/>
      </w:r>
      <w:r w:rsidRPr="000F28EC">
        <w:t>3</w:t>
      </w:r>
    </w:p>
    <w:p w14:paraId="736EE39A" w14:textId="42EBDAFE" w:rsidR="002F575C" w:rsidRPr="000F28EC" w:rsidRDefault="002F575C" w:rsidP="002F575C">
      <w:pPr>
        <w:pStyle w:val="Odstavekseznama"/>
        <w:numPr>
          <w:ilvl w:val="1"/>
          <w:numId w:val="3"/>
        </w:numPr>
      </w:pPr>
      <w:r w:rsidRPr="000F28EC">
        <w:t>minimalna izolacijska razdalja v zraku</w:t>
      </w:r>
      <w:r w:rsidRPr="000F28EC">
        <w:tab/>
      </w:r>
      <w:r w:rsidR="00F61C53">
        <w:tab/>
      </w:r>
      <w:r w:rsidRPr="000F28EC">
        <w:t>160 mm (faza - zemlja)</w:t>
      </w:r>
    </w:p>
    <w:p w14:paraId="001E90D9" w14:textId="6D3D2B8C" w:rsidR="002F575C" w:rsidRPr="000F28EC" w:rsidRDefault="002F575C" w:rsidP="002F575C">
      <w:pPr>
        <w:pStyle w:val="Odstavekseznama"/>
      </w:pPr>
      <w:r w:rsidRPr="000F28EC">
        <w:tab/>
      </w:r>
      <w:r>
        <w:tab/>
      </w:r>
      <w:r>
        <w:tab/>
      </w:r>
      <w:r>
        <w:tab/>
      </w:r>
      <w:r>
        <w:tab/>
      </w:r>
      <w:r w:rsidR="00F61C53">
        <w:tab/>
      </w:r>
      <w:r w:rsidRPr="000F28EC">
        <w:t>220 mm (faza - faza)</w:t>
      </w:r>
    </w:p>
    <w:p w14:paraId="2FA778B9" w14:textId="5EBC7B90" w:rsidR="002F575C" w:rsidRPr="000F28EC" w:rsidRDefault="002F575C" w:rsidP="002F575C">
      <w:pPr>
        <w:pStyle w:val="Odstavekseznama"/>
        <w:numPr>
          <w:ilvl w:val="1"/>
          <w:numId w:val="3"/>
        </w:numPr>
      </w:pPr>
      <w:r w:rsidRPr="000F28EC">
        <w:t xml:space="preserve">minimalna </w:t>
      </w:r>
      <w:proofErr w:type="spellStart"/>
      <w:r w:rsidRPr="000F28EC">
        <w:t>plazilna</w:t>
      </w:r>
      <w:proofErr w:type="spellEnd"/>
      <w:r w:rsidRPr="000F28EC">
        <w:t xml:space="preserve"> razdalja v zraku</w:t>
      </w:r>
      <w:r w:rsidRPr="000F28EC">
        <w:tab/>
      </w:r>
      <w:r>
        <w:tab/>
      </w:r>
      <w:r w:rsidR="00F61C53">
        <w:tab/>
      </w:r>
      <w:r w:rsidRPr="000F28EC">
        <w:t>480 mm</w:t>
      </w:r>
    </w:p>
    <w:p w14:paraId="46CF2B46" w14:textId="16196AED" w:rsidR="002F575C" w:rsidRPr="000F28EC" w:rsidRDefault="002F575C" w:rsidP="00F61C53">
      <w:pPr>
        <w:pStyle w:val="Odstavekseznama"/>
        <w:numPr>
          <w:ilvl w:val="1"/>
          <w:numId w:val="3"/>
        </w:numPr>
      </w:pPr>
      <w:r w:rsidRPr="000F28EC">
        <w:t>zdržna kratkotrajna napetost obratovalne</w:t>
      </w:r>
      <w:r w:rsidR="00F61C53" w:rsidRPr="00F61C53">
        <w:t xml:space="preserve"> </w:t>
      </w:r>
      <w:r w:rsidR="00F61C53" w:rsidRPr="000F28EC">
        <w:t>frekvence</w:t>
      </w:r>
      <w:r w:rsidR="00F61C53">
        <w:tab/>
      </w:r>
      <w:r w:rsidRPr="000F28EC">
        <w:t>50 kV (50 Hz, 1 min)</w:t>
      </w:r>
    </w:p>
    <w:p w14:paraId="08345A24" w14:textId="65A4F9EF" w:rsidR="002F575C" w:rsidRPr="000F28EC" w:rsidRDefault="002F575C" w:rsidP="002F575C">
      <w:pPr>
        <w:pStyle w:val="Odstavekseznama"/>
        <w:numPr>
          <w:ilvl w:val="1"/>
          <w:numId w:val="3"/>
        </w:numPr>
      </w:pPr>
      <w:r w:rsidRPr="000F28EC">
        <w:t>zdržna atmosferska udarna napetost</w:t>
      </w:r>
      <w:r w:rsidRPr="000F28EC">
        <w:tab/>
      </w:r>
      <w:r>
        <w:tab/>
      </w:r>
      <w:r w:rsidR="00F61C53">
        <w:tab/>
      </w:r>
      <w:r w:rsidRPr="000F28EC">
        <w:t xml:space="preserve">125 kV (1,2/50 </w:t>
      </w:r>
      <w:r w:rsidRPr="000F28EC">
        <w:sym w:font="Symbol" w:char="F06D"/>
      </w:r>
      <w:r w:rsidRPr="000F28EC">
        <w:t>s)</w:t>
      </w:r>
    </w:p>
    <w:p w14:paraId="7FD01C65" w14:textId="65BD8AA2" w:rsidR="00CF03FF" w:rsidRDefault="002F575C" w:rsidP="00CF03FF">
      <w:pPr>
        <w:pStyle w:val="Odstavekseznama"/>
        <w:numPr>
          <w:ilvl w:val="1"/>
          <w:numId w:val="3"/>
        </w:numPr>
      </w:pPr>
      <w:proofErr w:type="spellStart"/>
      <w:r w:rsidRPr="000F28EC">
        <w:t>ozemlj</w:t>
      </w:r>
      <w:r w:rsidR="00DA57B9">
        <w:t>evanje</w:t>
      </w:r>
      <w:proofErr w:type="spellEnd"/>
      <w:r w:rsidRPr="000F28EC">
        <w:t xml:space="preserve"> n</w:t>
      </w:r>
      <w:r w:rsidR="009F1187">
        <w:t>evtralne</w:t>
      </w:r>
      <w:r w:rsidRPr="000F28EC">
        <w:t xml:space="preserve"> točke</w:t>
      </w:r>
      <w:r w:rsidR="008C70A2">
        <w:t xml:space="preserve"> </w:t>
      </w:r>
      <w:r w:rsidR="008C70A2" w:rsidRPr="000F28EC">
        <w:t>20 kV</w:t>
      </w:r>
      <w:r w:rsidR="008C70A2">
        <w:t xml:space="preserve"> navitja</w:t>
      </w:r>
      <w:r w:rsidRPr="000F28EC">
        <w:tab/>
      </w:r>
      <w:r w:rsidR="00F61C53">
        <w:tab/>
      </w:r>
      <w:r w:rsidRPr="000F28EC">
        <w:t>preko upora</w:t>
      </w:r>
      <w:r w:rsidR="009F1187">
        <w:t xml:space="preserve"> 80 </w:t>
      </w:r>
      <w:r w:rsidR="009F1187" w:rsidRPr="003C1A13">
        <w:t>Ω</w:t>
      </w:r>
      <w:r w:rsidRPr="000F28EC">
        <w:t xml:space="preserve"> in</w:t>
      </w:r>
      <w:r w:rsidR="00F61C53">
        <w:t>/ali</w:t>
      </w:r>
      <w:r w:rsidRPr="000F28EC">
        <w:t xml:space="preserve"> resonančne dušilke</w:t>
      </w:r>
    </w:p>
    <w:p w14:paraId="14346AEC" w14:textId="1DFDDBC3" w:rsidR="002F575C" w:rsidRPr="00A7598D" w:rsidRDefault="00DD5883" w:rsidP="002F575C">
      <w:pPr>
        <w:pStyle w:val="Naslov3"/>
      </w:pPr>
      <w:bookmarkStart w:id="81" w:name="_Toc189737443"/>
      <w:r>
        <w:t>Označevanje</w:t>
      </w:r>
      <w:bookmarkEnd w:id="81"/>
    </w:p>
    <w:p w14:paraId="39F68DD1" w14:textId="6C036203" w:rsidR="002F575C" w:rsidRPr="00964CC2" w:rsidRDefault="002F575C" w:rsidP="002F575C">
      <w:r w:rsidRPr="00964CC2">
        <w:t xml:space="preserve">Vsak </w:t>
      </w:r>
      <w:r w:rsidR="00101D47">
        <w:t>funkcionalni</w:t>
      </w:r>
      <w:r w:rsidRPr="00964CC2">
        <w:t xml:space="preserve"> del opreme mora biti na vidnem mestu opremljen s trajno obstojno napisno ploščico proizvajalca z osnovnimi podatki o proizvajalcu, </w:t>
      </w:r>
      <w:r w:rsidR="00F65397">
        <w:t xml:space="preserve">tipu, </w:t>
      </w:r>
      <w:r w:rsidRPr="00964CC2">
        <w:t>serijsko številko, datumu proizvodnje in glavnimi tehničnimi podatki. Tablice in pritrdilni elementi morajo biti</w:t>
      </w:r>
      <w:r w:rsidR="00F65397">
        <w:t xml:space="preserve"> UV obstojne in</w:t>
      </w:r>
      <w:r w:rsidRPr="00964CC2">
        <w:t xml:space="preserve"> odporn</w:t>
      </w:r>
      <w:r w:rsidR="00F65397">
        <w:t>e</w:t>
      </w:r>
      <w:r w:rsidRPr="00964CC2">
        <w:t xml:space="preserve"> proti</w:t>
      </w:r>
      <w:r w:rsidR="00F65397">
        <w:t xml:space="preserve"> preperevanju,</w:t>
      </w:r>
      <w:r w:rsidRPr="00964CC2">
        <w:t xml:space="preserve"> koroziji in drugim zunanjim vplivom.</w:t>
      </w:r>
    </w:p>
    <w:p w14:paraId="42AB599A" w14:textId="5619F5D6" w:rsidR="002F575C" w:rsidRPr="00E56FAC" w:rsidRDefault="002F575C" w:rsidP="002F575C">
      <w:r w:rsidRPr="00E56FAC">
        <w:t>Napisi na napisnih ploščicah (opreme, omar, elementov v omarah, naprav itd.) morajo biti dobro čitljivi in v slovenskem jeziku.</w:t>
      </w:r>
      <w:r w:rsidR="0056671A">
        <w:t xml:space="preserve"> Uporabljajo se </w:t>
      </w:r>
      <w:r w:rsidR="00D07261">
        <w:t>"</w:t>
      </w:r>
      <w:proofErr w:type="spellStart"/>
      <w:r w:rsidR="0056671A">
        <w:t>sans</w:t>
      </w:r>
      <w:proofErr w:type="spellEnd"/>
      <w:r w:rsidR="0056671A">
        <w:t>-serif</w:t>
      </w:r>
      <w:r w:rsidR="00D07261">
        <w:t>"</w:t>
      </w:r>
      <w:r w:rsidR="0056671A">
        <w:t xml:space="preserve"> pisave (pisave brez repkov). Najmanjša višina velike tiskane črke je 3 mm.</w:t>
      </w:r>
    </w:p>
    <w:p w14:paraId="0B0BBD0F" w14:textId="77777777" w:rsidR="002F575C" w:rsidRDefault="002F575C" w:rsidP="002F575C">
      <w:r w:rsidRPr="00E56FAC">
        <w:t>Vsaka kabelska ali žična povezava mora biti na obeh koncih ustrezno označena in skladna z oznakami iz kabelskih list ali načrtov.</w:t>
      </w:r>
    </w:p>
    <w:p w14:paraId="28C54FF6" w14:textId="1BCABDE7" w:rsidR="00B84FED" w:rsidRPr="00E56FAC" w:rsidRDefault="00B84FED" w:rsidP="002F575C">
      <w:r w:rsidRPr="00E56FAC">
        <w:t>Vsi opozorilni napisi</w:t>
      </w:r>
      <w:r w:rsidR="0041071E">
        <w:t xml:space="preserve"> </w:t>
      </w:r>
      <w:r w:rsidR="002526E4">
        <w:t xml:space="preserve">in znaki za nevarnost </w:t>
      </w:r>
      <w:r w:rsidR="0041071E">
        <w:t xml:space="preserve">(tablice) morajo </w:t>
      </w:r>
      <w:r w:rsidR="002526E4">
        <w:t xml:space="preserve">biti izvedeni </w:t>
      </w:r>
      <w:r w:rsidR="00FD0FB8">
        <w:t>v</w:t>
      </w:r>
      <w:r w:rsidR="002526E4">
        <w:t xml:space="preserve"> črn</w:t>
      </w:r>
      <w:r w:rsidR="00FD0FB8">
        <w:t>i barvi</w:t>
      </w:r>
      <w:r w:rsidR="002526E4">
        <w:t xml:space="preserve"> na rumeni</w:t>
      </w:r>
      <w:r w:rsidR="00F70BCE">
        <w:t xml:space="preserve"> RAL 1023</w:t>
      </w:r>
      <w:r w:rsidR="002526E4">
        <w:t xml:space="preserve"> podlagi.</w:t>
      </w:r>
    </w:p>
    <w:p w14:paraId="4A71B978" w14:textId="3AA6AE5A" w:rsidR="001A1EC9" w:rsidRPr="002B3376" w:rsidRDefault="001A1EC9" w:rsidP="001A1EC9">
      <w:pPr>
        <w:pStyle w:val="Naslov2"/>
        <w:rPr>
          <w:szCs w:val="24"/>
        </w:rPr>
      </w:pPr>
      <w:bookmarkStart w:id="82" w:name="_Toc189737444"/>
      <w:r w:rsidRPr="006F5FCD">
        <w:t xml:space="preserve">TEHNIČNE </w:t>
      </w:r>
      <w:r w:rsidR="00AB015D">
        <w:t>LASTNOSTI</w:t>
      </w:r>
      <w:r w:rsidRPr="006F5FCD">
        <w:t xml:space="preserve"> ENERGETSKEGA TRANSFORMATORJA</w:t>
      </w:r>
      <w:bookmarkEnd w:id="60"/>
      <w:bookmarkEnd w:id="61"/>
      <w:bookmarkEnd w:id="82"/>
    </w:p>
    <w:p w14:paraId="07E4FDEC" w14:textId="7F91D877" w:rsidR="001A1EC9" w:rsidRPr="003C1A13" w:rsidRDefault="001A1EC9" w:rsidP="001A1EC9">
      <w:r w:rsidRPr="003C1A13">
        <w:t xml:space="preserve">Transformator mora biti opremljen </w:t>
      </w:r>
      <w:r w:rsidR="00EB44E6">
        <w:t xml:space="preserve">najmanj </w:t>
      </w:r>
      <w:r w:rsidRPr="003C1A13">
        <w:t>z naslednjo opremo:</w:t>
      </w:r>
    </w:p>
    <w:p w14:paraId="76EE0B97" w14:textId="7C04ECEF" w:rsidR="001A1EC9" w:rsidRPr="003C1A13" w:rsidRDefault="004107CD" w:rsidP="001A1EC9">
      <w:pPr>
        <w:pStyle w:val="Odstavekseznama"/>
        <w:numPr>
          <w:ilvl w:val="1"/>
          <w:numId w:val="3"/>
        </w:numPr>
      </w:pPr>
      <w:r>
        <w:t xml:space="preserve">plinski </w:t>
      </w:r>
      <w:r w:rsidR="001A1EC9" w:rsidRPr="003C1A13">
        <w:t>rele</w:t>
      </w:r>
      <w:r>
        <w:t xml:space="preserve"> (</w:t>
      </w:r>
      <w:proofErr w:type="spellStart"/>
      <w:r>
        <w:t>t.i</w:t>
      </w:r>
      <w:proofErr w:type="spellEnd"/>
      <w:r>
        <w:t xml:space="preserve">. </w:t>
      </w:r>
      <w:proofErr w:type="spellStart"/>
      <w:r w:rsidRPr="00641547">
        <w:t>Buchholz</w:t>
      </w:r>
      <w:proofErr w:type="spellEnd"/>
      <w:r>
        <w:t>)</w:t>
      </w:r>
      <w:r w:rsidR="000C1C93">
        <w:t xml:space="preserve"> kotla</w:t>
      </w:r>
      <w:r w:rsidR="001A1EC9" w:rsidRPr="003C1A13">
        <w:t xml:space="preserve"> z </w:t>
      </w:r>
      <w:r w:rsidR="001B2F5A">
        <w:t>"</w:t>
      </w:r>
      <w:proofErr w:type="spellStart"/>
      <w:r w:rsidR="001B2F5A">
        <w:t>r</w:t>
      </w:r>
      <w:r w:rsidR="001A1EC9" w:rsidRPr="003C1A13">
        <w:t>e</w:t>
      </w:r>
      <w:r w:rsidR="00F61382">
        <w:t>e</w:t>
      </w:r>
      <w:r w:rsidR="001B2F5A">
        <w:t>d</w:t>
      </w:r>
      <w:proofErr w:type="spellEnd"/>
      <w:r w:rsidR="001B2F5A">
        <w:t>"</w:t>
      </w:r>
      <w:r w:rsidR="001A1EC9" w:rsidRPr="003C1A13">
        <w:t xml:space="preserve"> kontakti</w:t>
      </w:r>
      <w:r w:rsidR="00F61382">
        <w:t xml:space="preserve"> (2× alarm, 2× izklop)</w:t>
      </w:r>
      <w:r w:rsidR="001A1EC9" w:rsidRPr="003C1A13">
        <w:t xml:space="preserve"> in dvema plovcema,</w:t>
      </w:r>
    </w:p>
    <w:p w14:paraId="32B945E8" w14:textId="61A1E7C5" w:rsidR="000C1C93" w:rsidRDefault="00DD09E6" w:rsidP="000C1C93">
      <w:pPr>
        <w:pStyle w:val="Odstavekseznama"/>
        <w:numPr>
          <w:ilvl w:val="1"/>
          <w:numId w:val="3"/>
        </w:numPr>
      </w:pPr>
      <w:r>
        <w:t xml:space="preserve">zaščitni rele </w:t>
      </w:r>
      <w:r w:rsidR="000C1C93">
        <w:t>regulacijskega stikala</w:t>
      </w:r>
      <w:r>
        <w:t xml:space="preserve"> (</w:t>
      </w:r>
      <w:proofErr w:type="spellStart"/>
      <w:r>
        <w:t>t.i</w:t>
      </w:r>
      <w:proofErr w:type="spellEnd"/>
      <w:r>
        <w:t xml:space="preserve">. </w:t>
      </w:r>
      <w:proofErr w:type="spellStart"/>
      <w:r>
        <w:t>Buchholz</w:t>
      </w:r>
      <w:proofErr w:type="spellEnd"/>
      <w:r>
        <w:t xml:space="preserve"> regulacijskega stikala)</w:t>
      </w:r>
      <w:r w:rsidR="000C1C93" w:rsidRPr="003C1A13">
        <w:t xml:space="preserve"> z </w:t>
      </w:r>
      <w:r w:rsidR="000C1C93">
        <w:t>"</w:t>
      </w:r>
      <w:proofErr w:type="spellStart"/>
      <w:r w:rsidR="000C1C93">
        <w:t>r</w:t>
      </w:r>
      <w:r w:rsidR="000C1C93" w:rsidRPr="003C1A13">
        <w:t>e</w:t>
      </w:r>
      <w:r w:rsidR="000C1C93">
        <w:t>ed</w:t>
      </w:r>
      <w:proofErr w:type="spellEnd"/>
      <w:r w:rsidR="000C1C93">
        <w:t>"</w:t>
      </w:r>
      <w:r w:rsidR="000C1C93" w:rsidRPr="003C1A13">
        <w:t xml:space="preserve"> kontakti</w:t>
      </w:r>
      <w:r w:rsidR="000C1C93">
        <w:t xml:space="preserve"> (</w:t>
      </w:r>
      <w:r w:rsidR="002175EC">
        <w:t>1</w:t>
      </w:r>
      <w:r w:rsidR="000C1C93">
        <w:t>× izklop)</w:t>
      </w:r>
      <w:r w:rsidR="00DB644F">
        <w:t xml:space="preserve"> in izklopno loputo</w:t>
      </w:r>
      <w:r w:rsidR="000C1C93" w:rsidRPr="003C1A13">
        <w:t>,</w:t>
      </w:r>
    </w:p>
    <w:p w14:paraId="253F9D4A" w14:textId="7F27BE37" w:rsidR="001A1EC9" w:rsidRPr="003C1A13" w:rsidRDefault="001A1EC9" w:rsidP="001A1EC9">
      <w:pPr>
        <w:pStyle w:val="Odstavekseznama"/>
        <w:numPr>
          <w:ilvl w:val="1"/>
          <w:numId w:val="3"/>
        </w:numPr>
      </w:pPr>
      <w:r>
        <w:t>2×</w:t>
      </w:r>
      <w:r w:rsidRPr="003C1A13">
        <w:t xml:space="preserve"> magnetni </w:t>
      </w:r>
      <w:proofErr w:type="spellStart"/>
      <w:r w:rsidRPr="003C1A13">
        <w:t>oljekaz</w:t>
      </w:r>
      <w:proofErr w:type="spellEnd"/>
      <w:r w:rsidRPr="003C1A13">
        <w:t>,</w:t>
      </w:r>
    </w:p>
    <w:p w14:paraId="1481D60F" w14:textId="3A7DCE76" w:rsidR="001A1EC9" w:rsidRPr="003C1A13" w:rsidRDefault="001A1EC9" w:rsidP="001A1EC9">
      <w:pPr>
        <w:pStyle w:val="Odstavekseznama"/>
        <w:numPr>
          <w:ilvl w:val="1"/>
          <w:numId w:val="3"/>
        </w:numPr>
      </w:pPr>
      <w:r w:rsidRPr="003C1A13">
        <w:t xml:space="preserve">termometer </w:t>
      </w:r>
      <w:r w:rsidR="00990988">
        <w:t xml:space="preserve">s kontaktno sondo </w:t>
      </w:r>
      <w:r w:rsidRPr="003C1A13">
        <w:t>z dvema kontaktoma in žepom</w:t>
      </w:r>
      <w:r w:rsidR="00351E0D">
        <w:t xml:space="preserve"> (</w:t>
      </w:r>
      <w:r w:rsidR="00990988">
        <w:t xml:space="preserve">potopno </w:t>
      </w:r>
      <w:proofErr w:type="spellStart"/>
      <w:r w:rsidR="000C1C93">
        <w:t>tulko</w:t>
      </w:r>
      <w:proofErr w:type="spellEnd"/>
      <w:r w:rsidR="000C1C93">
        <w:t xml:space="preserve"> oz. </w:t>
      </w:r>
      <w:r w:rsidR="00351E0D">
        <w:t>zaščitno cevjo)</w:t>
      </w:r>
      <w:r w:rsidRPr="003C1A13">
        <w:t xml:space="preserve"> za vgradnjo,</w:t>
      </w:r>
    </w:p>
    <w:p w14:paraId="53FDBD70" w14:textId="77777777" w:rsidR="001A1EC9" w:rsidRPr="003C1A13" w:rsidRDefault="001A1EC9" w:rsidP="001A1EC9">
      <w:pPr>
        <w:pStyle w:val="Odstavekseznama"/>
        <w:numPr>
          <w:ilvl w:val="1"/>
          <w:numId w:val="3"/>
        </w:numPr>
      </w:pPr>
      <w:r w:rsidRPr="003C1A13">
        <w:t>termična slika s štirimi kontakti,</w:t>
      </w:r>
    </w:p>
    <w:p w14:paraId="4859502C" w14:textId="77777777" w:rsidR="001A1EC9" w:rsidRPr="003C1A13" w:rsidRDefault="001A1EC9" w:rsidP="001A1EC9">
      <w:pPr>
        <w:pStyle w:val="Odstavekseznama"/>
        <w:numPr>
          <w:ilvl w:val="1"/>
          <w:numId w:val="3"/>
        </w:numPr>
      </w:pPr>
      <w:r w:rsidRPr="003C1A13">
        <w:t>omarica za namestitev merilnih elementov temperature,</w:t>
      </w:r>
    </w:p>
    <w:p w14:paraId="256583B3" w14:textId="21866467" w:rsidR="001A1EC9" w:rsidRPr="003C1A13" w:rsidRDefault="008B6305" w:rsidP="001A1EC9">
      <w:pPr>
        <w:pStyle w:val="Odstavekseznama"/>
        <w:numPr>
          <w:ilvl w:val="1"/>
          <w:numId w:val="3"/>
        </w:numPr>
      </w:pPr>
      <w:proofErr w:type="spellStart"/>
      <w:r>
        <w:t>proti</w:t>
      </w:r>
      <w:r w:rsidR="001A1EC9" w:rsidRPr="003C1A13">
        <w:t>eksplozijsk</w:t>
      </w:r>
      <w:r>
        <w:t>i</w:t>
      </w:r>
      <w:proofErr w:type="spellEnd"/>
      <w:r w:rsidR="001A1EC9" w:rsidRPr="003C1A13">
        <w:t xml:space="preserve"> vzm</w:t>
      </w:r>
      <w:r w:rsidR="009F0DB9">
        <w:t xml:space="preserve">etni </w:t>
      </w:r>
      <w:r w:rsidR="00F64B12">
        <w:t>oddušnik</w:t>
      </w:r>
      <w:r>
        <w:t xml:space="preserve"> z usmeritveno cevjo</w:t>
      </w:r>
      <w:r w:rsidR="001A1EC9" w:rsidRPr="003C1A13">
        <w:t xml:space="preserve"> in pokazateljem delovanja,</w:t>
      </w:r>
    </w:p>
    <w:p w14:paraId="427A2A17" w14:textId="77777777" w:rsidR="001A1EC9" w:rsidRPr="003C1A13" w:rsidRDefault="001A1EC9" w:rsidP="001A1EC9">
      <w:pPr>
        <w:pStyle w:val="Odstavekseznama"/>
        <w:numPr>
          <w:ilvl w:val="1"/>
          <w:numId w:val="3"/>
        </w:numPr>
      </w:pPr>
      <w:r w:rsidRPr="003C1A13">
        <w:t>odzračevalni vijak,</w:t>
      </w:r>
    </w:p>
    <w:p w14:paraId="63AD99CE" w14:textId="77777777" w:rsidR="001A1EC9" w:rsidRPr="003C1A13" w:rsidRDefault="001A1EC9" w:rsidP="001A1EC9">
      <w:pPr>
        <w:pStyle w:val="Odstavekseznama"/>
        <w:numPr>
          <w:ilvl w:val="1"/>
          <w:numId w:val="3"/>
        </w:numPr>
      </w:pPr>
      <w:r>
        <w:t>2×</w:t>
      </w:r>
      <w:r w:rsidRPr="003C1A13">
        <w:t xml:space="preserve"> sušilec zraka (obratovanje brez vzdrževanja kot npr. </w:t>
      </w:r>
      <w:proofErr w:type="spellStart"/>
      <w:r w:rsidRPr="003C1A13">
        <w:t>Mtrab</w:t>
      </w:r>
      <w:proofErr w:type="spellEnd"/>
      <w:r w:rsidRPr="003C1A13">
        <w:t>),</w:t>
      </w:r>
    </w:p>
    <w:p w14:paraId="15F271CB" w14:textId="77777777" w:rsidR="001A1EC9" w:rsidRPr="003C1A13" w:rsidRDefault="001A1EC9" w:rsidP="001A1EC9">
      <w:pPr>
        <w:pStyle w:val="Odstavekseznama"/>
        <w:numPr>
          <w:ilvl w:val="1"/>
          <w:numId w:val="3"/>
        </w:numPr>
      </w:pPr>
      <w:r w:rsidRPr="003C1A13">
        <w:t>naprava za izpust olja,</w:t>
      </w:r>
    </w:p>
    <w:p w14:paraId="11043930" w14:textId="3DCA0FF2" w:rsidR="001A1EC9" w:rsidRPr="003C1A13" w:rsidRDefault="001A1EC9" w:rsidP="001A1EC9">
      <w:pPr>
        <w:pStyle w:val="Odstavekseznama"/>
        <w:numPr>
          <w:ilvl w:val="1"/>
          <w:numId w:val="3"/>
        </w:numPr>
      </w:pPr>
      <w:r w:rsidRPr="003C1A13">
        <w:t xml:space="preserve">VN </w:t>
      </w:r>
      <w:r w:rsidR="00935B8B">
        <w:t>–</w:t>
      </w:r>
      <w:r w:rsidRPr="003C1A13">
        <w:t xml:space="preserve"> </w:t>
      </w:r>
      <w:r w:rsidR="00A417D8">
        <w:t>skoznji</w:t>
      </w:r>
      <w:r w:rsidRPr="003C1A13">
        <w:t>ki</w:t>
      </w:r>
      <w:r w:rsidR="00935B8B">
        <w:t xml:space="preserve"> zunanji</w:t>
      </w:r>
      <w:r w:rsidR="004D0AAE">
        <w:t xml:space="preserve"> </w:t>
      </w:r>
      <w:r w:rsidR="002B3376">
        <w:t xml:space="preserve"> </w:t>
      </w:r>
      <w:r w:rsidR="002B3376" w:rsidRPr="003C1A13">
        <w:t xml:space="preserve">s priključki za meritev tg </w:t>
      </w:r>
      <w:r w:rsidR="002B3376" w:rsidRPr="003C1A13">
        <w:fldChar w:fldCharType="begin"/>
      </w:r>
      <w:r w:rsidR="002B3376" w:rsidRPr="003C1A13">
        <w:instrText>SYMBOL 100 \f "Symbol"</w:instrText>
      </w:r>
      <w:r w:rsidR="002B3376" w:rsidRPr="003C1A13">
        <w:fldChar w:fldCharType="end"/>
      </w:r>
      <w:r w:rsidRPr="003C1A13">
        <w:t>,</w:t>
      </w:r>
      <w:r w:rsidR="002B3376">
        <w:t xml:space="preserve"> </w:t>
      </w:r>
    </w:p>
    <w:p w14:paraId="6A12A201" w14:textId="0BD28A50" w:rsidR="001A1EC9" w:rsidRPr="003C1A13" w:rsidRDefault="001A1EC9" w:rsidP="001A1EC9">
      <w:pPr>
        <w:pStyle w:val="Odstavekseznama"/>
        <w:numPr>
          <w:ilvl w:val="1"/>
          <w:numId w:val="3"/>
        </w:numPr>
      </w:pPr>
      <w:r w:rsidRPr="003C1A13">
        <w:t xml:space="preserve">SN - </w:t>
      </w:r>
      <w:r w:rsidR="00A417D8">
        <w:t>skoznji</w:t>
      </w:r>
      <w:r w:rsidRPr="003C1A13">
        <w:t>ki,</w:t>
      </w:r>
    </w:p>
    <w:p w14:paraId="67DDE9B6" w14:textId="77777777" w:rsidR="001A1EC9" w:rsidRPr="003C1A13" w:rsidRDefault="001A1EC9" w:rsidP="001A1EC9">
      <w:pPr>
        <w:pStyle w:val="Odstavekseznama"/>
        <w:numPr>
          <w:ilvl w:val="1"/>
          <w:numId w:val="3"/>
        </w:numPr>
      </w:pPr>
      <w:r w:rsidRPr="003C1A13">
        <w:t>ozemljitveni priključki,</w:t>
      </w:r>
    </w:p>
    <w:p w14:paraId="475BD3CB" w14:textId="77777777" w:rsidR="001A1EC9" w:rsidRPr="003C1A13" w:rsidRDefault="001A1EC9" w:rsidP="001A1EC9">
      <w:pPr>
        <w:pStyle w:val="Odstavekseznama"/>
        <w:numPr>
          <w:ilvl w:val="1"/>
          <w:numId w:val="3"/>
        </w:numPr>
      </w:pPr>
      <w:r w:rsidRPr="003C1A13">
        <w:t>napisna tablica,</w:t>
      </w:r>
    </w:p>
    <w:p w14:paraId="6F792F60" w14:textId="301654B4" w:rsidR="00DB644F" w:rsidRPr="003C1A13" w:rsidRDefault="003631C8" w:rsidP="00DB644F">
      <w:pPr>
        <w:pStyle w:val="Odstavekseznama"/>
        <w:numPr>
          <w:ilvl w:val="1"/>
          <w:numId w:val="3"/>
        </w:numPr>
      </w:pPr>
      <w:r>
        <w:t>ušesa</w:t>
      </w:r>
      <w:r w:rsidR="001A1EC9" w:rsidRPr="003C1A13">
        <w:t xml:space="preserve"> za dvigovanje</w:t>
      </w:r>
      <w:r w:rsidR="00357AF6">
        <w:t xml:space="preserve"> na ohišju transformatorja</w:t>
      </w:r>
      <w:r w:rsidR="001A1EC9" w:rsidRPr="003C1A13">
        <w:t>,</w:t>
      </w:r>
    </w:p>
    <w:p w14:paraId="238BF897" w14:textId="77777777" w:rsidR="001A1EC9" w:rsidRPr="003C1A13" w:rsidRDefault="001A1EC9" w:rsidP="001A1EC9">
      <w:pPr>
        <w:pStyle w:val="Odstavekseznama"/>
        <w:numPr>
          <w:ilvl w:val="1"/>
          <w:numId w:val="3"/>
        </w:numPr>
      </w:pPr>
      <w:r w:rsidRPr="003C1A13">
        <w:t xml:space="preserve">stopenjsko regulacijsko stikalo </w:t>
      </w:r>
      <w:proofErr w:type="spellStart"/>
      <w:r w:rsidRPr="003C1A13">
        <w:t>Maschinen</w:t>
      </w:r>
      <w:proofErr w:type="spellEnd"/>
      <w:r w:rsidRPr="003C1A13">
        <w:t xml:space="preserve"> Fabrik </w:t>
      </w:r>
      <w:proofErr w:type="spellStart"/>
      <w:r w:rsidRPr="003C1A13">
        <w:t>Reinhausen</w:t>
      </w:r>
      <w:proofErr w:type="spellEnd"/>
      <w:r w:rsidRPr="003C1A13">
        <w:t>, z BCD kodirnikom za prikaz stopenj,</w:t>
      </w:r>
    </w:p>
    <w:p w14:paraId="4FAC82AE" w14:textId="6296B5A0" w:rsidR="007E3D50" w:rsidRPr="003C1A13" w:rsidRDefault="001A1EC9" w:rsidP="007E3D50">
      <w:pPr>
        <w:pStyle w:val="Odstavekseznama"/>
        <w:numPr>
          <w:ilvl w:val="1"/>
          <w:numId w:val="3"/>
        </w:numPr>
      </w:pPr>
      <w:r w:rsidRPr="003C1A13">
        <w:t>krmilna omarica z zaščitnimi in krmilnimi releji za AC in DC.</w:t>
      </w:r>
    </w:p>
    <w:p w14:paraId="417DD004" w14:textId="77777777" w:rsidR="00620618" w:rsidRPr="00B96CE2" w:rsidRDefault="00620618" w:rsidP="00620618">
      <w:pPr>
        <w:pStyle w:val="Naslov3"/>
      </w:pPr>
      <w:bookmarkStart w:id="83" w:name="_Toc496100355"/>
      <w:bookmarkStart w:id="84" w:name="_Toc128485363"/>
      <w:bookmarkStart w:id="85" w:name="_Toc189737445"/>
      <w:bookmarkStart w:id="86" w:name="_Toc496100354"/>
      <w:bookmarkStart w:id="87" w:name="_Toc128485362"/>
      <w:bookmarkStart w:id="88" w:name="_Ref176157482"/>
      <w:bookmarkStart w:id="89" w:name="_Ref176157499"/>
      <w:r>
        <w:lastRenderedPageBreak/>
        <w:t>Nazivna moč</w:t>
      </w:r>
      <w:bookmarkEnd w:id="83"/>
      <w:bookmarkEnd w:id="84"/>
      <w:bookmarkEnd w:id="85"/>
    </w:p>
    <w:p w14:paraId="12A1FC1A" w14:textId="77777777" w:rsidR="00620618" w:rsidRPr="003C1A13" w:rsidRDefault="00620618" w:rsidP="00620618">
      <w:r w:rsidRPr="003C1A13">
        <w:t>Nazivna moč (</w:t>
      </w:r>
      <w:proofErr w:type="spellStart"/>
      <w:r w:rsidRPr="00B42D39">
        <w:rPr>
          <w:i/>
          <w:iCs/>
        </w:rPr>
        <w:t>S</w:t>
      </w:r>
      <w:r w:rsidRPr="00B42D39">
        <w:rPr>
          <w:vertAlign w:val="subscript"/>
        </w:rPr>
        <w:t>n</w:t>
      </w:r>
      <w:proofErr w:type="spellEnd"/>
      <w:r w:rsidRPr="003C1A13">
        <w:t>) transformatorja mora biti v vseh prestav</w:t>
      </w:r>
      <w:r>
        <w:t>ah</w:t>
      </w:r>
      <w:r w:rsidRPr="003C1A13">
        <w:t xml:space="preserve"> enaka.</w:t>
      </w:r>
    </w:p>
    <w:p w14:paraId="6B513255" w14:textId="3C388B94" w:rsidR="00620618" w:rsidRPr="00B96CE2" w:rsidRDefault="00620618" w:rsidP="00620618">
      <w:r w:rsidRPr="00B96CE2">
        <w:t>Nazivna moč je moč</w:t>
      </w:r>
      <w:r w:rsidR="00FD51B7">
        <w:t xml:space="preserve"> s</w:t>
      </w:r>
      <w:r w:rsidRPr="00B96CE2">
        <w:t xml:space="preserve"> katero </w:t>
      </w:r>
      <w:r w:rsidR="00FD51B7">
        <w:t xml:space="preserve">lahko </w:t>
      </w:r>
      <w:r w:rsidRPr="00B96CE2">
        <w:t>energetski transformator trajno</w:t>
      </w:r>
      <w:r w:rsidR="00FD51B7">
        <w:t xml:space="preserve"> obratuje</w:t>
      </w:r>
      <w:r w:rsidRPr="00B96CE2">
        <w:t xml:space="preserve"> </w:t>
      </w:r>
      <w:r w:rsidR="00FD51B7">
        <w:t xml:space="preserve">skozi celotno </w:t>
      </w:r>
      <w:r w:rsidR="00BB6BA0">
        <w:t xml:space="preserve">normalno </w:t>
      </w:r>
      <w:r w:rsidRPr="00B96CE2">
        <w:t>življenjs</w:t>
      </w:r>
      <w:r w:rsidRPr="00ED0E37">
        <w:t>k</w:t>
      </w:r>
      <w:r w:rsidR="00FD51B7">
        <w:t>o</w:t>
      </w:r>
      <w:r w:rsidRPr="00ED0E37">
        <w:t xml:space="preserve"> dob</w:t>
      </w:r>
      <w:r w:rsidR="00FD51B7">
        <w:t>o</w:t>
      </w:r>
      <w:r w:rsidRPr="00ED0E37">
        <w:t xml:space="preserve"> pod pogoj vgradnje.</w:t>
      </w:r>
    </w:p>
    <w:p w14:paraId="2504CC42" w14:textId="77777777" w:rsidR="00620618" w:rsidRDefault="00620618" w:rsidP="00620618">
      <w:r w:rsidRPr="00B96CE2">
        <w:t xml:space="preserve">Primarno in sekundarno navitje se dimenzionirata za </w:t>
      </w:r>
      <w:r>
        <w:t>nazivno</w:t>
      </w:r>
      <w:r w:rsidRPr="00B96CE2">
        <w:t xml:space="preserve"> moč (</w:t>
      </w:r>
      <w:proofErr w:type="spellStart"/>
      <w:r w:rsidRPr="00B42D39">
        <w:rPr>
          <w:i/>
          <w:iCs/>
        </w:rPr>
        <w:t>S</w:t>
      </w:r>
      <w:r w:rsidRPr="00B42D39">
        <w:rPr>
          <w:vertAlign w:val="subscript"/>
        </w:rPr>
        <w:t>n</w:t>
      </w:r>
      <w:proofErr w:type="spellEnd"/>
      <w:r w:rsidRPr="00B96CE2">
        <w:t xml:space="preserve">). Terciarno navitje, z izvedenima dvema priključkoma, se uporablja kot stabilizacijsko navitje. </w:t>
      </w:r>
      <w:r>
        <w:t>T</w:t>
      </w:r>
      <w:r w:rsidRPr="00B96CE2">
        <w:t xml:space="preserve">erciarno navitje </w:t>
      </w:r>
      <w:r>
        <w:t xml:space="preserve">se dimenzionira </w:t>
      </w:r>
      <w:r w:rsidRPr="00B96CE2">
        <w:t>na 1/3 nazivne moči transformatorja.</w:t>
      </w:r>
    </w:p>
    <w:p w14:paraId="7D02B53D" w14:textId="4532A164" w:rsidR="00620618" w:rsidRPr="00287E7A" w:rsidRDefault="00620618" w:rsidP="00620618">
      <w:pPr>
        <w:pStyle w:val="Naslov3"/>
      </w:pPr>
      <w:bookmarkStart w:id="90" w:name="_Toc496100358"/>
      <w:bookmarkStart w:id="91" w:name="_Toc128485366"/>
      <w:bookmarkStart w:id="92" w:name="_Toc189737446"/>
      <w:bookmarkStart w:id="93" w:name="_Toc496100356"/>
      <w:bookmarkStart w:id="94" w:name="_Toc128485364"/>
      <w:r>
        <w:t xml:space="preserve">Vezava </w:t>
      </w:r>
      <w:r w:rsidR="002D0E18">
        <w:t xml:space="preserve">in prestavno razmerje </w:t>
      </w:r>
      <w:r>
        <w:t>energetskega transformatorja</w:t>
      </w:r>
      <w:bookmarkEnd w:id="90"/>
      <w:bookmarkEnd w:id="91"/>
      <w:bookmarkEnd w:id="92"/>
    </w:p>
    <w:p w14:paraId="6BEFCF42" w14:textId="77777777" w:rsidR="00620618" w:rsidRPr="001F3983" w:rsidRDefault="00620618" w:rsidP="00620618">
      <w:r w:rsidRPr="001F3983">
        <w:t>Vezava energetskega transformatorja 110/21/10,5 kV je YN yn6 (d5).</w:t>
      </w:r>
    </w:p>
    <w:p w14:paraId="3A4CFC95" w14:textId="77777777" w:rsidR="00620618" w:rsidRPr="00B96CE2" w:rsidRDefault="00620618" w:rsidP="00620618">
      <w:pPr>
        <w:pStyle w:val="Naslov3"/>
      </w:pPr>
      <w:bookmarkStart w:id="95" w:name="_Toc189737447"/>
      <w:r>
        <w:t>Nazivna frekvenca</w:t>
      </w:r>
      <w:bookmarkEnd w:id="93"/>
      <w:bookmarkEnd w:id="94"/>
      <w:bookmarkEnd w:id="95"/>
    </w:p>
    <w:p w14:paraId="3682B087" w14:textId="77777777" w:rsidR="00620618" w:rsidRPr="00B96CE2" w:rsidRDefault="00620618" w:rsidP="00620618">
      <w:r w:rsidRPr="00B96CE2">
        <w:t>Nazivna frekvenca transformatorja je 50 Hz.</w:t>
      </w:r>
    </w:p>
    <w:p w14:paraId="2B0B8415" w14:textId="65A1ED1A" w:rsidR="001A1EC9" w:rsidRDefault="002D0E18" w:rsidP="001A1EC9">
      <w:pPr>
        <w:pStyle w:val="Naslov3"/>
      </w:pPr>
      <w:bookmarkStart w:id="96" w:name="_Toc189737448"/>
      <w:r>
        <w:t>O</w:t>
      </w:r>
      <w:r w:rsidR="001A1EC9">
        <w:t>bseg regulacije</w:t>
      </w:r>
      <w:bookmarkEnd w:id="86"/>
      <w:bookmarkEnd w:id="87"/>
      <w:bookmarkEnd w:id="88"/>
      <w:bookmarkEnd w:id="89"/>
      <w:bookmarkEnd w:id="96"/>
    </w:p>
    <w:p w14:paraId="4307C5A0" w14:textId="5048D740" w:rsidR="00502DF8" w:rsidRPr="00502DF8" w:rsidRDefault="00502DF8" w:rsidP="00502DF8">
      <w:r w:rsidRPr="00B96CE2">
        <w:t xml:space="preserve">Energetski </w:t>
      </w:r>
      <w:r>
        <w:t xml:space="preserve">trifazni </w:t>
      </w:r>
      <w:r w:rsidRPr="00B96CE2">
        <w:t xml:space="preserve">transformator </w:t>
      </w:r>
      <w:r>
        <w:t>ima</w:t>
      </w:r>
      <w:r w:rsidRPr="00B96CE2">
        <w:t xml:space="preserve"> tr</w:t>
      </w:r>
      <w:r>
        <w:t>i</w:t>
      </w:r>
      <w:r w:rsidRPr="00B96CE2">
        <w:t xml:space="preserve"> navitj</w:t>
      </w:r>
      <w:r>
        <w:t>a</w:t>
      </w:r>
      <w:r w:rsidRPr="00B96CE2">
        <w:t>.</w:t>
      </w:r>
      <w:r>
        <w:t xml:space="preserve"> Poleg primarnega in sekundarnega tudi</w:t>
      </w:r>
      <w:r w:rsidRPr="00B96CE2">
        <w:t xml:space="preserve"> </w:t>
      </w:r>
      <w:r>
        <w:t>t</w:t>
      </w:r>
      <w:r w:rsidRPr="00B96CE2">
        <w:t>retje navitje (terciar)</w:t>
      </w:r>
      <w:r>
        <w:t xml:space="preserve">, ki </w:t>
      </w:r>
      <w:r w:rsidRPr="00B96CE2">
        <w:t>se koristi kot stabilizacijsko navitje.</w:t>
      </w:r>
    </w:p>
    <w:p w14:paraId="73D6D8F1" w14:textId="77777777" w:rsidR="001A1EC9" w:rsidRPr="00B96CE2" w:rsidRDefault="001A1EC9" w:rsidP="001A1EC9">
      <w:r w:rsidRPr="00B96CE2">
        <w:t>Razmerje transformacije v praznem teku je naslednje:</w:t>
      </w:r>
    </w:p>
    <w:p w14:paraId="144D820D" w14:textId="4B1238C2" w:rsidR="001A1EC9" w:rsidRPr="007C4DFF" w:rsidRDefault="001A1EC9" w:rsidP="001A1EC9">
      <w:pPr>
        <w:jc w:val="center"/>
      </w:pPr>
      <w:r w:rsidRPr="007C4DFF">
        <w:t xml:space="preserve">110 kV </w:t>
      </w:r>
      <w:r w:rsidR="00E25B2C">
        <w:t>±</w:t>
      </w:r>
      <w:r w:rsidRPr="007C4DFF">
        <w:t>12</w:t>
      </w:r>
      <w:r>
        <w:t xml:space="preserve"> ×</w:t>
      </w:r>
      <w:r w:rsidR="00D9649E">
        <w:t xml:space="preserve"> </w:t>
      </w:r>
      <w:r w:rsidRPr="007C4DFF">
        <w:t>1</w:t>
      </w:r>
      <w:r w:rsidR="00D9649E">
        <w:t>,</w:t>
      </w:r>
      <w:r w:rsidRPr="007C4DFF">
        <w:t>33</w:t>
      </w:r>
      <w:r w:rsidR="00D9649E">
        <w:t xml:space="preserve"> </w:t>
      </w:r>
      <w:r w:rsidRPr="007C4DFF">
        <w:t>% / 21 kV</w:t>
      </w:r>
    </w:p>
    <w:p w14:paraId="7C82E0CB" w14:textId="77777777" w:rsidR="001A1EC9" w:rsidRPr="00B96CE2" w:rsidRDefault="001A1EC9" w:rsidP="001A1EC9">
      <w:r w:rsidRPr="00B96CE2">
        <w:t>Tretje navitje (terciar) se izvede za 10,5 kV za vsa razmerja transformacije.</w:t>
      </w:r>
    </w:p>
    <w:p w14:paraId="43EB3B9D" w14:textId="77777777" w:rsidR="00620618" w:rsidRPr="001F3983" w:rsidRDefault="00620618" w:rsidP="00620618">
      <w:pPr>
        <w:pStyle w:val="Naslov3"/>
      </w:pPr>
      <w:bookmarkStart w:id="97" w:name="_Toc496100359"/>
      <w:bookmarkStart w:id="98" w:name="_Toc128485367"/>
      <w:bookmarkStart w:id="99" w:name="_Toc189737449"/>
      <w:bookmarkStart w:id="100" w:name="_Toc496100357"/>
      <w:bookmarkStart w:id="101" w:name="_Toc128485365"/>
      <w:r>
        <w:t>Regulacija napetosti</w:t>
      </w:r>
      <w:bookmarkEnd w:id="97"/>
      <w:bookmarkEnd w:id="98"/>
      <w:bookmarkEnd w:id="99"/>
    </w:p>
    <w:p w14:paraId="325AC35D" w14:textId="77777777" w:rsidR="00620618" w:rsidRPr="001F3983" w:rsidRDefault="00620618" w:rsidP="00620618">
      <w:r w:rsidRPr="001F3983">
        <w:t>Regulacija napetosti se vrši pod obremenitvijo s pomočjo regulacijskega stikala napetosti, ki je vgrajeno v zvezdišču 110 kV navitja. Pogon regulacijskega stikala mora imeti preklopno stikalo za naslednje načine regulacije:</w:t>
      </w:r>
    </w:p>
    <w:p w14:paraId="5F058BA5" w14:textId="6C2F45FF" w:rsidR="00620618" w:rsidRPr="001F3983" w:rsidRDefault="00620618" w:rsidP="00620618">
      <w:pPr>
        <w:pStyle w:val="Odstavekseznama"/>
        <w:numPr>
          <w:ilvl w:val="1"/>
          <w:numId w:val="3"/>
        </w:numPr>
      </w:pPr>
      <w:r w:rsidRPr="001F3983">
        <w:t>lokalno iz omarice regulacije (preko tipkala in ročnega pogona z ročico),</w:t>
      </w:r>
    </w:p>
    <w:p w14:paraId="72CB1001" w14:textId="6120CEED" w:rsidR="00620618" w:rsidRPr="001F3983" w:rsidRDefault="00620618" w:rsidP="00620618">
      <w:pPr>
        <w:pStyle w:val="Odstavekseznama"/>
        <w:numPr>
          <w:ilvl w:val="1"/>
          <w:numId w:val="3"/>
        </w:numPr>
      </w:pPr>
      <w:r w:rsidRPr="001F3983">
        <w:t xml:space="preserve">daljinsko (višje, nižje) </w:t>
      </w:r>
      <w:r w:rsidR="009579C9">
        <w:t>z</w:t>
      </w:r>
      <w:r w:rsidRPr="001F3983">
        <w:t xml:space="preserve"> relej</w:t>
      </w:r>
      <w:r w:rsidR="009579C9">
        <w:t>em</w:t>
      </w:r>
      <w:r w:rsidRPr="001F3983">
        <w:t xml:space="preserve"> za avtomatsko regulacijo napetosti in DCV.</w:t>
      </w:r>
    </w:p>
    <w:p w14:paraId="7331F91C" w14:textId="77777777" w:rsidR="00620618" w:rsidRDefault="00620618" w:rsidP="00620618">
      <w:r w:rsidRPr="001F3983">
        <w:t>Označbe za regulacijo napetosti VIŠJE – NIŽJE se morajo nanašati na sekundarno napetost, kar pomeni regulacija VIŠJE višjo stopnjo regulacijskega stikala in višjo napetost na sekundarni strani TR. Obratno velja za regulacijo NIŽJE.</w:t>
      </w:r>
    </w:p>
    <w:p w14:paraId="1F5C89E7" w14:textId="77777777" w:rsidR="00850FCB" w:rsidRDefault="00850FCB" w:rsidP="00620618"/>
    <w:p w14:paraId="185F590B" w14:textId="08513B45" w:rsidR="001A1EC9" w:rsidRDefault="00975D43" w:rsidP="001A1EC9">
      <w:pPr>
        <w:pStyle w:val="Naslov3"/>
      </w:pPr>
      <w:bookmarkStart w:id="102" w:name="_Toc189737450"/>
      <w:r>
        <w:t>Kratkostične napetosti</w:t>
      </w:r>
      <w:r w:rsidR="001A1EC9">
        <w:t xml:space="preserve"> (</w:t>
      </w:r>
      <w:r w:rsidR="001A1EC9" w:rsidRPr="00506A5E">
        <w:rPr>
          <w:i/>
          <w:iCs/>
        </w:rPr>
        <w:t>u</w:t>
      </w:r>
      <w:r w:rsidR="001A1EC9" w:rsidRPr="007C4DFF">
        <w:rPr>
          <w:vertAlign w:val="subscript"/>
        </w:rPr>
        <w:t>k</w:t>
      </w:r>
      <w:r w:rsidR="001A1EC9">
        <w:t xml:space="preserve"> %)</w:t>
      </w:r>
      <w:bookmarkEnd w:id="100"/>
      <w:bookmarkEnd w:id="101"/>
      <w:bookmarkEnd w:id="102"/>
    </w:p>
    <w:p w14:paraId="661389CB" w14:textId="69654843" w:rsidR="00C17CAA" w:rsidRPr="00C17CAA" w:rsidRDefault="00C17CAA" w:rsidP="00C17CAA">
      <w:pPr>
        <w:pStyle w:val="Napis"/>
        <w:jc w:val="left"/>
      </w:pPr>
      <w:bookmarkStart w:id="103" w:name="_Ref176156007"/>
      <w:bookmarkStart w:id="104" w:name="_Toc189737493"/>
      <w:r>
        <w:t xml:space="preserve">Tabela </w:t>
      </w:r>
      <w:r w:rsidR="001118DB">
        <w:fldChar w:fldCharType="begin"/>
      </w:r>
      <w:r w:rsidR="001118DB">
        <w:instrText xml:space="preserve"> SEQ Tabela \* ARABIC </w:instrText>
      </w:r>
      <w:r w:rsidR="001118DB">
        <w:fldChar w:fldCharType="separate"/>
      </w:r>
      <w:r w:rsidR="001118DB">
        <w:rPr>
          <w:noProof/>
        </w:rPr>
        <w:t>1</w:t>
      </w:r>
      <w:r w:rsidR="001118DB">
        <w:rPr>
          <w:noProof/>
        </w:rPr>
        <w:fldChar w:fldCharType="end"/>
      </w:r>
      <w:bookmarkEnd w:id="103"/>
      <w:r>
        <w:t>:</w:t>
      </w:r>
      <w:r>
        <w:tab/>
        <w:t xml:space="preserve">Kratkostična napetost </w:t>
      </w:r>
      <w:proofErr w:type="spellStart"/>
      <w:r>
        <w:t>Tr</w:t>
      </w:r>
      <w:proofErr w:type="spellEnd"/>
      <w:r>
        <w:t xml:space="preserve"> v odvisnosti od </w:t>
      </w:r>
      <w:r w:rsidR="001A19A8">
        <w:t>položaja</w:t>
      </w:r>
      <w:r>
        <w:t xml:space="preserve"> regulacijskega stikala</w:t>
      </w:r>
      <w:bookmarkEnd w:id="104"/>
    </w:p>
    <w:tbl>
      <w:tblPr>
        <w:tblStyle w:val="TIPIZACIJA"/>
        <w:tblW w:w="0" w:type="auto"/>
        <w:tblLook w:val="06A0" w:firstRow="1" w:lastRow="0" w:firstColumn="1" w:lastColumn="0" w:noHBand="1" w:noVBand="1"/>
      </w:tblPr>
      <w:tblGrid>
        <w:gridCol w:w="2444"/>
        <w:gridCol w:w="2444"/>
        <w:gridCol w:w="2444"/>
        <w:gridCol w:w="2444"/>
      </w:tblGrid>
      <w:tr w:rsidR="00C17CAA" w14:paraId="44F35FBC" w14:textId="77777777" w:rsidTr="00C17CAA">
        <w:trPr>
          <w:cnfStyle w:val="100000000000" w:firstRow="1" w:lastRow="0" w:firstColumn="0" w:lastColumn="0" w:oddVBand="0" w:evenVBand="0" w:oddHBand="0" w:evenHBand="0" w:firstRowFirstColumn="0" w:firstRowLastColumn="0" w:lastRowFirstColumn="0" w:lastRowLastColumn="0"/>
          <w:cantSplit/>
          <w:trHeight w:hRule="exact" w:val="284"/>
        </w:trPr>
        <w:tc>
          <w:tcPr>
            <w:cnfStyle w:val="001000000000" w:firstRow="0" w:lastRow="0" w:firstColumn="1" w:lastColumn="0" w:oddVBand="0" w:evenVBand="0" w:oddHBand="0" w:evenHBand="0" w:firstRowFirstColumn="0" w:firstRowLastColumn="0" w:lastRowFirstColumn="0" w:lastRowLastColumn="0"/>
            <w:tcW w:w="2444" w:type="dxa"/>
            <w:vMerge w:val="restart"/>
          </w:tcPr>
          <w:p w14:paraId="14E1DA55" w14:textId="63DD349B" w:rsidR="00C17CAA" w:rsidRDefault="00C17CAA" w:rsidP="00C17CAA">
            <w:pPr>
              <w:spacing w:after="0" w:line="240" w:lineRule="auto"/>
              <w:jc w:val="center"/>
            </w:pPr>
            <w:r>
              <w:t xml:space="preserve">Nazivna moč </w:t>
            </w:r>
            <w:proofErr w:type="spellStart"/>
            <w:r>
              <w:t>Tr</w:t>
            </w:r>
            <w:proofErr w:type="spellEnd"/>
          </w:p>
          <w:p w14:paraId="2F6EB70D" w14:textId="2D5D7E4C" w:rsidR="00C17CAA" w:rsidRPr="00C17CAA" w:rsidRDefault="00C17CAA" w:rsidP="00C17CAA">
            <w:pPr>
              <w:spacing w:after="0" w:line="240" w:lineRule="auto"/>
              <w:jc w:val="center"/>
            </w:pPr>
            <w:r w:rsidRPr="00C17CAA">
              <w:rPr>
                <w:sz w:val="18"/>
                <w:szCs w:val="20"/>
              </w:rPr>
              <w:t>[MVA]</w:t>
            </w:r>
          </w:p>
        </w:tc>
        <w:tc>
          <w:tcPr>
            <w:tcW w:w="7332" w:type="dxa"/>
            <w:gridSpan w:val="3"/>
            <w:tcBorders>
              <w:bottom w:val="nil"/>
            </w:tcBorders>
          </w:tcPr>
          <w:p w14:paraId="768BBEE6" w14:textId="397A3C65" w:rsidR="00C17CAA" w:rsidRPr="00C17CAA" w:rsidRDefault="001A19A8" w:rsidP="00C17CAA">
            <w:pPr>
              <w:spacing w:after="0" w:line="240" w:lineRule="auto"/>
              <w:jc w:val="center"/>
              <w:cnfStyle w:val="100000000000" w:firstRow="1" w:lastRow="0" w:firstColumn="0" w:lastColumn="0" w:oddVBand="0" w:evenVBand="0" w:oddHBand="0" w:evenHBand="0" w:firstRowFirstColumn="0" w:firstRowLastColumn="0" w:lastRowFirstColumn="0" w:lastRowLastColumn="0"/>
            </w:pPr>
            <w:r>
              <w:t xml:space="preserve">Kratkostična napetost </w:t>
            </w:r>
            <w:r w:rsidR="00AC5D8B" w:rsidRPr="00AC5D8B">
              <w:rPr>
                <w:i/>
                <w:iCs/>
              </w:rPr>
              <w:t>u</w:t>
            </w:r>
            <w:r w:rsidR="00AC5D8B" w:rsidRPr="00AC5D8B">
              <w:rPr>
                <w:vertAlign w:val="subscript"/>
              </w:rPr>
              <w:t>k</w:t>
            </w:r>
            <w:r w:rsidR="00AC5D8B">
              <w:t xml:space="preserve"> </w:t>
            </w:r>
            <w:r>
              <w:t xml:space="preserve">pri </w:t>
            </w:r>
            <w:r w:rsidRPr="001A19A8">
              <w:t xml:space="preserve">75 °C </w:t>
            </w:r>
            <w:r w:rsidR="00492C0D">
              <w:t>[%]</w:t>
            </w:r>
          </w:p>
          <w:p w14:paraId="1F822E45" w14:textId="0D14EB18" w:rsidR="00C17CAA" w:rsidRPr="00C17CAA" w:rsidRDefault="00C17CAA" w:rsidP="00C17CAA">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C17CAA">
              <w:t>113</w:t>
            </w:r>
          </w:p>
          <w:p w14:paraId="28A7B5BA" w14:textId="645B596A" w:rsidR="00C17CAA" w:rsidRPr="00C17CAA" w:rsidRDefault="00C17CAA" w:rsidP="00C17CAA">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C17CAA">
              <w:t>25</w:t>
            </w:r>
          </w:p>
        </w:tc>
      </w:tr>
      <w:tr w:rsidR="00C17CAA" w14:paraId="2ED25985" w14:textId="77777777" w:rsidTr="00C17CAA">
        <w:trPr>
          <w:cantSplit/>
          <w:trHeight w:hRule="exact" w:val="284"/>
        </w:trPr>
        <w:tc>
          <w:tcPr>
            <w:cnfStyle w:val="001000000000" w:firstRow="0" w:lastRow="0" w:firstColumn="1" w:lastColumn="0" w:oddVBand="0" w:evenVBand="0" w:oddHBand="0" w:evenHBand="0" w:firstRowFirstColumn="0" w:firstRowLastColumn="0" w:lastRowFirstColumn="0" w:lastRowLastColumn="0"/>
            <w:tcW w:w="2444" w:type="dxa"/>
            <w:vMerge/>
          </w:tcPr>
          <w:p w14:paraId="47AC8DDB" w14:textId="77777777" w:rsidR="00C17CAA" w:rsidRPr="00C17CAA" w:rsidRDefault="00C17CAA" w:rsidP="00C17CAA">
            <w:pPr>
              <w:spacing w:after="0" w:line="240" w:lineRule="auto"/>
            </w:pPr>
          </w:p>
        </w:tc>
        <w:tc>
          <w:tcPr>
            <w:tcW w:w="2444" w:type="dxa"/>
            <w:tcBorders>
              <w:top w:val="nil"/>
            </w:tcBorders>
            <w:shd w:val="clear" w:color="auto" w:fill="00639E"/>
          </w:tcPr>
          <w:p w14:paraId="41CAED3D" w14:textId="01D48BDD" w:rsidR="00C17CAA" w:rsidRPr="00C17CAA" w:rsidRDefault="00C17CAA" w:rsidP="00C17CA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FFFF" w:themeColor="background1"/>
              </w:rPr>
            </w:pPr>
            <w:r w:rsidRPr="00C17CAA">
              <w:rPr>
                <w:color w:val="FFFFFF" w:themeColor="background1"/>
              </w:rPr>
              <w:t>1</w:t>
            </w:r>
            <w:r w:rsidR="001A19A8">
              <w:rPr>
                <w:color w:val="FFFFFF" w:themeColor="background1"/>
              </w:rPr>
              <w:t xml:space="preserve"> . stopnja</w:t>
            </w:r>
          </w:p>
        </w:tc>
        <w:tc>
          <w:tcPr>
            <w:tcW w:w="2444" w:type="dxa"/>
            <w:tcBorders>
              <w:top w:val="nil"/>
            </w:tcBorders>
            <w:shd w:val="clear" w:color="auto" w:fill="00639E"/>
          </w:tcPr>
          <w:p w14:paraId="20FC1F78" w14:textId="7E199AA8" w:rsidR="00C17CAA" w:rsidRPr="00C17CAA" w:rsidRDefault="00C17CAA" w:rsidP="00C17CA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FFFF" w:themeColor="background1"/>
              </w:rPr>
            </w:pPr>
            <w:r w:rsidRPr="00C17CAA">
              <w:rPr>
                <w:color w:val="FFFFFF" w:themeColor="background1"/>
              </w:rPr>
              <w:t>13</w:t>
            </w:r>
            <w:r w:rsidR="001A19A8">
              <w:rPr>
                <w:color w:val="FFFFFF" w:themeColor="background1"/>
              </w:rPr>
              <w:t>. stopnja</w:t>
            </w:r>
          </w:p>
        </w:tc>
        <w:tc>
          <w:tcPr>
            <w:tcW w:w="2444" w:type="dxa"/>
            <w:tcBorders>
              <w:top w:val="nil"/>
            </w:tcBorders>
            <w:shd w:val="clear" w:color="auto" w:fill="00639E"/>
          </w:tcPr>
          <w:p w14:paraId="034FFE10" w14:textId="1627ECCD" w:rsidR="00C17CAA" w:rsidRPr="00C17CAA" w:rsidRDefault="00C17CAA" w:rsidP="00C17CAA">
            <w:pPr>
              <w:spacing w:after="0" w:line="240" w:lineRule="auto"/>
              <w:jc w:val="center"/>
              <w:cnfStyle w:val="000000000000" w:firstRow="0" w:lastRow="0" w:firstColumn="0" w:lastColumn="0" w:oddVBand="0" w:evenVBand="0" w:oddHBand="0" w:evenHBand="0" w:firstRowFirstColumn="0" w:firstRowLastColumn="0" w:lastRowFirstColumn="0" w:lastRowLastColumn="0"/>
              <w:rPr>
                <w:color w:val="FFFFFF" w:themeColor="background1"/>
              </w:rPr>
            </w:pPr>
            <w:r w:rsidRPr="00C17CAA">
              <w:rPr>
                <w:color w:val="FFFFFF" w:themeColor="background1"/>
              </w:rPr>
              <w:t>25</w:t>
            </w:r>
            <w:r w:rsidR="001A19A8">
              <w:rPr>
                <w:color w:val="FFFFFF" w:themeColor="background1"/>
              </w:rPr>
              <w:t>. stopnja</w:t>
            </w:r>
          </w:p>
        </w:tc>
      </w:tr>
      <w:tr w:rsidR="00C17CAA" w14:paraId="702692F7" w14:textId="77777777" w:rsidTr="00C17CAA">
        <w:trPr>
          <w:cantSplit/>
          <w:trHeight w:hRule="exact" w:val="284"/>
        </w:trPr>
        <w:tc>
          <w:tcPr>
            <w:cnfStyle w:val="001000000000" w:firstRow="0" w:lastRow="0" w:firstColumn="1" w:lastColumn="0" w:oddVBand="0" w:evenVBand="0" w:oddHBand="0" w:evenHBand="0" w:firstRowFirstColumn="0" w:firstRowLastColumn="0" w:lastRowFirstColumn="0" w:lastRowLastColumn="0"/>
            <w:tcW w:w="2444" w:type="dxa"/>
          </w:tcPr>
          <w:p w14:paraId="56C11584" w14:textId="32F4FE1D" w:rsidR="00C17CAA" w:rsidRDefault="00C17CAA" w:rsidP="00C17CAA">
            <w:pPr>
              <w:spacing w:after="0" w:line="240" w:lineRule="auto"/>
              <w:jc w:val="center"/>
            </w:pPr>
            <w:r>
              <w:t>20</w:t>
            </w:r>
          </w:p>
        </w:tc>
        <w:tc>
          <w:tcPr>
            <w:tcW w:w="2444" w:type="dxa"/>
          </w:tcPr>
          <w:p w14:paraId="48633D66" w14:textId="47FEB2F2" w:rsidR="00C17CAA" w:rsidRPr="00424094" w:rsidRDefault="00B12592"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424094">
              <w:t>1</w:t>
            </w:r>
            <w:r w:rsidR="00315539">
              <w:t>2,0</w:t>
            </w:r>
          </w:p>
        </w:tc>
        <w:tc>
          <w:tcPr>
            <w:tcW w:w="2444" w:type="dxa"/>
          </w:tcPr>
          <w:p w14:paraId="223740BB" w14:textId="75B50514" w:rsidR="00C17CAA" w:rsidRPr="00424094" w:rsidRDefault="00B12592"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424094">
              <w:t>1</w:t>
            </w:r>
            <w:r w:rsidR="00315539">
              <w:t>1,0</w:t>
            </w:r>
          </w:p>
        </w:tc>
        <w:tc>
          <w:tcPr>
            <w:tcW w:w="2444" w:type="dxa"/>
          </w:tcPr>
          <w:p w14:paraId="3CBB1522" w14:textId="3FAD9C70" w:rsidR="00C17CAA" w:rsidRPr="00424094" w:rsidRDefault="00315539"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10,0</w:t>
            </w:r>
          </w:p>
        </w:tc>
      </w:tr>
      <w:tr w:rsidR="00C17CAA" w14:paraId="2B91BCDA" w14:textId="77777777" w:rsidTr="00C17CAA">
        <w:trPr>
          <w:cantSplit/>
          <w:trHeight w:hRule="exact" w:val="284"/>
        </w:trPr>
        <w:tc>
          <w:tcPr>
            <w:cnfStyle w:val="001000000000" w:firstRow="0" w:lastRow="0" w:firstColumn="1" w:lastColumn="0" w:oddVBand="0" w:evenVBand="0" w:oddHBand="0" w:evenHBand="0" w:firstRowFirstColumn="0" w:firstRowLastColumn="0" w:lastRowFirstColumn="0" w:lastRowLastColumn="0"/>
            <w:tcW w:w="2444" w:type="dxa"/>
          </w:tcPr>
          <w:p w14:paraId="12E0F0DD" w14:textId="707D78D4" w:rsidR="00C17CAA" w:rsidRDefault="00C17CAA" w:rsidP="00C17CAA">
            <w:pPr>
              <w:spacing w:after="0" w:line="240" w:lineRule="auto"/>
              <w:jc w:val="center"/>
            </w:pPr>
            <w:r>
              <w:t>31,5</w:t>
            </w:r>
          </w:p>
        </w:tc>
        <w:tc>
          <w:tcPr>
            <w:tcW w:w="2444" w:type="dxa"/>
          </w:tcPr>
          <w:p w14:paraId="5A850DC0" w14:textId="4A2E5822" w:rsidR="00C17CAA" w:rsidRDefault="00492C0D"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15,5</w:t>
            </w:r>
          </w:p>
        </w:tc>
        <w:tc>
          <w:tcPr>
            <w:tcW w:w="2444" w:type="dxa"/>
          </w:tcPr>
          <w:p w14:paraId="3D6D52D2" w14:textId="08AA3CBF" w:rsidR="00C17CAA" w:rsidRDefault="001A19A8"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14,0</w:t>
            </w:r>
          </w:p>
        </w:tc>
        <w:tc>
          <w:tcPr>
            <w:tcW w:w="2444" w:type="dxa"/>
          </w:tcPr>
          <w:p w14:paraId="260F147D" w14:textId="37CA8394" w:rsidR="00C17CAA" w:rsidRDefault="001A19A8"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13,0</w:t>
            </w:r>
          </w:p>
        </w:tc>
      </w:tr>
      <w:tr w:rsidR="00C17CAA" w14:paraId="152967C9" w14:textId="77777777" w:rsidTr="00C17CAA">
        <w:trPr>
          <w:cantSplit/>
          <w:trHeight w:hRule="exact" w:val="284"/>
        </w:trPr>
        <w:tc>
          <w:tcPr>
            <w:cnfStyle w:val="001000000000" w:firstRow="0" w:lastRow="0" w:firstColumn="1" w:lastColumn="0" w:oddVBand="0" w:evenVBand="0" w:oddHBand="0" w:evenHBand="0" w:firstRowFirstColumn="0" w:firstRowLastColumn="0" w:lastRowFirstColumn="0" w:lastRowLastColumn="0"/>
            <w:tcW w:w="2444" w:type="dxa"/>
          </w:tcPr>
          <w:p w14:paraId="4FE82797" w14:textId="177EEF76" w:rsidR="00C17CAA" w:rsidRDefault="00C17CAA" w:rsidP="00C17CAA">
            <w:pPr>
              <w:spacing w:after="0" w:line="240" w:lineRule="auto"/>
              <w:jc w:val="center"/>
            </w:pPr>
            <w:r>
              <w:t>40</w:t>
            </w:r>
          </w:p>
        </w:tc>
        <w:tc>
          <w:tcPr>
            <w:tcW w:w="2444" w:type="dxa"/>
          </w:tcPr>
          <w:p w14:paraId="1843B163" w14:textId="2942C5A9" w:rsidR="00C17CAA" w:rsidRDefault="001A19A8"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15,0</w:t>
            </w:r>
          </w:p>
        </w:tc>
        <w:tc>
          <w:tcPr>
            <w:tcW w:w="2444" w:type="dxa"/>
          </w:tcPr>
          <w:p w14:paraId="77F8DB28" w14:textId="641EA57F" w:rsidR="00C17CAA" w:rsidRDefault="001A19A8"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14,0</w:t>
            </w:r>
          </w:p>
        </w:tc>
        <w:tc>
          <w:tcPr>
            <w:tcW w:w="2444" w:type="dxa"/>
          </w:tcPr>
          <w:p w14:paraId="20FC9694" w14:textId="0CE59B2B" w:rsidR="00C17CAA" w:rsidRDefault="001A19A8" w:rsidP="00492C0D">
            <w:pPr>
              <w:spacing w:after="0" w:line="240" w:lineRule="auto"/>
              <w:jc w:val="center"/>
              <w:cnfStyle w:val="000000000000" w:firstRow="0" w:lastRow="0" w:firstColumn="0" w:lastColumn="0" w:oddVBand="0" w:evenVBand="0" w:oddHBand="0" w:evenHBand="0" w:firstRowFirstColumn="0" w:firstRowLastColumn="0" w:lastRowFirstColumn="0" w:lastRowLastColumn="0"/>
            </w:pPr>
            <w:r>
              <w:t>12,5</w:t>
            </w:r>
          </w:p>
        </w:tc>
      </w:tr>
    </w:tbl>
    <w:p w14:paraId="77BAB2EF" w14:textId="47F0BBDB" w:rsidR="001A1EC9" w:rsidRPr="001F3983" w:rsidRDefault="001A1EC9" w:rsidP="00AC5D8B"/>
    <w:p w14:paraId="6FF9DF3B" w14:textId="247DDBA0" w:rsidR="002C3C21" w:rsidRPr="001F3983" w:rsidRDefault="00BC1413" w:rsidP="001A1EC9">
      <w:r>
        <w:t xml:space="preserve">Dosežena </w:t>
      </w:r>
      <w:proofErr w:type="spellStart"/>
      <w:r>
        <w:t>karatkostična</w:t>
      </w:r>
      <w:proofErr w:type="spellEnd"/>
      <w:r>
        <w:t xml:space="preserve"> napetost mora biti v mejah </w:t>
      </w:r>
      <w:r w:rsidR="00CF03FF">
        <w:t>±</w:t>
      </w:r>
      <w:r w:rsidRPr="001F3983">
        <w:t xml:space="preserve"> 10 %</w:t>
      </w:r>
      <w:r>
        <w:t xml:space="preserve"> </w:t>
      </w:r>
      <w:r w:rsidR="00524349">
        <w:t xml:space="preserve">od </w:t>
      </w:r>
      <w:r>
        <w:t>vrednosti</w:t>
      </w:r>
      <w:r w:rsidR="00524349">
        <w:t xml:space="preserve">, ki jih podaja </w:t>
      </w:r>
      <w:r w:rsidR="00506A5E">
        <w:fldChar w:fldCharType="begin"/>
      </w:r>
      <w:r w:rsidR="00506A5E">
        <w:instrText xml:space="preserve"> REF _Ref176156007 \h </w:instrText>
      </w:r>
      <w:r w:rsidR="00506A5E">
        <w:fldChar w:fldCharType="separate"/>
      </w:r>
      <w:r w:rsidR="001118DB">
        <w:t xml:space="preserve">Tabela </w:t>
      </w:r>
      <w:r w:rsidR="001118DB">
        <w:rPr>
          <w:noProof/>
        </w:rPr>
        <w:t>1</w:t>
      </w:r>
      <w:r w:rsidR="00506A5E">
        <w:fldChar w:fldCharType="end"/>
      </w:r>
      <w:r w:rsidR="005A2A87">
        <w:t>.</w:t>
      </w:r>
    </w:p>
    <w:p w14:paraId="11875EDA" w14:textId="77777777" w:rsidR="001A1EC9" w:rsidRPr="001F3983" w:rsidRDefault="001A1EC9" w:rsidP="001A1EC9">
      <w:pPr>
        <w:pStyle w:val="Naslov3"/>
      </w:pPr>
      <w:bookmarkStart w:id="105" w:name="_Toc496100360"/>
      <w:bookmarkStart w:id="106" w:name="_Toc128485368"/>
      <w:bookmarkStart w:id="107" w:name="_Toc189737451"/>
      <w:r>
        <w:t>Stopnja izolacije navitij</w:t>
      </w:r>
      <w:bookmarkEnd w:id="105"/>
      <w:bookmarkEnd w:id="106"/>
      <w:bookmarkEnd w:id="107"/>
    </w:p>
    <w:p w14:paraId="114E97DB" w14:textId="695E17C5" w:rsidR="001A1EC9" w:rsidRPr="001F3983" w:rsidRDefault="00213A5E" w:rsidP="001A1EC9">
      <w:r>
        <w:t>Stopnja izolacije nevtralne točke (priključka) na primarni strani (</w:t>
      </w:r>
      <w:r w:rsidR="001A1EC9" w:rsidRPr="001F3983">
        <w:t>110 kV</w:t>
      </w:r>
      <w:r>
        <w:t>)</w:t>
      </w:r>
      <w:r w:rsidR="001A1EC9" w:rsidRPr="001F3983">
        <w:t xml:space="preserve"> omrežja mora biti</w:t>
      </w:r>
      <w:r>
        <w:t xml:space="preserve"> enaka stopnji izolacije faznih priključkov</w:t>
      </w:r>
      <w:r w:rsidR="001A1EC9" w:rsidRPr="001F3983">
        <w:t>.</w:t>
      </w:r>
    </w:p>
    <w:p w14:paraId="5EEA0922" w14:textId="078D70E6" w:rsidR="00CB7D20" w:rsidRPr="005F3524" w:rsidRDefault="001E6BF4" w:rsidP="001E6BF4">
      <w:pPr>
        <w:pStyle w:val="Napis"/>
        <w:jc w:val="both"/>
      </w:pPr>
      <w:bookmarkStart w:id="108" w:name="_Toc189737494"/>
      <w:r>
        <w:t xml:space="preserve">Tabela </w:t>
      </w:r>
      <w:r w:rsidR="001118DB">
        <w:fldChar w:fldCharType="begin"/>
      </w:r>
      <w:r w:rsidR="001118DB">
        <w:instrText xml:space="preserve"> SEQ Tabela \* ARABIC </w:instrText>
      </w:r>
      <w:r w:rsidR="001118DB">
        <w:fldChar w:fldCharType="separate"/>
      </w:r>
      <w:r w:rsidR="001118DB">
        <w:rPr>
          <w:noProof/>
        </w:rPr>
        <w:t>2</w:t>
      </w:r>
      <w:r w:rsidR="001118DB">
        <w:rPr>
          <w:noProof/>
        </w:rPr>
        <w:fldChar w:fldCharType="end"/>
      </w:r>
      <w:r>
        <w:t>:</w:t>
      </w:r>
      <w:r>
        <w:tab/>
      </w:r>
      <w:r w:rsidR="00CB7D20">
        <w:t>S</w:t>
      </w:r>
      <w:r w:rsidR="00CB7D20" w:rsidRPr="001F3983">
        <w:t xml:space="preserve">tandardne vrednosti izolacije </w:t>
      </w:r>
      <w:r w:rsidR="00901AFD">
        <w:t xml:space="preserve">faznih </w:t>
      </w:r>
      <w:r w:rsidR="00CB7D20" w:rsidRPr="001F3983">
        <w:t xml:space="preserve">navitij, nevtralnih točk in </w:t>
      </w:r>
      <w:r w:rsidR="00A417D8">
        <w:rPr>
          <w:bCs w:val="0"/>
        </w:rPr>
        <w:t>skoznji</w:t>
      </w:r>
      <w:r w:rsidR="00CB7D20">
        <w:t>kov</w:t>
      </w:r>
      <w:bookmarkEnd w:id="108"/>
    </w:p>
    <w:tbl>
      <w:tblPr>
        <w:tblStyle w:val="TIPIZACIJA"/>
        <w:tblW w:w="5000" w:type="pct"/>
        <w:tblLook w:val="0620" w:firstRow="1" w:lastRow="0" w:firstColumn="0" w:lastColumn="0" w:noHBand="1" w:noVBand="1"/>
      </w:tblPr>
      <w:tblGrid>
        <w:gridCol w:w="1407"/>
        <w:gridCol w:w="2987"/>
        <w:gridCol w:w="1660"/>
        <w:gridCol w:w="1317"/>
        <w:gridCol w:w="2415"/>
      </w:tblGrid>
      <w:tr w:rsidR="00576F8B" w:rsidRPr="002343B7" w14:paraId="55934F17" w14:textId="77777777" w:rsidTr="007949D1">
        <w:trPr>
          <w:cnfStyle w:val="100000000000" w:firstRow="1" w:lastRow="0" w:firstColumn="0" w:lastColumn="0" w:oddVBand="0" w:evenVBand="0" w:oddHBand="0" w:evenHBand="0" w:firstRowFirstColumn="0" w:firstRowLastColumn="0" w:lastRowFirstColumn="0" w:lastRowLastColumn="0"/>
          <w:trHeight w:hRule="exact" w:val="510"/>
        </w:trPr>
        <w:tc>
          <w:tcPr>
            <w:tcW w:w="719" w:type="pct"/>
            <w:vMerge w:val="restart"/>
          </w:tcPr>
          <w:p w14:paraId="3A7066DE" w14:textId="43C343B2" w:rsidR="00576F8B" w:rsidRPr="002343B7" w:rsidRDefault="00CB7D20" w:rsidP="00576F8B">
            <w:pPr>
              <w:spacing w:after="0" w:line="240" w:lineRule="auto"/>
              <w:jc w:val="center"/>
              <w:rPr>
                <w:sz w:val="18"/>
                <w:szCs w:val="18"/>
              </w:rPr>
            </w:pPr>
            <w:r>
              <w:rPr>
                <w:sz w:val="18"/>
              </w:rPr>
              <w:t>Priključki</w:t>
            </w:r>
          </w:p>
        </w:tc>
        <w:tc>
          <w:tcPr>
            <w:tcW w:w="1526" w:type="pct"/>
            <w:vMerge w:val="restart"/>
          </w:tcPr>
          <w:p w14:paraId="281023F0" w14:textId="77777777" w:rsidR="00576F8B" w:rsidRDefault="00576F8B" w:rsidP="00576F8B">
            <w:pPr>
              <w:spacing w:after="0" w:line="240" w:lineRule="auto"/>
              <w:jc w:val="center"/>
            </w:pPr>
            <w:r w:rsidRPr="002343B7">
              <w:t>Nazivna vzdržna atmosferska udarna napetost</w:t>
            </w:r>
            <w:r>
              <w:t xml:space="preserve"> (1,2/50 µs)</w:t>
            </w:r>
          </w:p>
          <w:p w14:paraId="63C384CF" w14:textId="0E3F6CAE" w:rsidR="00576F8B" w:rsidRPr="002343B7" w:rsidRDefault="00576F8B" w:rsidP="00576F8B">
            <w:pPr>
              <w:spacing w:after="0" w:line="240" w:lineRule="auto"/>
              <w:jc w:val="center"/>
            </w:pPr>
            <w:r w:rsidRPr="00B37CFE">
              <w:rPr>
                <w:sz w:val="18"/>
                <w:szCs w:val="18"/>
              </w:rPr>
              <w:t>[kV]</w:t>
            </w:r>
          </w:p>
        </w:tc>
        <w:tc>
          <w:tcPr>
            <w:tcW w:w="1521" w:type="pct"/>
            <w:gridSpan w:val="2"/>
            <w:tcBorders>
              <w:bottom w:val="nil"/>
            </w:tcBorders>
          </w:tcPr>
          <w:p w14:paraId="1BF9AC00" w14:textId="11440C6A" w:rsidR="00576F8B" w:rsidRDefault="00576F8B" w:rsidP="00576F8B">
            <w:pPr>
              <w:spacing w:after="0" w:line="240" w:lineRule="auto"/>
              <w:jc w:val="center"/>
            </w:pPr>
            <w:r w:rsidRPr="002343B7">
              <w:t>Nazivna kratkotrajna vzdržna nap</w:t>
            </w:r>
            <w:r>
              <w:t>etost</w:t>
            </w:r>
          </w:p>
          <w:p w14:paraId="05273197" w14:textId="6D100E18" w:rsidR="00576F8B" w:rsidRPr="00B37CFE" w:rsidRDefault="00576F8B" w:rsidP="00576F8B">
            <w:pPr>
              <w:spacing w:after="0" w:line="240" w:lineRule="auto"/>
              <w:jc w:val="center"/>
              <w:rPr>
                <w:sz w:val="18"/>
                <w:szCs w:val="18"/>
              </w:rPr>
            </w:pPr>
            <w:r w:rsidRPr="00737719">
              <w:rPr>
                <w:sz w:val="18"/>
                <w:szCs w:val="20"/>
              </w:rPr>
              <w:t xml:space="preserve">50 Hz, 1 min </w:t>
            </w:r>
            <w:r w:rsidRPr="00B37CFE">
              <w:rPr>
                <w:sz w:val="18"/>
                <w:szCs w:val="18"/>
              </w:rPr>
              <w:t>[kV]</w:t>
            </w:r>
          </w:p>
        </w:tc>
        <w:tc>
          <w:tcPr>
            <w:tcW w:w="1234" w:type="pct"/>
            <w:vMerge w:val="restart"/>
          </w:tcPr>
          <w:p w14:paraId="2FEACEF2" w14:textId="3A599CA8" w:rsidR="00576F8B" w:rsidRDefault="00576F8B" w:rsidP="00576F8B">
            <w:pPr>
              <w:spacing w:after="0" w:line="240" w:lineRule="auto"/>
              <w:jc w:val="center"/>
            </w:pPr>
            <w:r w:rsidRPr="002343B7">
              <w:t>Stopnja izolacije</w:t>
            </w:r>
            <w:r>
              <w:t xml:space="preserve"> po </w:t>
            </w:r>
            <w:r w:rsidR="00D649E9">
              <w:fldChar w:fldCharType="begin"/>
            </w:r>
            <w:r w:rsidR="00D649E9">
              <w:instrText xml:space="preserve"> REF S224 \h </w:instrText>
            </w:r>
            <w:r w:rsidR="00D649E9">
              <w:fldChar w:fldCharType="separate"/>
            </w:r>
            <w:r w:rsidR="001118DB">
              <w:t>[2.2.4]</w:t>
            </w:r>
            <w:r w:rsidR="00D649E9">
              <w:fldChar w:fldCharType="end"/>
            </w:r>
          </w:p>
          <w:p w14:paraId="30700C44" w14:textId="08F1CCE4" w:rsidR="00576F8B" w:rsidRPr="002343B7" w:rsidRDefault="00576F8B" w:rsidP="00576F8B">
            <w:pPr>
              <w:spacing w:after="0" w:line="240" w:lineRule="auto"/>
              <w:jc w:val="center"/>
            </w:pPr>
            <w:r w:rsidRPr="00737719">
              <w:rPr>
                <w:i/>
                <w:iCs/>
              </w:rPr>
              <w:t>U</w:t>
            </w:r>
            <w:r w:rsidRPr="00737719">
              <w:rPr>
                <w:vertAlign w:val="subscript"/>
              </w:rPr>
              <w:t>m</w:t>
            </w:r>
            <w:r>
              <w:t>/LI/AC</w:t>
            </w:r>
          </w:p>
        </w:tc>
      </w:tr>
      <w:tr w:rsidR="00576F8B" w:rsidRPr="002343B7" w14:paraId="58610B79" w14:textId="77777777" w:rsidTr="007949D1">
        <w:trPr>
          <w:trHeight w:hRule="exact" w:val="284"/>
        </w:trPr>
        <w:tc>
          <w:tcPr>
            <w:tcW w:w="719" w:type="pct"/>
            <w:vMerge/>
          </w:tcPr>
          <w:p w14:paraId="0F4DFCA6" w14:textId="77777777" w:rsidR="00576F8B" w:rsidRPr="002343B7" w:rsidRDefault="00576F8B" w:rsidP="00576F8B">
            <w:pPr>
              <w:spacing w:after="0" w:line="240" w:lineRule="auto"/>
              <w:jc w:val="center"/>
            </w:pPr>
          </w:p>
        </w:tc>
        <w:tc>
          <w:tcPr>
            <w:tcW w:w="1526" w:type="pct"/>
            <w:vMerge/>
          </w:tcPr>
          <w:p w14:paraId="4C94AD52" w14:textId="77777777" w:rsidR="00576F8B" w:rsidRPr="00B37CFE" w:rsidRDefault="00576F8B" w:rsidP="00576F8B">
            <w:pPr>
              <w:spacing w:after="0" w:line="240" w:lineRule="auto"/>
              <w:jc w:val="center"/>
              <w:rPr>
                <w:color w:val="FFFFFF" w:themeColor="background1"/>
              </w:rPr>
            </w:pPr>
          </w:p>
        </w:tc>
        <w:tc>
          <w:tcPr>
            <w:tcW w:w="848" w:type="pct"/>
            <w:tcBorders>
              <w:top w:val="nil"/>
              <w:bottom w:val="single" w:sz="12" w:space="0" w:color="FFFFFF" w:themeColor="background1"/>
              <w:right w:val="single" w:sz="8" w:space="0" w:color="FFFFFF" w:themeColor="background1"/>
            </w:tcBorders>
            <w:shd w:val="clear" w:color="auto" w:fill="00639E"/>
          </w:tcPr>
          <w:p w14:paraId="3DE2373C" w14:textId="3B46191D" w:rsidR="00576F8B" w:rsidRPr="00B37CFE" w:rsidRDefault="00576F8B" w:rsidP="00576F8B">
            <w:pPr>
              <w:spacing w:after="0" w:line="240" w:lineRule="auto"/>
              <w:jc w:val="center"/>
              <w:rPr>
                <w:color w:val="FFFFFF" w:themeColor="background1"/>
              </w:rPr>
            </w:pPr>
            <w:r w:rsidRPr="00B37CFE">
              <w:rPr>
                <w:color w:val="FFFFFF" w:themeColor="background1"/>
              </w:rPr>
              <w:t>za navitj</w:t>
            </w:r>
            <w:r w:rsidR="00793EDD">
              <w:rPr>
                <w:color w:val="FFFFFF" w:themeColor="background1"/>
              </w:rPr>
              <w:t>a</w:t>
            </w:r>
          </w:p>
        </w:tc>
        <w:tc>
          <w:tcPr>
            <w:tcW w:w="673" w:type="pct"/>
            <w:tcBorders>
              <w:top w:val="nil"/>
              <w:left w:val="single" w:sz="8" w:space="0" w:color="FFFFFF" w:themeColor="background1"/>
              <w:bottom w:val="single" w:sz="12" w:space="0" w:color="FFFFFF" w:themeColor="background1"/>
            </w:tcBorders>
            <w:shd w:val="clear" w:color="auto" w:fill="00639E"/>
          </w:tcPr>
          <w:p w14:paraId="2A6DC4DA" w14:textId="77777777" w:rsidR="00576F8B" w:rsidRPr="00B37CFE" w:rsidRDefault="00576F8B" w:rsidP="00576F8B">
            <w:pPr>
              <w:spacing w:after="0" w:line="240" w:lineRule="auto"/>
              <w:jc w:val="center"/>
              <w:rPr>
                <w:color w:val="FFFFFF" w:themeColor="background1"/>
              </w:rPr>
            </w:pPr>
            <w:r w:rsidRPr="00B37CFE">
              <w:rPr>
                <w:color w:val="FFFFFF" w:themeColor="background1"/>
              </w:rPr>
              <w:t>za izolatorje</w:t>
            </w:r>
          </w:p>
        </w:tc>
        <w:tc>
          <w:tcPr>
            <w:tcW w:w="1234" w:type="pct"/>
            <w:vMerge/>
          </w:tcPr>
          <w:p w14:paraId="4E9229F9" w14:textId="77777777" w:rsidR="00576F8B" w:rsidRPr="002343B7" w:rsidRDefault="00576F8B" w:rsidP="00576F8B">
            <w:pPr>
              <w:spacing w:after="0" w:line="240" w:lineRule="auto"/>
              <w:jc w:val="center"/>
            </w:pPr>
          </w:p>
        </w:tc>
      </w:tr>
      <w:tr w:rsidR="00576F8B" w:rsidRPr="005748C2" w14:paraId="2714FECB" w14:textId="77777777" w:rsidTr="007949D1">
        <w:trPr>
          <w:trHeight w:hRule="exact" w:val="284"/>
        </w:trPr>
        <w:tc>
          <w:tcPr>
            <w:tcW w:w="719" w:type="pct"/>
          </w:tcPr>
          <w:p w14:paraId="1E020EE1" w14:textId="03D0D816" w:rsidR="00576F8B" w:rsidRPr="002343B7" w:rsidRDefault="00576F8B" w:rsidP="00576F8B">
            <w:pPr>
              <w:spacing w:after="0" w:line="240" w:lineRule="auto"/>
            </w:pPr>
            <w:r>
              <w:lastRenderedPageBreak/>
              <w:t>1U, 1V, 1W, 1N</w:t>
            </w:r>
          </w:p>
        </w:tc>
        <w:tc>
          <w:tcPr>
            <w:tcW w:w="1526" w:type="pct"/>
          </w:tcPr>
          <w:p w14:paraId="2FF18EE0" w14:textId="3239156B" w:rsidR="00576F8B" w:rsidRPr="002343B7" w:rsidRDefault="00576F8B" w:rsidP="00576F8B">
            <w:pPr>
              <w:spacing w:after="0" w:line="240" w:lineRule="auto"/>
              <w:jc w:val="center"/>
            </w:pPr>
            <w:r w:rsidRPr="002343B7">
              <w:t>550</w:t>
            </w:r>
          </w:p>
        </w:tc>
        <w:tc>
          <w:tcPr>
            <w:tcW w:w="848" w:type="pct"/>
            <w:tcBorders>
              <w:top w:val="single" w:sz="12" w:space="0" w:color="FFFFFF" w:themeColor="background1"/>
            </w:tcBorders>
          </w:tcPr>
          <w:p w14:paraId="5001931F" w14:textId="018278AA" w:rsidR="00576F8B" w:rsidRPr="002343B7" w:rsidRDefault="00576F8B" w:rsidP="00576F8B">
            <w:pPr>
              <w:spacing w:after="0" w:line="240" w:lineRule="auto"/>
              <w:jc w:val="center"/>
            </w:pPr>
            <w:r w:rsidRPr="002343B7">
              <w:t>230</w:t>
            </w:r>
          </w:p>
        </w:tc>
        <w:tc>
          <w:tcPr>
            <w:tcW w:w="673" w:type="pct"/>
            <w:tcBorders>
              <w:top w:val="single" w:sz="12" w:space="0" w:color="FFFFFF" w:themeColor="background1"/>
            </w:tcBorders>
          </w:tcPr>
          <w:p w14:paraId="6775EDBE" w14:textId="77777777" w:rsidR="00576F8B" w:rsidRPr="002343B7" w:rsidRDefault="00576F8B" w:rsidP="00576F8B">
            <w:pPr>
              <w:spacing w:after="0" w:line="240" w:lineRule="auto"/>
              <w:jc w:val="center"/>
            </w:pPr>
            <w:r w:rsidRPr="002343B7">
              <w:t>230</w:t>
            </w:r>
          </w:p>
        </w:tc>
        <w:tc>
          <w:tcPr>
            <w:tcW w:w="1234" w:type="pct"/>
          </w:tcPr>
          <w:p w14:paraId="3BBB9A23" w14:textId="46CBF4C0" w:rsidR="00576F8B" w:rsidRPr="005748C2" w:rsidRDefault="00576F8B" w:rsidP="00576F8B">
            <w:pPr>
              <w:spacing w:after="0" w:line="240" w:lineRule="auto"/>
              <w:jc w:val="left"/>
            </w:pPr>
            <w:r w:rsidRPr="00737719">
              <w:rPr>
                <w:i/>
                <w:iCs/>
              </w:rPr>
              <w:t>U</w:t>
            </w:r>
            <w:r w:rsidRPr="00737719">
              <w:rPr>
                <w:vertAlign w:val="subscript"/>
              </w:rPr>
              <w:t>m</w:t>
            </w:r>
            <w:r>
              <w:t xml:space="preserve"> 123 / LI</w:t>
            </w:r>
            <w:r w:rsidRPr="005748C2">
              <w:t xml:space="preserve"> 550</w:t>
            </w:r>
            <w:r>
              <w:t xml:space="preserve"> </w:t>
            </w:r>
            <w:r w:rsidRPr="005748C2">
              <w:t>/</w:t>
            </w:r>
            <w:r>
              <w:t xml:space="preserve"> AC </w:t>
            </w:r>
            <w:r w:rsidRPr="005748C2">
              <w:t>230</w:t>
            </w:r>
            <w:r w:rsidR="007949D1">
              <w:t xml:space="preserve"> kV</w:t>
            </w:r>
            <w:r>
              <w:t xml:space="preserve"> </w:t>
            </w:r>
            <w:proofErr w:type="spellStart"/>
            <w:r>
              <w:t>kV</w:t>
            </w:r>
            <w:proofErr w:type="spellEnd"/>
          </w:p>
        </w:tc>
      </w:tr>
      <w:tr w:rsidR="00576F8B" w:rsidRPr="005748C2" w14:paraId="3D8097DD" w14:textId="77777777" w:rsidTr="007949D1">
        <w:trPr>
          <w:trHeight w:hRule="exact" w:val="284"/>
        </w:trPr>
        <w:tc>
          <w:tcPr>
            <w:tcW w:w="719" w:type="pct"/>
          </w:tcPr>
          <w:p w14:paraId="6B7F6F8F" w14:textId="475E881F" w:rsidR="00576F8B" w:rsidRPr="002343B7" w:rsidRDefault="00576F8B" w:rsidP="00576F8B">
            <w:pPr>
              <w:spacing w:after="0" w:line="240" w:lineRule="auto"/>
            </w:pPr>
            <w:r>
              <w:t>2U, 2V, 2W, 2N</w:t>
            </w:r>
          </w:p>
        </w:tc>
        <w:tc>
          <w:tcPr>
            <w:tcW w:w="1526" w:type="pct"/>
          </w:tcPr>
          <w:p w14:paraId="52EF4D11" w14:textId="52F78B47" w:rsidR="00576F8B" w:rsidRPr="002343B7" w:rsidRDefault="00576F8B" w:rsidP="00576F8B">
            <w:pPr>
              <w:spacing w:after="0" w:line="240" w:lineRule="auto"/>
              <w:jc w:val="center"/>
            </w:pPr>
            <w:r w:rsidRPr="002343B7">
              <w:t>125</w:t>
            </w:r>
          </w:p>
        </w:tc>
        <w:tc>
          <w:tcPr>
            <w:tcW w:w="848" w:type="pct"/>
          </w:tcPr>
          <w:p w14:paraId="12E7BB89" w14:textId="39359697" w:rsidR="00576F8B" w:rsidRPr="002343B7" w:rsidRDefault="00576F8B" w:rsidP="00576F8B">
            <w:pPr>
              <w:spacing w:after="0" w:line="240" w:lineRule="auto"/>
              <w:jc w:val="center"/>
            </w:pPr>
            <w:r w:rsidRPr="002343B7">
              <w:t>50</w:t>
            </w:r>
          </w:p>
        </w:tc>
        <w:tc>
          <w:tcPr>
            <w:tcW w:w="673" w:type="pct"/>
          </w:tcPr>
          <w:p w14:paraId="5F12308A" w14:textId="77777777" w:rsidR="00576F8B" w:rsidRPr="002343B7" w:rsidRDefault="00576F8B" w:rsidP="00576F8B">
            <w:pPr>
              <w:spacing w:after="0" w:line="240" w:lineRule="auto"/>
              <w:jc w:val="center"/>
            </w:pPr>
            <w:r w:rsidRPr="002343B7">
              <w:t>50</w:t>
            </w:r>
          </w:p>
        </w:tc>
        <w:tc>
          <w:tcPr>
            <w:tcW w:w="1234" w:type="pct"/>
          </w:tcPr>
          <w:p w14:paraId="5363FA27" w14:textId="51F74C64" w:rsidR="00576F8B" w:rsidRPr="005748C2" w:rsidRDefault="00576F8B" w:rsidP="00576F8B">
            <w:pPr>
              <w:spacing w:after="0" w:line="240" w:lineRule="auto"/>
              <w:jc w:val="left"/>
            </w:pPr>
            <w:r w:rsidRPr="00737719">
              <w:rPr>
                <w:i/>
                <w:iCs/>
              </w:rPr>
              <w:t>U</w:t>
            </w:r>
            <w:r w:rsidRPr="00737719">
              <w:rPr>
                <w:vertAlign w:val="subscript"/>
              </w:rPr>
              <w:t>m</w:t>
            </w:r>
            <w:r>
              <w:t xml:space="preserve"> 24 / LI</w:t>
            </w:r>
            <w:r w:rsidRPr="005748C2">
              <w:t xml:space="preserve"> </w:t>
            </w:r>
            <w:r>
              <w:t xml:space="preserve">125 </w:t>
            </w:r>
            <w:r w:rsidRPr="005748C2">
              <w:t>/</w:t>
            </w:r>
            <w:r>
              <w:t xml:space="preserve"> AC 50 kV</w:t>
            </w:r>
          </w:p>
        </w:tc>
      </w:tr>
      <w:tr w:rsidR="00576F8B" w:rsidRPr="005748C2" w14:paraId="7AA4EB23" w14:textId="77777777" w:rsidTr="007949D1">
        <w:trPr>
          <w:trHeight w:hRule="exact" w:val="284"/>
        </w:trPr>
        <w:tc>
          <w:tcPr>
            <w:tcW w:w="719" w:type="pct"/>
          </w:tcPr>
          <w:p w14:paraId="65F95EC8" w14:textId="5BD4208C" w:rsidR="00576F8B" w:rsidRDefault="00576F8B" w:rsidP="00576F8B">
            <w:pPr>
              <w:spacing w:after="0" w:line="240" w:lineRule="auto"/>
            </w:pPr>
            <w:r>
              <w:t>3U2, 3W1</w:t>
            </w:r>
          </w:p>
        </w:tc>
        <w:tc>
          <w:tcPr>
            <w:tcW w:w="1526" w:type="pct"/>
          </w:tcPr>
          <w:p w14:paraId="2596A4E9" w14:textId="7DA701B9" w:rsidR="00576F8B" w:rsidRDefault="00576F8B" w:rsidP="00576F8B">
            <w:pPr>
              <w:spacing w:after="0" w:line="240" w:lineRule="auto"/>
              <w:jc w:val="center"/>
            </w:pPr>
            <w:r>
              <w:t>-</w:t>
            </w:r>
          </w:p>
        </w:tc>
        <w:tc>
          <w:tcPr>
            <w:tcW w:w="848" w:type="pct"/>
          </w:tcPr>
          <w:p w14:paraId="2AB60FCD" w14:textId="3F001ADB" w:rsidR="00576F8B" w:rsidRPr="002343B7" w:rsidRDefault="00576F8B" w:rsidP="00576F8B">
            <w:pPr>
              <w:spacing w:after="0" w:line="240" w:lineRule="auto"/>
              <w:jc w:val="center"/>
            </w:pPr>
            <w:r>
              <w:t>28</w:t>
            </w:r>
          </w:p>
        </w:tc>
        <w:tc>
          <w:tcPr>
            <w:tcW w:w="673" w:type="pct"/>
          </w:tcPr>
          <w:p w14:paraId="2588E997" w14:textId="6EA1E1A7" w:rsidR="00576F8B" w:rsidRPr="002343B7" w:rsidRDefault="00576F8B" w:rsidP="00576F8B">
            <w:pPr>
              <w:spacing w:after="0" w:line="240" w:lineRule="auto"/>
              <w:jc w:val="center"/>
            </w:pPr>
            <w:r>
              <w:t>28</w:t>
            </w:r>
          </w:p>
        </w:tc>
        <w:tc>
          <w:tcPr>
            <w:tcW w:w="1234" w:type="pct"/>
          </w:tcPr>
          <w:p w14:paraId="1C40BD25" w14:textId="71FE44E2" w:rsidR="00576F8B" w:rsidRPr="00737719" w:rsidRDefault="00576F8B" w:rsidP="00576F8B">
            <w:pPr>
              <w:spacing w:after="0" w:line="240" w:lineRule="auto"/>
              <w:jc w:val="left"/>
              <w:rPr>
                <w:i/>
                <w:iCs/>
              </w:rPr>
            </w:pPr>
            <w:r w:rsidRPr="00737719">
              <w:rPr>
                <w:i/>
                <w:iCs/>
              </w:rPr>
              <w:t>U</w:t>
            </w:r>
            <w:r w:rsidRPr="00737719">
              <w:rPr>
                <w:vertAlign w:val="subscript"/>
              </w:rPr>
              <w:t>m</w:t>
            </w:r>
            <w:r>
              <w:t xml:space="preserve"> 12 / - </w:t>
            </w:r>
            <w:r w:rsidRPr="005748C2">
              <w:t>/</w:t>
            </w:r>
            <w:r>
              <w:t xml:space="preserve"> AC 28 kV</w:t>
            </w:r>
          </w:p>
        </w:tc>
      </w:tr>
    </w:tbl>
    <w:p w14:paraId="2F934979" w14:textId="77777777" w:rsidR="001A1EC9" w:rsidRPr="001F3983" w:rsidRDefault="001A1EC9" w:rsidP="001A1EC9">
      <w:pPr>
        <w:pStyle w:val="Naslov3"/>
      </w:pPr>
      <w:bookmarkStart w:id="109" w:name="_Toc496100361"/>
      <w:bookmarkStart w:id="110" w:name="_Toc128485369"/>
      <w:bookmarkStart w:id="111" w:name="_Toc189737452"/>
      <w:r>
        <w:t>Hlajenje energetskega transformatorja</w:t>
      </w:r>
      <w:bookmarkEnd w:id="109"/>
      <w:bookmarkEnd w:id="110"/>
      <w:bookmarkEnd w:id="111"/>
    </w:p>
    <w:p w14:paraId="0FDAA29F" w14:textId="73B87987" w:rsidR="0021467D" w:rsidRDefault="001A1EC9" w:rsidP="001A1EC9">
      <w:r w:rsidRPr="00200866">
        <w:t>Hlajenje energetskega transformatorja je naravno (ONAN) do 100</w:t>
      </w:r>
      <w:r w:rsidR="000243A5">
        <w:t xml:space="preserve"> </w:t>
      </w:r>
      <w:r w:rsidRPr="00200866">
        <w:t>% nazivne moči z naravn</w:t>
      </w:r>
      <w:r w:rsidR="000243A5">
        <w:t>im kroženjem</w:t>
      </w:r>
      <w:r w:rsidRPr="00200866">
        <w:t xml:space="preserve"> zraka in olja.</w:t>
      </w:r>
      <w:r w:rsidR="00781965">
        <w:t xml:space="preserve"> </w:t>
      </w:r>
    </w:p>
    <w:p w14:paraId="70E30DC1" w14:textId="045F9F8F" w:rsidR="0021467D" w:rsidRDefault="0021467D" w:rsidP="001A1EC9">
      <w:r>
        <w:t xml:space="preserve">Za </w:t>
      </w:r>
      <w:proofErr w:type="spellStart"/>
      <w:r w:rsidR="00AE0E69">
        <w:t>Tr</w:t>
      </w:r>
      <w:proofErr w:type="spellEnd"/>
      <w:r w:rsidR="00781965">
        <w:t xml:space="preserve"> </w:t>
      </w:r>
      <w:r>
        <w:t>moči 20</w:t>
      </w:r>
      <w:r w:rsidR="000243A5">
        <w:t xml:space="preserve"> MVA</w:t>
      </w:r>
      <w:r>
        <w:t xml:space="preserve"> in 31,5</w:t>
      </w:r>
      <w:r w:rsidR="000243A5">
        <w:t xml:space="preserve"> MVA</w:t>
      </w:r>
      <w:r>
        <w:t xml:space="preserve"> se zahteva</w:t>
      </w:r>
      <w:r w:rsidR="00580BC2">
        <w:t xml:space="preserve">, </w:t>
      </w:r>
      <w:r>
        <w:t xml:space="preserve">da sta termično </w:t>
      </w:r>
      <w:r w:rsidR="00580BC2">
        <w:t>dimenzionirana</w:t>
      </w:r>
      <w:r w:rsidR="00C500D7">
        <w:t xml:space="preserve">, </w:t>
      </w:r>
      <w:r w:rsidR="006971C9">
        <w:t xml:space="preserve">mehansko </w:t>
      </w:r>
      <w:r w:rsidR="004B7BD5">
        <w:t>pripravljena</w:t>
      </w:r>
      <w:r w:rsidR="00C500D7">
        <w:t xml:space="preserve"> in </w:t>
      </w:r>
      <w:r w:rsidR="00233B69">
        <w:t xml:space="preserve">v krmilni omarici </w:t>
      </w:r>
      <w:r w:rsidR="00C500D7">
        <w:t>ožičena</w:t>
      </w:r>
      <w:r w:rsidR="004B7BD5">
        <w:t xml:space="preserve"> </w:t>
      </w:r>
      <w:r>
        <w:t>za</w:t>
      </w:r>
      <w:r w:rsidR="00BD7F1C">
        <w:t xml:space="preserve"> priklop ventilatorjev </w:t>
      </w:r>
      <w:r w:rsidR="008C14A9">
        <w:t>v</w:t>
      </w:r>
      <w:r w:rsidR="00620618">
        <w:t xml:space="preserve"> način hlajenja ONAN / ONAF</w:t>
      </w:r>
      <w:r>
        <w:t xml:space="preserve"> </w:t>
      </w:r>
      <w:r w:rsidR="00620618">
        <w:t xml:space="preserve">za </w:t>
      </w:r>
      <w:r w:rsidR="004B1A68">
        <w:t xml:space="preserve">primere </w:t>
      </w:r>
      <w:r>
        <w:t>podaljšan</w:t>
      </w:r>
      <w:r w:rsidR="004B1A68">
        <w:t>ih</w:t>
      </w:r>
      <w:r>
        <w:t xml:space="preserve"> izredn</w:t>
      </w:r>
      <w:r w:rsidR="004B1A68">
        <w:t>ih</w:t>
      </w:r>
      <w:r>
        <w:t xml:space="preserve"> obratovaln</w:t>
      </w:r>
      <w:r w:rsidR="004B1A68">
        <w:t>ih</w:t>
      </w:r>
      <w:r w:rsidR="006971C9">
        <w:t xml:space="preserve"> stanj</w:t>
      </w:r>
      <w:r>
        <w:t xml:space="preserve"> </w:t>
      </w:r>
      <w:r w:rsidR="004B7BD5">
        <w:t xml:space="preserve">z močmi </w:t>
      </w:r>
      <w:r>
        <w:t>nad nazivnimi</w:t>
      </w:r>
      <w:r w:rsidR="0008322B">
        <w:t>.</w:t>
      </w:r>
    </w:p>
    <w:p w14:paraId="1FFE3DB9" w14:textId="77777777" w:rsidR="00BD7F1C" w:rsidRDefault="00BD7F1C" w:rsidP="006F1B8F">
      <w:pPr>
        <w:pStyle w:val="Napis"/>
        <w:jc w:val="both"/>
      </w:pPr>
    </w:p>
    <w:p w14:paraId="281A4786" w14:textId="7FDCFC71" w:rsidR="0021467D" w:rsidRDefault="006F1B8F" w:rsidP="006F1B8F">
      <w:pPr>
        <w:pStyle w:val="Napis"/>
        <w:jc w:val="both"/>
      </w:pPr>
      <w:bookmarkStart w:id="112" w:name="_Toc189737495"/>
      <w:r>
        <w:t xml:space="preserve">Tabela </w:t>
      </w:r>
      <w:r w:rsidR="001118DB">
        <w:fldChar w:fldCharType="begin"/>
      </w:r>
      <w:r w:rsidR="001118DB">
        <w:instrText xml:space="preserve"> SEQ Tabela \* ARABIC </w:instrText>
      </w:r>
      <w:r w:rsidR="001118DB">
        <w:fldChar w:fldCharType="separate"/>
      </w:r>
      <w:r w:rsidR="001118DB">
        <w:rPr>
          <w:noProof/>
        </w:rPr>
        <w:t>3</w:t>
      </w:r>
      <w:r w:rsidR="001118DB">
        <w:rPr>
          <w:noProof/>
        </w:rPr>
        <w:fldChar w:fldCharType="end"/>
      </w:r>
      <w:r>
        <w:t>:</w:t>
      </w:r>
      <w:r>
        <w:tab/>
        <w:t>Moč</w:t>
      </w:r>
      <w:r w:rsidR="0053255B">
        <w:t>i</w:t>
      </w:r>
      <w:r>
        <w:t xml:space="preserve"> </w:t>
      </w:r>
      <w:proofErr w:type="spellStart"/>
      <w:r>
        <w:t>Tr</w:t>
      </w:r>
      <w:proofErr w:type="spellEnd"/>
      <w:r>
        <w:t xml:space="preserve"> glede na način hlajenja</w:t>
      </w:r>
      <w:r w:rsidR="00994612">
        <w:t xml:space="preserve"> </w:t>
      </w:r>
      <w:r w:rsidR="001A6A6F">
        <w:t xml:space="preserve">ONAN in </w:t>
      </w:r>
      <w:r w:rsidR="00994612">
        <w:t>ONAN</w:t>
      </w:r>
      <w:r w:rsidR="00DC7CF2">
        <w:t xml:space="preserve"> </w:t>
      </w:r>
      <w:r w:rsidR="00994612">
        <w:t>/</w:t>
      </w:r>
      <w:r w:rsidR="00DC7CF2">
        <w:t xml:space="preserve"> </w:t>
      </w:r>
      <w:r w:rsidR="00994612">
        <w:t>ONAF</w:t>
      </w:r>
      <w:bookmarkEnd w:id="112"/>
    </w:p>
    <w:tbl>
      <w:tblPr>
        <w:tblStyle w:val="TIPIZACIJA"/>
        <w:tblW w:w="0" w:type="auto"/>
        <w:tblLook w:val="06A0" w:firstRow="1" w:lastRow="0" w:firstColumn="1" w:lastColumn="0" w:noHBand="1" w:noVBand="1"/>
      </w:tblPr>
      <w:tblGrid>
        <w:gridCol w:w="3258"/>
        <w:gridCol w:w="3259"/>
        <w:gridCol w:w="3259"/>
      </w:tblGrid>
      <w:tr w:rsidR="004B7BD5" w14:paraId="00B601F2" w14:textId="77777777" w:rsidTr="006F1B8F">
        <w:trPr>
          <w:cnfStyle w:val="100000000000" w:firstRow="1" w:lastRow="0" w:firstColumn="0" w:lastColumn="0" w:oddVBand="0" w:evenVBand="0" w:oddHBand="0" w:evenHBand="0" w:firstRowFirstColumn="0" w:firstRowLastColumn="0" w:lastRowFirstColumn="0" w:lastRowLastColumn="0"/>
          <w:cantSplit/>
          <w:trHeight w:hRule="exact" w:val="510"/>
        </w:trPr>
        <w:tc>
          <w:tcPr>
            <w:cnfStyle w:val="001000000000" w:firstRow="0" w:lastRow="0" w:firstColumn="1" w:lastColumn="0" w:oddVBand="0" w:evenVBand="0" w:oddHBand="0" w:evenHBand="0" w:firstRowFirstColumn="0" w:firstRowLastColumn="0" w:lastRowFirstColumn="0" w:lastRowLastColumn="0"/>
            <w:tcW w:w="3258" w:type="dxa"/>
          </w:tcPr>
          <w:p w14:paraId="097581EC" w14:textId="77777777" w:rsidR="004B7BD5" w:rsidRDefault="004B7BD5" w:rsidP="004B7BD5">
            <w:pPr>
              <w:spacing w:after="0" w:line="240" w:lineRule="auto"/>
              <w:jc w:val="center"/>
            </w:pPr>
            <w:r>
              <w:t xml:space="preserve">Nazivna moč </w:t>
            </w:r>
            <w:proofErr w:type="spellStart"/>
            <w:r>
              <w:t>Tr</w:t>
            </w:r>
            <w:proofErr w:type="spellEnd"/>
            <w:r>
              <w:t xml:space="preserve">  </w:t>
            </w:r>
          </w:p>
          <w:p w14:paraId="44F0B10A" w14:textId="03BC45A0" w:rsidR="00A62E2E" w:rsidRDefault="00A62E2E" w:rsidP="004B7BD5">
            <w:pPr>
              <w:spacing w:after="0" w:line="240" w:lineRule="auto"/>
              <w:jc w:val="center"/>
            </w:pPr>
            <w:r w:rsidRPr="00A62E2E">
              <w:rPr>
                <w:sz w:val="18"/>
                <w:szCs w:val="20"/>
              </w:rPr>
              <w:t>[MVA]</w:t>
            </w:r>
          </w:p>
        </w:tc>
        <w:tc>
          <w:tcPr>
            <w:tcW w:w="3259" w:type="dxa"/>
          </w:tcPr>
          <w:p w14:paraId="19EFC4DA" w14:textId="37B6A6F5" w:rsidR="004B7BD5" w:rsidRDefault="004B7BD5" w:rsidP="004B7BD5">
            <w:pPr>
              <w:spacing w:after="0" w:line="240" w:lineRule="auto"/>
              <w:jc w:val="center"/>
              <w:cnfStyle w:val="100000000000" w:firstRow="1" w:lastRow="0" w:firstColumn="0" w:lastColumn="0" w:oddVBand="0" w:evenVBand="0" w:oddHBand="0" w:evenHBand="0" w:firstRowFirstColumn="0" w:firstRowLastColumn="0" w:lastRowFirstColumn="0" w:lastRowLastColumn="0"/>
            </w:pPr>
            <w:r>
              <w:t>Naz</w:t>
            </w:r>
            <w:r w:rsidR="0053255B">
              <w:t>ivna</w:t>
            </w:r>
            <w:r>
              <w:t xml:space="preserve"> moč </w:t>
            </w:r>
            <w:proofErr w:type="spellStart"/>
            <w:r>
              <w:t>Tr</w:t>
            </w:r>
            <w:proofErr w:type="spellEnd"/>
            <w:r>
              <w:t xml:space="preserve"> s hlajenjem ONAN</w:t>
            </w:r>
          </w:p>
          <w:p w14:paraId="60C4A45F" w14:textId="085D31E8" w:rsidR="006F1B8F" w:rsidRDefault="006F1B8F" w:rsidP="004B7BD5">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6F1B8F">
              <w:rPr>
                <w:sz w:val="18"/>
                <w:szCs w:val="20"/>
              </w:rPr>
              <w:t>[MVA]</w:t>
            </w:r>
          </w:p>
        </w:tc>
        <w:tc>
          <w:tcPr>
            <w:tcW w:w="3259" w:type="dxa"/>
          </w:tcPr>
          <w:p w14:paraId="762B03F8" w14:textId="77777777" w:rsidR="004B7BD5" w:rsidRDefault="004B7BD5" w:rsidP="004B7BD5">
            <w:pPr>
              <w:spacing w:after="0" w:line="240" w:lineRule="auto"/>
              <w:jc w:val="center"/>
              <w:cnfStyle w:val="100000000000" w:firstRow="1" w:lastRow="0" w:firstColumn="0" w:lastColumn="0" w:oddVBand="0" w:evenVBand="0" w:oddHBand="0" w:evenHBand="0" w:firstRowFirstColumn="0" w:firstRowLastColumn="0" w:lastRowFirstColumn="0" w:lastRowLastColumn="0"/>
            </w:pPr>
            <w:r>
              <w:t xml:space="preserve">Naznačena moč </w:t>
            </w:r>
            <w:proofErr w:type="spellStart"/>
            <w:r>
              <w:t>Tr</w:t>
            </w:r>
            <w:proofErr w:type="spellEnd"/>
            <w:r>
              <w:t xml:space="preserve"> s hlajenjem ONAF</w:t>
            </w:r>
          </w:p>
          <w:p w14:paraId="72E2C53F" w14:textId="35E2C2D7" w:rsidR="006F1B8F" w:rsidRDefault="006F1B8F" w:rsidP="004B7BD5">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6F1B8F">
              <w:rPr>
                <w:sz w:val="18"/>
                <w:szCs w:val="20"/>
              </w:rPr>
              <w:t>[MVA]</w:t>
            </w:r>
          </w:p>
        </w:tc>
      </w:tr>
      <w:tr w:rsidR="004B7BD5" w14:paraId="5DE5B227" w14:textId="77777777" w:rsidTr="006F1B8F">
        <w:trPr>
          <w:cantSplit/>
          <w:trHeight w:hRule="exact" w:val="284"/>
        </w:trPr>
        <w:tc>
          <w:tcPr>
            <w:cnfStyle w:val="001000000000" w:firstRow="0" w:lastRow="0" w:firstColumn="1" w:lastColumn="0" w:oddVBand="0" w:evenVBand="0" w:oddHBand="0" w:evenHBand="0" w:firstRowFirstColumn="0" w:firstRowLastColumn="0" w:lastRowFirstColumn="0" w:lastRowLastColumn="0"/>
            <w:tcW w:w="3258" w:type="dxa"/>
          </w:tcPr>
          <w:p w14:paraId="61753E5C" w14:textId="3240EA05" w:rsidR="004B7BD5" w:rsidRDefault="004B7BD5" w:rsidP="004B7BD5">
            <w:pPr>
              <w:spacing w:after="0" w:line="240" w:lineRule="auto"/>
              <w:jc w:val="center"/>
            </w:pPr>
            <w:r>
              <w:t>20</w:t>
            </w:r>
          </w:p>
        </w:tc>
        <w:tc>
          <w:tcPr>
            <w:tcW w:w="3259" w:type="dxa"/>
          </w:tcPr>
          <w:p w14:paraId="69E63805" w14:textId="3073D09E" w:rsidR="004B7BD5" w:rsidRDefault="004B7BD5" w:rsidP="004B7BD5">
            <w:pPr>
              <w:spacing w:after="0" w:line="240" w:lineRule="auto"/>
              <w:jc w:val="center"/>
              <w:cnfStyle w:val="000000000000" w:firstRow="0" w:lastRow="0" w:firstColumn="0" w:lastColumn="0" w:oddVBand="0" w:evenVBand="0" w:oddHBand="0" w:evenHBand="0" w:firstRowFirstColumn="0" w:firstRowLastColumn="0" w:lastRowFirstColumn="0" w:lastRowLastColumn="0"/>
            </w:pPr>
            <w:r>
              <w:t>20</w:t>
            </w:r>
          </w:p>
        </w:tc>
        <w:tc>
          <w:tcPr>
            <w:tcW w:w="3259" w:type="dxa"/>
          </w:tcPr>
          <w:p w14:paraId="40001300" w14:textId="45135109" w:rsidR="004B7BD5" w:rsidRDefault="004B7BD5" w:rsidP="004B7BD5">
            <w:pPr>
              <w:spacing w:after="0" w:line="240" w:lineRule="auto"/>
              <w:jc w:val="center"/>
              <w:cnfStyle w:val="000000000000" w:firstRow="0" w:lastRow="0" w:firstColumn="0" w:lastColumn="0" w:oddVBand="0" w:evenVBand="0" w:oddHBand="0" w:evenHBand="0" w:firstRowFirstColumn="0" w:firstRowLastColumn="0" w:lastRowFirstColumn="0" w:lastRowLastColumn="0"/>
            </w:pPr>
            <w:r w:rsidRPr="001D10B8">
              <w:t>2</w:t>
            </w:r>
            <w:r w:rsidR="00DF3306" w:rsidRPr="001D10B8">
              <w:t>5</w:t>
            </w:r>
          </w:p>
        </w:tc>
      </w:tr>
      <w:tr w:rsidR="004B7BD5" w14:paraId="54B85AE7" w14:textId="77777777" w:rsidTr="006F1B8F">
        <w:trPr>
          <w:cantSplit/>
          <w:trHeight w:hRule="exact" w:val="284"/>
        </w:trPr>
        <w:tc>
          <w:tcPr>
            <w:cnfStyle w:val="001000000000" w:firstRow="0" w:lastRow="0" w:firstColumn="1" w:lastColumn="0" w:oddVBand="0" w:evenVBand="0" w:oddHBand="0" w:evenHBand="0" w:firstRowFirstColumn="0" w:firstRowLastColumn="0" w:lastRowFirstColumn="0" w:lastRowLastColumn="0"/>
            <w:tcW w:w="3258" w:type="dxa"/>
          </w:tcPr>
          <w:p w14:paraId="4FF06320" w14:textId="5F30FE3F" w:rsidR="004B7BD5" w:rsidRDefault="004B7BD5" w:rsidP="004B7BD5">
            <w:pPr>
              <w:spacing w:after="0" w:line="240" w:lineRule="auto"/>
              <w:jc w:val="center"/>
            </w:pPr>
            <w:r>
              <w:t>31,5</w:t>
            </w:r>
          </w:p>
        </w:tc>
        <w:tc>
          <w:tcPr>
            <w:tcW w:w="3259" w:type="dxa"/>
          </w:tcPr>
          <w:p w14:paraId="54179E1D" w14:textId="413F6E6D" w:rsidR="004B7BD5" w:rsidRDefault="004B7BD5" w:rsidP="004B7BD5">
            <w:pPr>
              <w:spacing w:after="0" w:line="240" w:lineRule="auto"/>
              <w:jc w:val="center"/>
              <w:cnfStyle w:val="000000000000" w:firstRow="0" w:lastRow="0" w:firstColumn="0" w:lastColumn="0" w:oddVBand="0" w:evenVBand="0" w:oddHBand="0" w:evenHBand="0" w:firstRowFirstColumn="0" w:firstRowLastColumn="0" w:lastRowFirstColumn="0" w:lastRowLastColumn="0"/>
            </w:pPr>
            <w:r>
              <w:t>31,5</w:t>
            </w:r>
          </w:p>
        </w:tc>
        <w:tc>
          <w:tcPr>
            <w:tcW w:w="3259" w:type="dxa"/>
          </w:tcPr>
          <w:p w14:paraId="2919900F" w14:textId="6D031C2B" w:rsidR="004B7BD5" w:rsidRDefault="004B7BD5" w:rsidP="004B7BD5">
            <w:pPr>
              <w:spacing w:after="0" w:line="240" w:lineRule="auto"/>
              <w:jc w:val="center"/>
              <w:cnfStyle w:val="000000000000" w:firstRow="0" w:lastRow="0" w:firstColumn="0" w:lastColumn="0" w:oddVBand="0" w:evenVBand="0" w:oddHBand="0" w:evenHBand="0" w:firstRowFirstColumn="0" w:firstRowLastColumn="0" w:lastRowFirstColumn="0" w:lastRowLastColumn="0"/>
            </w:pPr>
            <w:r>
              <w:t>40</w:t>
            </w:r>
          </w:p>
        </w:tc>
      </w:tr>
      <w:tr w:rsidR="00BF7B0D" w14:paraId="7EFB3C3A" w14:textId="77777777" w:rsidTr="006F1B8F">
        <w:trPr>
          <w:cantSplit/>
          <w:trHeight w:hRule="exact" w:val="284"/>
        </w:trPr>
        <w:tc>
          <w:tcPr>
            <w:cnfStyle w:val="001000000000" w:firstRow="0" w:lastRow="0" w:firstColumn="1" w:lastColumn="0" w:oddVBand="0" w:evenVBand="0" w:oddHBand="0" w:evenHBand="0" w:firstRowFirstColumn="0" w:firstRowLastColumn="0" w:lastRowFirstColumn="0" w:lastRowLastColumn="0"/>
            <w:tcW w:w="3258" w:type="dxa"/>
          </w:tcPr>
          <w:p w14:paraId="2A28C058" w14:textId="1B096C8F" w:rsidR="00BF7B0D" w:rsidRDefault="00BF7B0D" w:rsidP="004B7BD5">
            <w:pPr>
              <w:spacing w:after="0" w:line="240" w:lineRule="auto"/>
              <w:jc w:val="center"/>
            </w:pPr>
            <w:r>
              <w:t>40</w:t>
            </w:r>
          </w:p>
        </w:tc>
        <w:tc>
          <w:tcPr>
            <w:tcW w:w="3259" w:type="dxa"/>
          </w:tcPr>
          <w:p w14:paraId="7867AB16" w14:textId="4BCA01EA" w:rsidR="00BF7B0D" w:rsidRDefault="00BF7B0D" w:rsidP="004B7BD5">
            <w:pPr>
              <w:spacing w:after="0" w:line="240" w:lineRule="auto"/>
              <w:jc w:val="center"/>
              <w:cnfStyle w:val="000000000000" w:firstRow="0" w:lastRow="0" w:firstColumn="0" w:lastColumn="0" w:oddVBand="0" w:evenVBand="0" w:oddHBand="0" w:evenHBand="0" w:firstRowFirstColumn="0" w:firstRowLastColumn="0" w:lastRowFirstColumn="0" w:lastRowLastColumn="0"/>
            </w:pPr>
            <w:r>
              <w:t>40</w:t>
            </w:r>
          </w:p>
        </w:tc>
        <w:tc>
          <w:tcPr>
            <w:tcW w:w="3259" w:type="dxa"/>
          </w:tcPr>
          <w:p w14:paraId="3C1B50E5" w14:textId="1FB84A52" w:rsidR="00BF7B0D" w:rsidRDefault="00BF7B0D" w:rsidP="004B7BD5">
            <w:pPr>
              <w:spacing w:after="0" w:line="240" w:lineRule="auto"/>
              <w:jc w:val="center"/>
              <w:cnfStyle w:val="000000000000" w:firstRow="0" w:lastRow="0" w:firstColumn="0" w:lastColumn="0" w:oddVBand="0" w:evenVBand="0" w:oddHBand="0" w:evenHBand="0" w:firstRowFirstColumn="0" w:firstRowLastColumn="0" w:lastRowFirstColumn="0" w:lastRowLastColumn="0"/>
            </w:pPr>
            <w:r>
              <w:t>-</w:t>
            </w:r>
          </w:p>
        </w:tc>
      </w:tr>
    </w:tbl>
    <w:p w14:paraId="4076655F" w14:textId="6C6BE69D" w:rsidR="001A1EC9" w:rsidRDefault="001A1EC9" w:rsidP="001A1EC9"/>
    <w:p w14:paraId="191BD31E" w14:textId="77777777" w:rsidR="001A1EC9" w:rsidRPr="00287E7A" w:rsidRDefault="001A1EC9" w:rsidP="001A1EC9">
      <w:pPr>
        <w:pStyle w:val="Naslov3"/>
      </w:pPr>
      <w:bookmarkStart w:id="113" w:name="_Toc496100362"/>
      <w:bookmarkStart w:id="114" w:name="_Toc128485370"/>
      <w:bookmarkStart w:id="115" w:name="_Toc189737453"/>
      <w:proofErr w:type="spellStart"/>
      <w:r w:rsidRPr="00D86866">
        <w:t>Obremenljivost</w:t>
      </w:r>
      <w:proofErr w:type="spellEnd"/>
      <w:r w:rsidRPr="00D86866">
        <w:t xml:space="preserve"> in zagotavljanje dolge življenjske dobe energetskega transformatorja</w:t>
      </w:r>
      <w:bookmarkEnd w:id="113"/>
      <w:bookmarkEnd w:id="114"/>
      <w:bookmarkEnd w:id="115"/>
    </w:p>
    <w:p w14:paraId="5B7EE510" w14:textId="326D6C92" w:rsidR="001A1EC9" w:rsidRPr="00EB72F3" w:rsidRDefault="006971C9" w:rsidP="001A1EC9">
      <w:r>
        <w:t>Pričakovana življenjska doba transformatorja pri 100</w:t>
      </w:r>
      <w:r w:rsidR="00B718CA">
        <w:t xml:space="preserve"> </w:t>
      </w:r>
      <w:r>
        <w:t xml:space="preserve">% </w:t>
      </w:r>
      <w:r w:rsidR="00991E12">
        <w:t xml:space="preserve">nazivni </w:t>
      </w:r>
      <w:r>
        <w:t xml:space="preserve">obremenitvi </w:t>
      </w:r>
      <w:r w:rsidR="004E704B">
        <w:t>in nazivnih pogojih vgradnje je</w:t>
      </w:r>
      <w:r>
        <w:t xml:space="preserve"> 40 let.</w:t>
      </w:r>
    </w:p>
    <w:p w14:paraId="2E267560" w14:textId="66644017" w:rsidR="001A1EC9" w:rsidRDefault="001A1EC9" w:rsidP="001A1EC9">
      <w:r w:rsidRPr="00EB72F3">
        <w:t>Vrednost</w:t>
      </w:r>
      <w:r w:rsidR="006971C9">
        <w:t>i</w:t>
      </w:r>
      <w:r w:rsidRPr="00EB72F3">
        <w:t xml:space="preserve"> dovoljen</w:t>
      </w:r>
      <w:r w:rsidR="006971C9">
        <w:t>ih</w:t>
      </w:r>
      <w:r w:rsidRPr="00EB72F3">
        <w:t xml:space="preserve"> preobremenit</w:t>
      </w:r>
      <w:r w:rsidR="006971C9">
        <w:t>ev</w:t>
      </w:r>
      <w:r w:rsidRPr="00EB72F3">
        <w:t>, v odvisnosti od predhodne obremenitve, časa trajanja preobremenitve in temperature okolice (0</w:t>
      </w:r>
      <w:r>
        <w:t xml:space="preserve"> </w:t>
      </w:r>
      <w:r w:rsidRPr="00EB72F3">
        <w:sym w:font="Symbol" w:char="F0B0"/>
      </w:r>
      <w:r w:rsidRPr="00EB72F3">
        <w:t>C, 10</w:t>
      </w:r>
      <w:r>
        <w:t xml:space="preserve"> </w:t>
      </w:r>
      <w:r w:rsidRPr="00EB72F3">
        <w:sym w:font="Symbol" w:char="F0B0"/>
      </w:r>
      <w:r w:rsidRPr="00EB72F3">
        <w:t>C, 20</w:t>
      </w:r>
      <w:r>
        <w:t xml:space="preserve"> </w:t>
      </w:r>
      <w:r w:rsidRPr="00EB72F3">
        <w:sym w:font="Symbol" w:char="F0B0"/>
      </w:r>
      <w:r w:rsidRPr="00EB72F3">
        <w:t>C, 30</w:t>
      </w:r>
      <w:r>
        <w:t xml:space="preserve"> </w:t>
      </w:r>
      <w:r w:rsidRPr="00EB72F3">
        <w:sym w:font="Symbol" w:char="F0B0"/>
      </w:r>
      <w:r w:rsidRPr="00EB72F3">
        <w:t>C), mora proizvajalec</w:t>
      </w:r>
      <w:r w:rsidR="006F058B">
        <w:t>,</w:t>
      </w:r>
      <w:r w:rsidRPr="00EB72F3">
        <w:t xml:space="preserve"> podati v tabelarični obliki ali v obliki diagramov skupaj z ostalo dokumentacijo.</w:t>
      </w:r>
    </w:p>
    <w:p w14:paraId="3B7FB412" w14:textId="4EA9F71F" w:rsidR="00C42E46" w:rsidRPr="00342DBB" w:rsidRDefault="00A571D4" w:rsidP="001A1EC9">
      <w:r>
        <w:t>Poleg zasnove, opreme in uporabljenih materialov je  življenjska doba odvisna tudi od čistoče</w:t>
      </w:r>
      <w:r w:rsidR="009E0047">
        <w:t xml:space="preserve"> okolice</w:t>
      </w:r>
      <w:r>
        <w:t xml:space="preserve"> v procesu izdelave in montaže navitij, v fazi sušenja in hermetičnega zapiranja, kot tudi dokončni montaži na mest</w:t>
      </w:r>
      <w:r w:rsidR="00F33ED5">
        <w:t>u</w:t>
      </w:r>
      <w:r>
        <w:t xml:space="preserve"> vgradnje.</w:t>
      </w:r>
    </w:p>
    <w:p w14:paraId="0B396223" w14:textId="77777777" w:rsidR="001A1EC9" w:rsidRDefault="001A1EC9" w:rsidP="001A1EC9">
      <w:pPr>
        <w:pStyle w:val="Naslov3"/>
      </w:pPr>
      <w:bookmarkStart w:id="116" w:name="_Toc496100363"/>
      <w:bookmarkStart w:id="117" w:name="_Toc128485371"/>
      <w:bookmarkStart w:id="118" w:name="_Toc189737454"/>
      <w:r w:rsidRPr="009B4C5D">
        <w:t>Hrup energetskega transformatorja</w:t>
      </w:r>
      <w:bookmarkEnd w:id="116"/>
      <w:bookmarkEnd w:id="117"/>
      <w:bookmarkEnd w:id="118"/>
    </w:p>
    <w:p w14:paraId="4E07A797" w14:textId="3F9B8F09" w:rsidR="00075D4D" w:rsidRPr="00075D4D" w:rsidRDefault="00075D4D" w:rsidP="00075D4D">
      <w:r>
        <w:t xml:space="preserve">Energetski transformator v obratovanju predstavlja vir hrupa. Objekti v katere je vgrajen </w:t>
      </w:r>
      <w:r w:rsidR="00A91CFF">
        <w:t>so večinoma v IV. območju varstva pred hrupom.</w:t>
      </w:r>
    </w:p>
    <w:p w14:paraId="33767C9B" w14:textId="63432429" w:rsidR="001A1EC9" w:rsidRDefault="001A1EC9" w:rsidP="001A1EC9">
      <w:r w:rsidRPr="00200866">
        <w:t>Hrup, ki ga povzroča energetski transformator</w:t>
      </w:r>
      <w:r>
        <w:t xml:space="preserve"> </w:t>
      </w:r>
      <w:r w:rsidR="002217F7">
        <w:t xml:space="preserve">priključen na nazivno napetost, </w:t>
      </w:r>
      <w:r w:rsidR="00CD52E1">
        <w:t xml:space="preserve">mora </w:t>
      </w:r>
      <w:r w:rsidRPr="00200866">
        <w:t xml:space="preserve">biti manjši ali enak </w:t>
      </w:r>
      <w:r w:rsidR="0093143D">
        <w:t>52</w:t>
      </w:r>
      <w:r w:rsidRPr="001A58FD">
        <w:t xml:space="preserve"> </w:t>
      </w:r>
      <w:proofErr w:type="spellStart"/>
      <w:r w:rsidRPr="001A58FD">
        <w:t>dB</w:t>
      </w:r>
      <w:proofErr w:type="spellEnd"/>
      <w:r w:rsidRPr="001A58FD">
        <w:t xml:space="preserve">(A) </w:t>
      </w:r>
      <w:r w:rsidRPr="00200866">
        <w:t xml:space="preserve">– merjeno </w:t>
      </w:r>
      <w:r w:rsidRPr="004B7FD8">
        <w:t>1,0 m od transformatorja.</w:t>
      </w:r>
      <w:r w:rsidR="00075D4D">
        <w:t xml:space="preserve"> </w:t>
      </w:r>
    </w:p>
    <w:p w14:paraId="37C1C317" w14:textId="1EE187DC" w:rsidR="001A1EC9" w:rsidRDefault="001A1EC9" w:rsidP="001A1EC9">
      <w:pPr>
        <w:rPr>
          <w:szCs w:val="24"/>
        </w:rPr>
      </w:pPr>
      <w:r w:rsidRPr="004B7FD8">
        <w:t xml:space="preserve">Meritev hrupa se izvrši po standardu </w:t>
      </w:r>
      <w:r w:rsidR="0080454D">
        <w:fldChar w:fldCharType="begin"/>
      </w:r>
      <w:r w:rsidR="0080454D">
        <w:instrText xml:space="preserve"> REF S226 \h </w:instrText>
      </w:r>
      <w:r w:rsidR="0080454D">
        <w:fldChar w:fldCharType="separate"/>
      </w:r>
      <w:r w:rsidR="001118DB">
        <w:t>[2.2.6]</w:t>
      </w:r>
      <w:r w:rsidR="0080454D">
        <w:fldChar w:fldCharType="end"/>
      </w:r>
      <w:r w:rsidRPr="004B7FD8">
        <w:t>.</w:t>
      </w:r>
    </w:p>
    <w:p w14:paraId="1F661662" w14:textId="77777777" w:rsidR="001A1EC9" w:rsidRPr="001F3983" w:rsidRDefault="001A1EC9" w:rsidP="001A1EC9">
      <w:pPr>
        <w:pStyle w:val="Naslov3"/>
        <w:rPr>
          <w:szCs w:val="24"/>
        </w:rPr>
      </w:pPr>
      <w:bookmarkStart w:id="119" w:name="_Toc496100364"/>
      <w:bookmarkStart w:id="120" w:name="_Toc128485372"/>
      <w:bookmarkStart w:id="121" w:name="_Toc189737455"/>
      <w:r w:rsidRPr="009B4C5D">
        <w:t>Kratkostična moč transformatorja</w:t>
      </w:r>
      <w:bookmarkEnd w:id="119"/>
      <w:bookmarkEnd w:id="120"/>
      <w:bookmarkEnd w:id="121"/>
    </w:p>
    <w:p w14:paraId="2A757CF4" w14:textId="17FBC624" w:rsidR="001A1EC9" w:rsidRDefault="001A1EC9" w:rsidP="001A1EC9">
      <w:r w:rsidRPr="009B4C5D">
        <w:t>Energetski transformator mora biti dimenzioniran in skonstruiran tako, da navitja zdržijo</w:t>
      </w:r>
      <w:r w:rsidR="004E1321">
        <w:t xml:space="preserve"> vse</w:t>
      </w:r>
      <w:r w:rsidRPr="009B4C5D">
        <w:t xml:space="preserve"> </w:t>
      </w:r>
      <w:r w:rsidR="004E1321">
        <w:t xml:space="preserve">termične in </w:t>
      </w:r>
      <w:r w:rsidRPr="009B4C5D">
        <w:t>dinamične obremenitve pri kratkem stiku v smislu standarda</w:t>
      </w:r>
      <w:r w:rsidR="0080454D">
        <w:t xml:space="preserve"> </w:t>
      </w:r>
      <w:r w:rsidR="0080454D">
        <w:fldChar w:fldCharType="begin"/>
      </w:r>
      <w:r w:rsidR="0080454D">
        <w:instrText xml:space="preserve"> REF S225 \h </w:instrText>
      </w:r>
      <w:r w:rsidR="0080454D">
        <w:fldChar w:fldCharType="separate"/>
      </w:r>
      <w:r w:rsidR="001118DB">
        <w:t>[2.2.5]</w:t>
      </w:r>
      <w:r w:rsidR="0080454D">
        <w:fldChar w:fldCharType="end"/>
      </w:r>
      <w:r w:rsidRPr="009B4C5D">
        <w:t>.</w:t>
      </w:r>
    </w:p>
    <w:p w14:paraId="78475DD3" w14:textId="7BAE4310" w:rsidR="001A1EC9" w:rsidRPr="009B4C5D" w:rsidRDefault="001A1EC9" w:rsidP="001A1EC9">
      <w:r w:rsidRPr="009B4C5D">
        <w:t xml:space="preserve">Pri dimenzioniranju energetskega transformatorja na kratek stik </w:t>
      </w:r>
      <w:r>
        <w:t>je treba</w:t>
      </w:r>
      <w:r w:rsidRPr="009B4C5D">
        <w:t xml:space="preserve"> upoštevati maksimalne trifazne simetrične moči kratkih stikov</w:t>
      </w:r>
      <w:r w:rsidR="00B62115">
        <w:t xml:space="preserve"> omrežja</w:t>
      </w:r>
      <w:r w:rsidRPr="009B4C5D">
        <w:t>, ki so:</w:t>
      </w:r>
    </w:p>
    <w:p w14:paraId="64E768E7" w14:textId="77777777" w:rsidR="001A1EC9" w:rsidRPr="001F3983" w:rsidRDefault="001A1EC9" w:rsidP="001A1EC9">
      <w:pPr>
        <w:pStyle w:val="Odstavekseznama"/>
        <w:numPr>
          <w:ilvl w:val="1"/>
          <w:numId w:val="3"/>
        </w:numPr>
      </w:pPr>
      <w:r w:rsidRPr="001F3983">
        <w:t>za mrežo 110 kV</w:t>
      </w:r>
      <w:r w:rsidRPr="001F3983">
        <w:tab/>
        <w:t>6000 MVA</w:t>
      </w:r>
    </w:p>
    <w:p w14:paraId="1CB04C7F" w14:textId="77777777" w:rsidR="001A1EC9" w:rsidRPr="001F3983" w:rsidRDefault="001A1EC9" w:rsidP="001A1EC9">
      <w:pPr>
        <w:pStyle w:val="Odstavekseznama"/>
        <w:numPr>
          <w:ilvl w:val="1"/>
          <w:numId w:val="3"/>
        </w:numPr>
      </w:pPr>
      <w:r w:rsidRPr="001F3983">
        <w:t>za mrežo 20 kV</w:t>
      </w:r>
      <w:r w:rsidRPr="001F3983">
        <w:tab/>
        <w:t xml:space="preserve"> 800 MVA</w:t>
      </w:r>
    </w:p>
    <w:p w14:paraId="3273712A" w14:textId="136F1C17" w:rsidR="001A1EC9" w:rsidRPr="001F3983" w:rsidRDefault="001A1EC9" w:rsidP="001A1EC9">
      <w:r w:rsidRPr="001F3983">
        <w:t xml:space="preserve">Čas trajanja kratkega stika po trajnem obratovanju sme znašati največ </w:t>
      </w:r>
      <w:r w:rsidR="003F6E6D">
        <w:t>3 s.</w:t>
      </w:r>
    </w:p>
    <w:p w14:paraId="11C9279C" w14:textId="4DDE746B" w:rsidR="001A1EC9" w:rsidRPr="00515102" w:rsidRDefault="001A1EC9" w:rsidP="00515102">
      <w:pPr>
        <w:pStyle w:val="Naslov3"/>
      </w:pPr>
      <w:bookmarkStart w:id="122" w:name="_Toc496100365"/>
      <w:bookmarkStart w:id="123" w:name="_Toc128485373"/>
      <w:bookmarkStart w:id="124" w:name="_Toc189737456"/>
      <w:r w:rsidRPr="00515102">
        <w:t>Izgube v energetskem transformatorju</w:t>
      </w:r>
      <w:bookmarkEnd w:id="122"/>
      <w:bookmarkEnd w:id="123"/>
      <w:bookmarkEnd w:id="124"/>
      <w:r w:rsidRPr="00515102">
        <w:t xml:space="preserve"> </w:t>
      </w:r>
    </w:p>
    <w:p w14:paraId="071DE1C8" w14:textId="1980BDC7" w:rsidR="001A1EC9" w:rsidRDefault="00316754" w:rsidP="001A1EC9">
      <w:r>
        <w:t xml:space="preserve">Izgube v transformatorjih morajo biti skladne </w:t>
      </w:r>
      <w:r w:rsidR="00D44B20">
        <w:t>s tabelo I.7</w:t>
      </w:r>
      <w:r w:rsidR="00737845">
        <w:t>:</w:t>
      </w:r>
      <w:r w:rsidR="00737845" w:rsidRPr="00737845">
        <w:t xml:space="preserve"> zahteve za najnižji indeks konične učinkovitosti za velike transformatorje, potopljene v tekočino</w:t>
      </w:r>
      <w:r w:rsidR="00737845">
        <w:t>,</w:t>
      </w:r>
      <w:r w:rsidR="00D44B20">
        <w:t xml:space="preserve"> i</w:t>
      </w:r>
      <w:r>
        <w:t>z ured</w:t>
      </w:r>
      <w:r w:rsidR="00011EF4">
        <w:t>b</w:t>
      </w:r>
      <w:r w:rsidR="00737845">
        <w:t>e</w:t>
      </w:r>
      <w:r>
        <w:t xml:space="preserve"> </w:t>
      </w:r>
      <w:r>
        <w:fldChar w:fldCharType="begin"/>
      </w:r>
      <w:r>
        <w:instrText xml:space="preserve"> REF P214 \h </w:instrText>
      </w:r>
      <w:r>
        <w:fldChar w:fldCharType="separate"/>
      </w:r>
      <w:r w:rsidR="001118DB">
        <w:t>[2.1.4]</w:t>
      </w:r>
      <w:r>
        <w:fldChar w:fldCharType="end"/>
      </w:r>
      <w:r>
        <w:t>.</w:t>
      </w:r>
    </w:p>
    <w:p w14:paraId="2E5898C0" w14:textId="134ADEB2" w:rsidR="00515102" w:rsidRPr="00515102" w:rsidRDefault="00515102" w:rsidP="00515102">
      <w:r w:rsidRPr="00515102">
        <w:t>Metoda za izračun indeksa konične učinkovitosti (</w:t>
      </w:r>
      <m:oMath>
        <m:r>
          <w:rPr>
            <w:rFonts w:ascii="Cambria Math" w:hAnsi="Cambria Math"/>
          </w:rPr>
          <m:t>PEI</m:t>
        </m:r>
      </m:oMath>
      <w:r w:rsidRPr="00515102">
        <w:t>) za srednje in velike transformatorje iz tabel</w:t>
      </w:r>
      <w:r>
        <w:t>e</w:t>
      </w:r>
      <w:r w:rsidRPr="00515102">
        <w:t xml:space="preserve"> I.7 temelji na razmerju oddane navidezne moči transformatorja, zmanjšanem za električne izgube v oddani navidezni moči transformatorja. Pri izračunu indeksa </w:t>
      </w:r>
      <m:oMath>
        <m:r>
          <w:rPr>
            <w:rFonts w:ascii="Cambria Math" w:hAnsi="Cambria Math"/>
          </w:rPr>
          <m:t>PEI</m:t>
        </m:r>
      </m:oMath>
      <w:r w:rsidRPr="00515102">
        <w:t xml:space="preserve"> se uporabi najnovejša metoda iz zadnje različice ustreznih harmoniziranih standardov za srednje in velike transformatorje.</w:t>
      </w:r>
    </w:p>
    <w:p w14:paraId="3141815A" w14:textId="3F60063E" w:rsidR="00737845" w:rsidRDefault="00515102" w:rsidP="00515102">
      <w:r w:rsidRPr="00515102">
        <w:lastRenderedPageBreak/>
        <w:t>Formula za izračun indeksa konične učinkovitosti:</w:t>
      </w:r>
    </w:p>
    <w:p w14:paraId="5B3D7A95" w14:textId="1B0DED4C" w:rsidR="00515102" w:rsidRDefault="00B7657B" w:rsidP="00B7657B">
      <w:pPr>
        <w:tabs>
          <w:tab w:val="center" w:pos="4886"/>
          <w:tab w:val="right" w:pos="9781"/>
        </w:tabs>
        <w:jc w:val="center"/>
      </w:pPr>
      <w:r>
        <w:tab/>
      </w:r>
      <w:r w:rsidR="00737845">
        <w:br/>
      </w:r>
      <m:oMathPara>
        <m:oMath>
          <m:r>
            <w:rPr>
              <w:rFonts w:ascii="Cambria Math" w:hAnsi="Cambria Math"/>
            </w:rPr>
            <m:t>PEI=1-</m:t>
          </m:r>
          <m:f>
            <m:fPr>
              <m:ctrlPr>
                <w:rPr>
                  <w:rFonts w:ascii="Cambria Math" w:hAnsi="Cambria Math"/>
                  <w:i/>
                </w:rPr>
              </m:ctrlPr>
            </m:fPr>
            <m:num>
              <m:r>
                <w:rPr>
                  <w:rFonts w:ascii="Cambria Math" w:hAnsi="Cambria Math"/>
                </w:rPr>
                <m:t>2∙</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c0</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ck</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PEI</m:t>
                          </m:r>
                        </m:sub>
                      </m:sSub>
                    </m:e>
                  </m:d>
                </m:e>
              </m:d>
            </m:num>
            <m:den>
              <m:sSub>
                <m:sSubPr>
                  <m:ctrlPr>
                    <w:rPr>
                      <w:rFonts w:ascii="Cambria Math" w:hAnsi="Cambria Math"/>
                      <w:i/>
                    </w:rPr>
                  </m:ctrlPr>
                </m:sSubPr>
                <m:e>
                  <m:r>
                    <w:rPr>
                      <w:rFonts w:ascii="Cambria Math" w:hAnsi="Cambria Math"/>
                    </w:rPr>
                    <m:t>S</m:t>
                  </m:r>
                </m:e>
                <m:sub>
                  <m:r>
                    <m:rPr>
                      <m:sty m:val="p"/>
                    </m:rPr>
                    <w:rPr>
                      <w:rFonts w:ascii="Cambria Math" w:hAnsi="Cambria Math"/>
                    </w:rPr>
                    <m:t>r</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c0</m:t>
                          </m:r>
                        </m:sub>
                      </m:sSub>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ck</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PEI</m:t>
                              </m:r>
                            </m:sub>
                          </m:sSub>
                        </m:e>
                      </m:d>
                    </m:num>
                    <m:den>
                      <m:sSub>
                        <m:sSubPr>
                          <m:ctrlPr>
                            <w:rPr>
                              <w:rFonts w:ascii="Cambria Math" w:hAnsi="Cambria Math"/>
                              <w:i/>
                            </w:rPr>
                          </m:ctrlPr>
                        </m:sSubPr>
                        <m:e>
                          <m:r>
                            <w:rPr>
                              <w:rFonts w:ascii="Cambria Math" w:hAnsi="Cambria Math"/>
                            </w:rPr>
                            <m:t>P</m:t>
                          </m:r>
                        </m:e>
                        <m:sub>
                          <m:r>
                            <m:rPr>
                              <m:sty m:val="p"/>
                            </m:rPr>
                            <w:rPr>
                              <w:rFonts w:ascii="Cambria Math" w:hAnsi="Cambria Math"/>
                            </w:rPr>
                            <m:t>k</m:t>
                          </m:r>
                        </m:sub>
                      </m:sSub>
                    </m:den>
                  </m:f>
                </m:e>
              </m:rad>
            </m:den>
          </m:f>
          <m:r>
            <w:rPr>
              <w:rFonts w:ascii="Cambria Math" w:hAnsi="Cambria Math"/>
            </w:rPr>
            <m:t xml:space="preserve"> </m:t>
          </m:r>
          <m:d>
            <m:dPr>
              <m:ctrlPr>
                <w:rPr>
                  <w:rFonts w:ascii="Cambria Math" w:hAnsi="Cambria Math"/>
                  <w:i/>
                </w:rPr>
              </m:ctrlPr>
            </m:dPr>
            <m:e>
              <m:r>
                <w:rPr>
                  <w:rFonts w:ascii="Cambria Math" w:hAnsi="Cambria Math"/>
                </w:rPr>
                <m:t>%</m:t>
              </m:r>
            </m:e>
          </m:d>
          <m:r>
            <m:rPr>
              <m:sty m:val="p"/>
            </m:rPr>
            <w:br/>
          </m:r>
        </m:oMath>
      </m:oMathPara>
      <w:r>
        <w:tab/>
      </w:r>
      <w:r w:rsidR="00737845">
        <w:tab/>
      </w:r>
    </w:p>
    <w:p w14:paraId="7F4EBAE3" w14:textId="0B9B9732" w:rsidR="00515102" w:rsidRPr="00515102" w:rsidRDefault="00515102" w:rsidP="00B7657B">
      <w:pPr>
        <w:jc w:val="left"/>
      </w:pPr>
      <w:r w:rsidRPr="00515102">
        <w:t xml:space="preserve">Pri </w:t>
      </w:r>
      <w:r w:rsidR="00B7657B">
        <w:t>čemer</w:t>
      </w:r>
      <w:r w:rsidRPr="00515102">
        <w:t xml:space="preserve"> so:</w:t>
      </w:r>
    </w:p>
    <w:p w14:paraId="2775E257" w14:textId="1B78284D" w:rsidR="00B7657B" w:rsidRPr="00515102" w:rsidRDefault="00114B78" w:rsidP="00B7657B">
      <w:pPr>
        <w:ind w:left="993" w:hanging="993"/>
        <w:jc w:val="left"/>
      </w:pP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00B7657B" w:rsidRPr="00515102">
        <w:tab/>
        <w:t>izgube prostega teka, izmerjene pri nazivni napetosti in nazivni frekvenci na odcepu, na katerega se nanašajo nazivne vrednosti;</w:t>
      </w:r>
    </w:p>
    <w:p w14:paraId="7078F068" w14:textId="772E6321" w:rsidR="00B7657B" w:rsidRPr="00B7657B" w:rsidRDefault="00114B78" w:rsidP="002F2D23">
      <w:pPr>
        <w:ind w:left="993" w:hanging="993"/>
      </w:pPr>
      <m:oMath>
        <m:sSub>
          <m:sSubPr>
            <m:ctrlPr>
              <w:rPr>
                <w:rFonts w:ascii="Cambria Math" w:hAnsi="Cambria Math"/>
                <w:i/>
              </w:rPr>
            </m:ctrlPr>
          </m:sSubPr>
          <m:e>
            <m:r>
              <w:rPr>
                <w:rFonts w:ascii="Cambria Math" w:hAnsi="Cambria Math"/>
              </w:rPr>
              <m:t>P</m:t>
            </m:r>
          </m:e>
          <m:sub>
            <m:r>
              <w:rPr>
                <w:rFonts w:ascii="Cambria Math" w:hAnsi="Cambria Math"/>
              </w:rPr>
              <m:t>c0</m:t>
            </m:r>
          </m:sub>
        </m:sSub>
      </m:oMath>
      <w:r w:rsidR="00B7657B" w:rsidRPr="00B7657B">
        <w:rPr>
          <w:rFonts w:ascii="Cambria Math" w:hAnsi="Cambria Math"/>
          <w:i/>
        </w:rPr>
        <w:tab/>
      </w:r>
      <w:r w:rsidR="00B7657B" w:rsidRPr="00515102">
        <w:t>električna moč, ki jo zahteva hladilni sistem pri prostem teku, izpeljana iz meritev moči, ki jo odvzameta motor ventilatorja in motor črpalke za tekočino, za preizkus tipa (za hladilne sisteme ONAN in ONAN</w:t>
      </w:r>
      <w:r w:rsidR="00A21D88">
        <w:t xml:space="preserve"> </w:t>
      </w:r>
      <w:r w:rsidR="00B7657B" w:rsidRPr="00515102">
        <w:t>/</w:t>
      </w:r>
      <w:r w:rsidR="00A21D88">
        <w:t xml:space="preserve"> </w:t>
      </w:r>
      <w:r w:rsidR="00B7657B" w:rsidRPr="00515102">
        <w:t xml:space="preserve">ONAF je </w:t>
      </w:r>
      <m:oMath>
        <m:sSub>
          <m:sSubPr>
            <m:ctrlPr>
              <w:rPr>
                <w:rFonts w:ascii="Cambria Math" w:hAnsi="Cambria Math"/>
                <w:i/>
              </w:rPr>
            </m:ctrlPr>
          </m:sSubPr>
          <m:e>
            <m:r>
              <w:rPr>
                <w:rFonts w:ascii="Cambria Math" w:hAnsi="Cambria Math"/>
              </w:rPr>
              <m:t>P</m:t>
            </m:r>
          </m:e>
          <m:sub>
            <m:r>
              <w:rPr>
                <w:rFonts w:ascii="Cambria Math" w:hAnsi="Cambria Math"/>
              </w:rPr>
              <m:t>c0</m:t>
            </m:r>
          </m:sub>
        </m:sSub>
      </m:oMath>
      <w:r w:rsidR="00B7657B" w:rsidRPr="00515102">
        <w:t> vedno nič);</w:t>
      </w:r>
    </w:p>
    <w:p w14:paraId="6AABA696" w14:textId="0911F8BC" w:rsidR="00B7657B" w:rsidRPr="00515102" w:rsidRDefault="00114B78" w:rsidP="002F2D23">
      <w:pPr>
        <w:tabs>
          <w:tab w:val="left" w:pos="623"/>
        </w:tabs>
        <w:ind w:left="993" w:hanging="993"/>
      </w:pPr>
      <m:oMath>
        <m:sSub>
          <m:sSubPr>
            <m:ctrlPr>
              <w:rPr>
                <w:rFonts w:ascii="Cambria Math" w:hAnsi="Cambria Math"/>
              </w:rPr>
            </m:ctrlPr>
          </m:sSubPr>
          <m:e>
            <m:r>
              <w:rPr>
                <w:rFonts w:ascii="Cambria Math" w:hAnsi="Cambria Math"/>
              </w:rPr>
              <m:t>P</m:t>
            </m:r>
          </m:e>
          <m:sub>
            <m:r>
              <m:rPr>
                <m:sty m:val="p"/>
              </m:rPr>
              <w:rPr>
                <w:rFonts w:ascii="Cambria Math" w:hAnsi="Cambria Math"/>
              </w:rPr>
              <m:t>ck</m:t>
            </m:r>
          </m:sub>
        </m:sSub>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PEI</m:t>
                </m:r>
              </m:sub>
            </m:sSub>
          </m:e>
        </m:d>
      </m:oMath>
      <w:r w:rsidR="00B7657B">
        <w:tab/>
      </w:r>
      <w:r w:rsidR="00B7657B" w:rsidRPr="00515102">
        <w:t xml:space="preserve">električna moč, ki jo poleg </w:t>
      </w:r>
      <m:oMath>
        <m:sSub>
          <m:sSubPr>
            <m:ctrlPr>
              <w:rPr>
                <w:rFonts w:ascii="Cambria Math" w:hAnsi="Cambria Math"/>
                <w:i/>
              </w:rPr>
            </m:ctrlPr>
          </m:sSubPr>
          <m:e>
            <m:r>
              <w:rPr>
                <w:rFonts w:ascii="Cambria Math" w:hAnsi="Cambria Math"/>
              </w:rPr>
              <m:t>P</m:t>
            </m:r>
          </m:e>
          <m:sub>
            <m:r>
              <w:rPr>
                <w:rFonts w:ascii="Cambria Math" w:hAnsi="Cambria Math"/>
              </w:rPr>
              <m:t>c0</m:t>
            </m:r>
          </m:sub>
        </m:sSub>
      </m:oMath>
      <w:r w:rsidR="00B7657B" w:rsidRPr="00515102">
        <w:t xml:space="preserve"> zahteva hladilni sistem, da deluje s </w:t>
      </w:r>
      <m:oMath>
        <m:sSub>
          <m:sSubPr>
            <m:ctrlPr>
              <w:rPr>
                <w:rFonts w:ascii="Cambria Math" w:hAnsi="Cambria Math"/>
              </w:rPr>
            </m:ctrlPr>
          </m:sSubPr>
          <m:e>
            <m:r>
              <w:rPr>
                <w:rFonts w:ascii="Cambria Math" w:hAnsi="Cambria Math"/>
              </w:rPr>
              <m:t>k</m:t>
            </m:r>
          </m:e>
          <m:sub>
            <m:r>
              <m:rPr>
                <m:sty m:val="p"/>
              </m:rPr>
              <w:rPr>
                <w:rFonts w:ascii="Cambria Math" w:hAnsi="Cambria Math"/>
              </w:rPr>
              <m:t>PEI</m:t>
            </m:r>
          </m:sub>
        </m:sSub>
      </m:oMath>
      <w:r w:rsidR="00737845">
        <w:t xml:space="preserve"> </w:t>
      </w:r>
      <w:r w:rsidR="00B7657B" w:rsidRPr="00515102">
        <w:t>-</w:t>
      </w:r>
      <w:r w:rsidR="00737845">
        <w:t xml:space="preserve"> </w:t>
      </w:r>
      <w:r w:rsidR="00B7657B" w:rsidRPr="00515102">
        <w:t xml:space="preserve">kratnikom nazivne obremenitve; </w:t>
      </w:r>
      <m:oMath>
        <m:sSub>
          <m:sSubPr>
            <m:ctrlPr>
              <w:rPr>
                <w:rFonts w:ascii="Cambria Math" w:hAnsi="Cambria Math"/>
              </w:rPr>
            </m:ctrlPr>
          </m:sSubPr>
          <m:e>
            <m:r>
              <w:rPr>
                <w:rFonts w:ascii="Cambria Math" w:hAnsi="Cambria Math"/>
              </w:rPr>
              <m:t>P</m:t>
            </m:r>
          </m:e>
          <m:sub>
            <m:r>
              <m:rPr>
                <m:sty m:val="p"/>
              </m:rPr>
              <w:rPr>
                <w:rFonts w:ascii="Cambria Math" w:hAnsi="Cambria Math"/>
              </w:rPr>
              <m:t>ck</m:t>
            </m:r>
          </m:sub>
        </m:sSub>
      </m:oMath>
      <w:r w:rsidR="00B7657B" w:rsidRPr="00515102">
        <w:t xml:space="preserve"> funkcija obremenitve; </w:t>
      </w:r>
      <m:oMath>
        <m:sSub>
          <m:sSubPr>
            <m:ctrlPr>
              <w:rPr>
                <w:rFonts w:ascii="Cambria Math" w:hAnsi="Cambria Math"/>
              </w:rPr>
            </m:ctrlPr>
          </m:sSubPr>
          <m:e>
            <m:r>
              <w:rPr>
                <w:rFonts w:ascii="Cambria Math" w:hAnsi="Cambria Math"/>
              </w:rPr>
              <m:t>P</m:t>
            </m:r>
          </m:e>
          <m:sub>
            <m:r>
              <m:rPr>
                <m:sty m:val="p"/>
              </m:rPr>
              <w:rPr>
                <w:rFonts w:ascii="Cambria Math" w:hAnsi="Cambria Math"/>
              </w:rPr>
              <m:t>ck</m:t>
            </m:r>
          </m:sub>
        </m:sSub>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PEI</m:t>
                </m:r>
              </m:sub>
            </m:sSub>
          </m:e>
        </m:d>
      </m:oMath>
      <w:r w:rsidR="00B7657B" w:rsidRPr="00515102">
        <w:t xml:space="preserve"> izpeljana iz meritev moči, ki jo odvzameta motor ventilatorja in motor črpalke za tekočino, za preizkus tipa (za hladilne sisteme ONAN in ONAN</w:t>
      </w:r>
      <w:r w:rsidR="00A21D88">
        <w:t xml:space="preserve"> </w:t>
      </w:r>
      <w:r w:rsidR="00B7657B" w:rsidRPr="00515102">
        <w:t>/</w:t>
      </w:r>
      <w:r w:rsidR="00A21D88">
        <w:t xml:space="preserve"> </w:t>
      </w:r>
      <w:r w:rsidR="00B7657B" w:rsidRPr="00515102">
        <w:t xml:space="preserve">ONAF je </w:t>
      </w:r>
      <m:oMath>
        <m:sSub>
          <m:sSubPr>
            <m:ctrlPr>
              <w:rPr>
                <w:rFonts w:ascii="Cambria Math" w:hAnsi="Cambria Math"/>
              </w:rPr>
            </m:ctrlPr>
          </m:sSubPr>
          <m:e>
            <m:r>
              <w:rPr>
                <w:rFonts w:ascii="Cambria Math" w:hAnsi="Cambria Math"/>
              </w:rPr>
              <m:t>P</m:t>
            </m:r>
          </m:e>
          <m:sub>
            <m:r>
              <m:rPr>
                <m:sty m:val="p"/>
              </m:rPr>
              <w:rPr>
                <w:rFonts w:ascii="Cambria Math" w:hAnsi="Cambria Math"/>
              </w:rPr>
              <m:t>ck</m:t>
            </m:r>
          </m:sub>
        </m:sSub>
      </m:oMath>
      <w:r w:rsidR="00B7657B" w:rsidRPr="00515102">
        <w:t> vedno nič);</w:t>
      </w:r>
    </w:p>
    <w:p w14:paraId="5622BC68" w14:textId="7B13A896" w:rsidR="00B7657B" w:rsidRPr="00515102" w:rsidRDefault="00114B78" w:rsidP="002F2D23">
      <w:pPr>
        <w:tabs>
          <w:tab w:val="left" w:pos="623"/>
        </w:tabs>
        <w:ind w:left="993" w:hanging="993"/>
      </w:pPr>
      <m:oMath>
        <m:sSub>
          <m:sSubPr>
            <m:ctrlPr>
              <w:rPr>
                <w:rFonts w:ascii="Cambria Math" w:hAnsi="Cambria Math"/>
                <w:i/>
              </w:rPr>
            </m:ctrlPr>
          </m:sSubPr>
          <m:e>
            <m:r>
              <w:rPr>
                <w:rFonts w:ascii="Cambria Math" w:hAnsi="Cambria Math"/>
              </w:rPr>
              <m:t>P</m:t>
            </m:r>
          </m:e>
          <m:sub>
            <m:r>
              <m:rPr>
                <m:sty m:val="p"/>
              </m:rPr>
              <w:rPr>
                <w:rFonts w:ascii="Cambria Math" w:hAnsi="Cambria Math"/>
              </w:rPr>
              <m:t>k</m:t>
            </m:r>
          </m:sub>
        </m:sSub>
      </m:oMath>
      <w:r w:rsidR="00B7657B" w:rsidRPr="00515102">
        <w:tab/>
      </w:r>
      <w:r w:rsidR="00B7657B">
        <w:tab/>
      </w:r>
      <w:r w:rsidR="00B7657B" w:rsidRPr="00515102">
        <w:t>izmerjena kratkostična izguba pri nazivnem toku in nazivni frekvenci na odcepu, na katerega se nanašajo nazivne vrednosti, popravljene na referenčno temperaturo;</w:t>
      </w:r>
    </w:p>
    <w:p w14:paraId="0DA2BB8C" w14:textId="48CB0C50" w:rsidR="00B7657B" w:rsidRPr="00515102" w:rsidRDefault="00114B78" w:rsidP="00B7657B">
      <w:pPr>
        <w:tabs>
          <w:tab w:val="left" w:pos="623"/>
        </w:tabs>
        <w:ind w:left="993" w:hanging="993"/>
        <w:jc w:val="left"/>
      </w:pPr>
      <m:oMath>
        <m:sSub>
          <m:sSubPr>
            <m:ctrlPr>
              <w:rPr>
                <w:rFonts w:ascii="Cambria Math" w:hAnsi="Cambria Math"/>
                <w:i/>
              </w:rPr>
            </m:ctrlPr>
          </m:sSubPr>
          <m:e>
            <m:r>
              <w:rPr>
                <w:rFonts w:ascii="Cambria Math" w:hAnsi="Cambria Math"/>
              </w:rPr>
              <m:t>S</m:t>
            </m:r>
          </m:e>
          <m:sub>
            <m:r>
              <m:rPr>
                <m:sty m:val="p"/>
              </m:rPr>
              <w:rPr>
                <w:rFonts w:ascii="Cambria Math" w:hAnsi="Cambria Math"/>
              </w:rPr>
              <m:t>r</m:t>
            </m:r>
          </m:sub>
        </m:sSub>
      </m:oMath>
      <w:r w:rsidR="00B7657B" w:rsidRPr="00515102">
        <w:tab/>
      </w:r>
      <w:r w:rsidR="00B7657B">
        <w:tab/>
      </w:r>
      <w:r w:rsidR="00B7657B" w:rsidRPr="00515102">
        <w:t xml:space="preserve">nazivna moč transformatorja ali </w:t>
      </w:r>
      <w:proofErr w:type="spellStart"/>
      <w:r w:rsidR="00B7657B" w:rsidRPr="00515102">
        <w:t>avtotransformatorja</w:t>
      </w:r>
      <w:proofErr w:type="spellEnd"/>
      <w:r w:rsidR="00B7657B" w:rsidRPr="00515102">
        <w:t xml:space="preserve">, na kateri temelji </w:t>
      </w:r>
      <m:oMath>
        <m:sSub>
          <m:sSubPr>
            <m:ctrlPr>
              <w:rPr>
                <w:rFonts w:ascii="Cambria Math" w:hAnsi="Cambria Math"/>
                <w:i/>
              </w:rPr>
            </m:ctrlPr>
          </m:sSubPr>
          <m:e>
            <m:r>
              <w:rPr>
                <w:rFonts w:ascii="Cambria Math" w:hAnsi="Cambria Math"/>
              </w:rPr>
              <m:t>P</m:t>
            </m:r>
          </m:e>
          <m:sub>
            <m:r>
              <m:rPr>
                <m:sty m:val="p"/>
              </m:rPr>
              <w:rPr>
                <w:rFonts w:ascii="Cambria Math" w:hAnsi="Cambria Math"/>
              </w:rPr>
              <m:t>k</m:t>
            </m:r>
          </m:sub>
        </m:sSub>
      </m:oMath>
      <w:r w:rsidR="00B7657B" w:rsidRPr="00515102">
        <w:t>;</w:t>
      </w:r>
    </w:p>
    <w:p w14:paraId="3701B490" w14:textId="4EBB98D2" w:rsidR="00B7657B" w:rsidRPr="00515102" w:rsidRDefault="00114B78" w:rsidP="00B7657B">
      <w:pPr>
        <w:tabs>
          <w:tab w:val="left" w:pos="623"/>
        </w:tabs>
        <w:ind w:left="993" w:hanging="993"/>
        <w:jc w:val="left"/>
      </w:pPr>
      <m:oMath>
        <m:sSub>
          <m:sSubPr>
            <m:ctrlPr>
              <w:rPr>
                <w:rFonts w:ascii="Cambria Math" w:hAnsi="Cambria Math"/>
                <w:i/>
              </w:rPr>
            </m:ctrlPr>
          </m:sSubPr>
          <m:e>
            <m:r>
              <w:rPr>
                <w:rFonts w:ascii="Cambria Math" w:hAnsi="Cambria Math"/>
              </w:rPr>
              <m:t>k</m:t>
            </m:r>
          </m:e>
          <m:sub>
            <m:r>
              <m:rPr>
                <m:sty m:val="p"/>
              </m:rPr>
              <w:rPr>
                <w:rFonts w:ascii="Cambria Math" w:hAnsi="Cambria Math"/>
              </w:rPr>
              <m:t>PEI</m:t>
            </m:r>
          </m:sub>
        </m:sSub>
      </m:oMath>
      <w:r w:rsidR="00B7657B" w:rsidRPr="00515102">
        <w:tab/>
      </w:r>
      <w:r w:rsidR="00B7657B">
        <w:tab/>
      </w:r>
      <w:r w:rsidR="00B7657B" w:rsidRPr="00515102">
        <w:t>faktor obremenitve, pri kateri se pojavi indeks konične učinkovitosti.</w:t>
      </w:r>
    </w:p>
    <w:p w14:paraId="728D6ED3" w14:textId="77777777" w:rsidR="00D44B20" w:rsidRDefault="00D44B20" w:rsidP="001A1EC9"/>
    <w:p w14:paraId="206B5C52" w14:textId="6B04A654" w:rsidR="001A1EC9" w:rsidRDefault="001A1EC9" w:rsidP="001A1EC9">
      <w:pPr>
        <w:pStyle w:val="Napis"/>
        <w:jc w:val="left"/>
      </w:pPr>
      <w:bookmarkStart w:id="125" w:name="_Toc189737496"/>
      <w:r>
        <w:t xml:space="preserve">Tabela </w:t>
      </w:r>
      <w:r w:rsidR="001118DB">
        <w:fldChar w:fldCharType="begin"/>
      </w:r>
      <w:r w:rsidR="001118DB">
        <w:instrText xml:space="preserve"> SEQ Tabela \* ARABIC </w:instrText>
      </w:r>
      <w:r w:rsidR="001118DB">
        <w:fldChar w:fldCharType="separate"/>
      </w:r>
      <w:r w:rsidR="001118DB">
        <w:rPr>
          <w:noProof/>
        </w:rPr>
        <w:t>4</w:t>
      </w:r>
      <w:r w:rsidR="001118DB">
        <w:rPr>
          <w:noProof/>
        </w:rPr>
        <w:fldChar w:fldCharType="end"/>
      </w:r>
      <w:r>
        <w:t>:</w:t>
      </w:r>
      <w:r w:rsidR="002F2D23">
        <w:tab/>
      </w:r>
      <w:r w:rsidR="00D44B20">
        <w:t>Minimalni indeks konične učinkovitosti za velike transformatorje potopljene v tekočino</w:t>
      </w:r>
      <w:r w:rsidR="00DB41C8">
        <w:t xml:space="preserve"> po tabeli I.7</w:t>
      </w:r>
      <w:r w:rsidR="001431CE">
        <w:t xml:space="preserve"> </w:t>
      </w:r>
      <w:r w:rsidR="001431CE" w:rsidRPr="001431CE">
        <w:t>uredbe [2.1.4]</w:t>
      </w:r>
      <w:bookmarkEnd w:id="125"/>
    </w:p>
    <w:tbl>
      <w:tblPr>
        <w:tblStyle w:val="TIPIZACIJA"/>
        <w:tblW w:w="0" w:type="auto"/>
        <w:jc w:val="center"/>
        <w:tblLook w:val="04A0" w:firstRow="1" w:lastRow="0" w:firstColumn="1" w:lastColumn="0" w:noHBand="0" w:noVBand="1"/>
      </w:tblPr>
      <w:tblGrid>
        <w:gridCol w:w="1842"/>
        <w:gridCol w:w="1843"/>
      </w:tblGrid>
      <w:tr w:rsidR="00316754" w14:paraId="4721F55B" w14:textId="77777777" w:rsidTr="00316754">
        <w:trPr>
          <w:cnfStyle w:val="100000000000" w:firstRow="1" w:lastRow="0" w:firstColumn="0" w:lastColumn="0" w:oddVBand="0" w:evenVBand="0" w:oddHBand="0" w:evenHBand="0" w:firstRowFirstColumn="0" w:firstRowLastColumn="0" w:lastRowFirstColumn="0" w:lastRowLastColumn="0"/>
          <w:trHeight w:hRule="exact" w:val="510"/>
          <w:jc w:val="center"/>
        </w:trPr>
        <w:tc>
          <w:tcPr>
            <w:cnfStyle w:val="001000000000" w:firstRow="0" w:lastRow="0" w:firstColumn="1" w:lastColumn="0" w:oddVBand="0" w:evenVBand="0" w:oddHBand="0" w:evenHBand="0" w:firstRowFirstColumn="0" w:firstRowLastColumn="0" w:lastRowFirstColumn="0" w:lastRowLastColumn="0"/>
            <w:tcW w:w="1842" w:type="dxa"/>
          </w:tcPr>
          <w:p w14:paraId="3AA7EE5D" w14:textId="083D0F30" w:rsidR="00316754" w:rsidRDefault="00316754" w:rsidP="00316754">
            <w:pPr>
              <w:spacing w:after="0" w:line="240" w:lineRule="auto"/>
              <w:jc w:val="center"/>
            </w:pPr>
            <w:r>
              <w:t xml:space="preserve">Nazivna moč </w:t>
            </w:r>
            <w:proofErr w:type="spellStart"/>
            <w:r>
              <w:t>Tr</w:t>
            </w:r>
            <w:proofErr w:type="spellEnd"/>
          </w:p>
          <w:p w14:paraId="51C18523" w14:textId="57703F66" w:rsidR="00316754" w:rsidRDefault="00316754" w:rsidP="00316754">
            <w:pPr>
              <w:jc w:val="center"/>
            </w:pPr>
            <w:r w:rsidRPr="00A62E2E">
              <w:rPr>
                <w:sz w:val="18"/>
                <w:szCs w:val="20"/>
              </w:rPr>
              <w:t>[MVA]</w:t>
            </w:r>
          </w:p>
        </w:tc>
        <w:tc>
          <w:tcPr>
            <w:tcW w:w="1843" w:type="dxa"/>
          </w:tcPr>
          <w:p w14:paraId="081D7745" w14:textId="5DFB0880" w:rsidR="00316754" w:rsidRDefault="002A7530" w:rsidP="00316754">
            <w:pPr>
              <w:jc w:val="center"/>
              <w:cnfStyle w:val="100000000000" w:firstRow="1" w:lastRow="0" w:firstColumn="0" w:lastColumn="0" w:oddVBand="0" w:evenVBand="0" w:oddHBand="0" w:evenHBand="0" w:firstRowFirstColumn="0" w:firstRowLastColumn="0" w:lastRowFirstColumn="0" w:lastRowLastColumn="0"/>
            </w:pPr>
            <m:oMathPara>
              <m:oMath>
                <m:r>
                  <w:rPr>
                    <w:rFonts w:ascii="Cambria Math" w:hAnsi="Cambria Math"/>
                  </w:rPr>
                  <m:t>PEI</m:t>
                </m:r>
              </m:oMath>
            </m:oMathPara>
          </w:p>
        </w:tc>
      </w:tr>
      <w:tr w:rsidR="00316754" w14:paraId="5716D31E" w14:textId="77777777" w:rsidTr="0031675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842" w:type="dxa"/>
          </w:tcPr>
          <w:p w14:paraId="7CCE907A" w14:textId="77777777" w:rsidR="00316754" w:rsidRDefault="00316754" w:rsidP="00316754">
            <w:pPr>
              <w:jc w:val="center"/>
            </w:pPr>
            <w:r>
              <w:t>20</w:t>
            </w:r>
          </w:p>
        </w:tc>
        <w:tc>
          <w:tcPr>
            <w:tcW w:w="1843" w:type="dxa"/>
          </w:tcPr>
          <w:p w14:paraId="1B899228" w14:textId="31BC26EA" w:rsidR="00316754" w:rsidRDefault="00316754" w:rsidP="00316754">
            <w:pPr>
              <w:jc w:val="center"/>
              <w:cnfStyle w:val="000000100000" w:firstRow="0" w:lastRow="0" w:firstColumn="0" w:lastColumn="0" w:oddVBand="0" w:evenVBand="0" w:oddHBand="1" w:evenHBand="0" w:firstRowFirstColumn="0" w:firstRowLastColumn="0" w:lastRowFirstColumn="0" w:lastRowLastColumn="0"/>
            </w:pPr>
            <w:r>
              <w:t>99,684</w:t>
            </w:r>
          </w:p>
        </w:tc>
      </w:tr>
      <w:tr w:rsidR="00316754" w14:paraId="60B68604" w14:textId="77777777" w:rsidTr="00316754">
        <w:trPr>
          <w:cnfStyle w:val="000000010000" w:firstRow="0" w:lastRow="0" w:firstColumn="0" w:lastColumn="0" w:oddVBand="0" w:evenVBand="0" w:oddHBand="0" w:evenHBand="1"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842" w:type="dxa"/>
          </w:tcPr>
          <w:p w14:paraId="21AE18C4" w14:textId="77777777" w:rsidR="00316754" w:rsidRDefault="00316754" w:rsidP="00316754">
            <w:pPr>
              <w:jc w:val="center"/>
            </w:pPr>
            <w:r>
              <w:t>31,5</w:t>
            </w:r>
          </w:p>
        </w:tc>
        <w:tc>
          <w:tcPr>
            <w:tcW w:w="1843" w:type="dxa"/>
          </w:tcPr>
          <w:p w14:paraId="2EF8DC23" w14:textId="3F903213" w:rsidR="00316754" w:rsidRDefault="00316754" w:rsidP="00316754">
            <w:pPr>
              <w:jc w:val="center"/>
              <w:cnfStyle w:val="000000010000" w:firstRow="0" w:lastRow="0" w:firstColumn="0" w:lastColumn="0" w:oddVBand="0" w:evenVBand="0" w:oddHBand="0" w:evenHBand="1" w:firstRowFirstColumn="0" w:firstRowLastColumn="0" w:lastRowFirstColumn="0" w:lastRowLastColumn="0"/>
            </w:pPr>
            <w:r>
              <w:t>99,712</w:t>
            </w:r>
          </w:p>
        </w:tc>
      </w:tr>
      <w:tr w:rsidR="00316754" w14:paraId="61151739" w14:textId="77777777" w:rsidTr="00316754">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1842" w:type="dxa"/>
          </w:tcPr>
          <w:p w14:paraId="5540203E" w14:textId="77777777" w:rsidR="00316754" w:rsidRDefault="00316754" w:rsidP="00316754">
            <w:pPr>
              <w:jc w:val="center"/>
            </w:pPr>
            <w:r>
              <w:t>40</w:t>
            </w:r>
          </w:p>
        </w:tc>
        <w:tc>
          <w:tcPr>
            <w:tcW w:w="1843" w:type="dxa"/>
          </w:tcPr>
          <w:p w14:paraId="1821CDBB" w14:textId="4B4A08AA" w:rsidR="00316754" w:rsidRDefault="00316754" w:rsidP="00316754">
            <w:pPr>
              <w:jc w:val="center"/>
              <w:cnfStyle w:val="000000100000" w:firstRow="0" w:lastRow="0" w:firstColumn="0" w:lastColumn="0" w:oddVBand="0" w:evenVBand="0" w:oddHBand="1" w:evenHBand="0" w:firstRowFirstColumn="0" w:firstRowLastColumn="0" w:lastRowFirstColumn="0" w:lastRowLastColumn="0"/>
            </w:pPr>
            <w:r>
              <w:t>99,724</w:t>
            </w:r>
          </w:p>
        </w:tc>
      </w:tr>
    </w:tbl>
    <w:p w14:paraId="026C2B18" w14:textId="77777777" w:rsidR="00515102" w:rsidRDefault="00515102" w:rsidP="001A1EC9"/>
    <w:p w14:paraId="3D0A7792" w14:textId="77777777" w:rsidR="00231744" w:rsidRDefault="00231744" w:rsidP="001A1EC9"/>
    <w:p w14:paraId="0C3304AB" w14:textId="77777777" w:rsidR="00231744" w:rsidRDefault="00231744" w:rsidP="001A1EC9"/>
    <w:p w14:paraId="66D9D504" w14:textId="62E72123" w:rsidR="00763605" w:rsidRPr="001F3983" w:rsidRDefault="00763605" w:rsidP="00763605">
      <w:pPr>
        <w:pStyle w:val="Napis"/>
        <w:jc w:val="left"/>
      </w:pPr>
      <w:bookmarkStart w:id="126" w:name="_Toc189737497"/>
      <w:r>
        <w:t xml:space="preserve">Tabela </w:t>
      </w:r>
      <w:r>
        <w:fldChar w:fldCharType="begin"/>
      </w:r>
      <w:r>
        <w:instrText xml:space="preserve"> SEQ Tabela \* ARABIC </w:instrText>
      </w:r>
      <w:r>
        <w:fldChar w:fldCharType="separate"/>
      </w:r>
      <w:r w:rsidR="001118DB">
        <w:rPr>
          <w:noProof/>
        </w:rPr>
        <w:t>5</w:t>
      </w:r>
      <w:r>
        <w:rPr>
          <w:noProof/>
        </w:rPr>
        <w:fldChar w:fldCharType="end"/>
      </w:r>
      <w:r>
        <w:t>:</w:t>
      </w:r>
      <w:r w:rsidR="008B0FF2">
        <w:tab/>
      </w:r>
      <w:r>
        <w:t xml:space="preserve">Informativne izgube na transformatorjih nazivne moči </w:t>
      </w:r>
      <w:r w:rsidR="00C85B4A">
        <w:t>2</w:t>
      </w:r>
      <w:r>
        <w:t>0 MVA:</w:t>
      </w:r>
      <w:bookmarkEnd w:id="126"/>
    </w:p>
    <w:tbl>
      <w:tblPr>
        <w:tblStyle w:val="TIPIZACIJA"/>
        <w:tblW w:w="5000" w:type="pct"/>
        <w:tblLook w:val="0620" w:firstRow="1" w:lastRow="0" w:firstColumn="0" w:lastColumn="0" w:noHBand="1" w:noVBand="1"/>
      </w:tblPr>
      <w:tblGrid>
        <w:gridCol w:w="1958"/>
        <w:gridCol w:w="1957"/>
        <w:gridCol w:w="1957"/>
        <w:gridCol w:w="1957"/>
        <w:gridCol w:w="1957"/>
      </w:tblGrid>
      <w:tr w:rsidR="00763605" w:rsidRPr="00F368C2" w14:paraId="272CAC8A" w14:textId="77777777" w:rsidTr="00114B78">
        <w:trPr>
          <w:cnfStyle w:val="100000000000" w:firstRow="1" w:lastRow="0" w:firstColumn="0" w:lastColumn="0" w:oddVBand="0" w:evenVBand="0" w:oddHBand="0" w:evenHBand="0" w:firstRowFirstColumn="0" w:firstRowLastColumn="0" w:lastRowFirstColumn="0" w:lastRowLastColumn="0"/>
        </w:trPr>
        <w:tc>
          <w:tcPr>
            <w:tcW w:w="1000" w:type="pct"/>
          </w:tcPr>
          <w:p w14:paraId="4DCDD69D" w14:textId="77777777" w:rsidR="00763605" w:rsidRPr="00F368C2" w:rsidRDefault="00763605" w:rsidP="00114B78">
            <w:pPr>
              <w:tabs>
                <w:tab w:val="left" w:pos="360"/>
              </w:tabs>
              <w:spacing w:after="0" w:line="240" w:lineRule="auto"/>
              <w:jc w:val="center"/>
              <w:rPr>
                <w:szCs w:val="20"/>
              </w:rPr>
            </w:pPr>
            <w:r w:rsidRPr="00F368C2">
              <w:rPr>
                <w:szCs w:val="20"/>
              </w:rPr>
              <w:t>Stopnja</w:t>
            </w:r>
          </w:p>
        </w:tc>
        <w:tc>
          <w:tcPr>
            <w:tcW w:w="1000" w:type="pct"/>
          </w:tcPr>
          <w:p w14:paraId="6CAF2EE8" w14:textId="77777777" w:rsidR="00763605" w:rsidRPr="00F368C2" w:rsidRDefault="00763605" w:rsidP="00114B78">
            <w:pPr>
              <w:tabs>
                <w:tab w:val="left" w:pos="360"/>
              </w:tabs>
              <w:spacing w:after="0" w:line="240" w:lineRule="auto"/>
              <w:jc w:val="center"/>
              <w:rPr>
                <w:szCs w:val="20"/>
              </w:rPr>
            </w:pPr>
            <w:r>
              <w:rPr>
                <w:szCs w:val="20"/>
              </w:rPr>
              <w:t>Nazivna m</w:t>
            </w:r>
            <w:r w:rsidRPr="00F368C2">
              <w:rPr>
                <w:szCs w:val="20"/>
              </w:rPr>
              <w:t xml:space="preserve">oč </w:t>
            </w:r>
            <w:proofErr w:type="spellStart"/>
            <w:r w:rsidRPr="00F368C2">
              <w:rPr>
                <w:szCs w:val="20"/>
              </w:rPr>
              <w:t>transf</w:t>
            </w:r>
            <w:proofErr w:type="spellEnd"/>
            <w:r w:rsidRPr="00F368C2">
              <w:rPr>
                <w:szCs w:val="20"/>
              </w:rPr>
              <w:t>.</w:t>
            </w:r>
            <w:r w:rsidRPr="00F368C2">
              <w:rPr>
                <w:szCs w:val="20"/>
              </w:rPr>
              <w:br/>
            </w:r>
            <w:r w:rsidRPr="00F368C2">
              <w:rPr>
                <w:sz w:val="18"/>
                <w:szCs w:val="18"/>
              </w:rPr>
              <w:t>[MVA]</w:t>
            </w:r>
          </w:p>
        </w:tc>
        <w:tc>
          <w:tcPr>
            <w:tcW w:w="1000" w:type="pct"/>
          </w:tcPr>
          <w:p w14:paraId="17A76D60" w14:textId="77777777" w:rsidR="00763605" w:rsidRPr="00F368C2" w:rsidRDefault="00763605" w:rsidP="00114B78">
            <w:pPr>
              <w:tabs>
                <w:tab w:val="left" w:pos="360"/>
              </w:tabs>
              <w:spacing w:after="0" w:line="240" w:lineRule="auto"/>
              <w:jc w:val="center"/>
              <w:rPr>
                <w:szCs w:val="20"/>
              </w:rPr>
            </w:pPr>
            <w:proofErr w:type="spellStart"/>
            <w:r w:rsidRPr="004B40E0">
              <w:rPr>
                <w:i/>
                <w:iCs/>
                <w:szCs w:val="20"/>
              </w:rPr>
              <w:t>P</w:t>
            </w:r>
            <w:r w:rsidRPr="00F368C2">
              <w:rPr>
                <w:szCs w:val="20"/>
                <w:vertAlign w:val="subscript"/>
              </w:rPr>
              <w:t>Fe</w:t>
            </w:r>
            <w:proofErr w:type="spellEnd"/>
            <w:r w:rsidRPr="00F368C2">
              <w:rPr>
                <w:szCs w:val="20"/>
              </w:rPr>
              <w:br/>
            </w:r>
            <w:r w:rsidRPr="00F368C2">
              <w:rPr>
                <w:sz w:val="18"/>
                <w:szCs w:val="18"/>
              </w:rPr>
              <w:t>[kW]</w:t>
            </w:r>
          </w:p>
        </w:tc>
        <w:tc>
          <w:tcPr>
            <w:tcW w:w="1000" w:type="pct"/>
          </w:tcPr>
          <w:p w14:paraId="0D1BAF5B" w14:textId="77777777" w:rsidR="00763605" w:rsidRPr="00F368C2" w:rsidRDefault="00763605" w:rsidP="00114B78">
            <w:pPr>
              <w:tabs>
                <w:tab w:val="left" w:pos="360"/>
              </w:tabs>
              <w:spacing w:after="0" w:line="240" w:lineRule="auto"/>
              <w:ind w:firstLine="35"/>
              <w:jc w:val="center"/>
              <w:rPr>
                <w:szCs w:val="20"/>
              </w:rPr>
            </w:pPr>
            <w:proofErr w:type="spellStart"/>
            <w:r w:rsidRPr="004B40E0">
              <w:rPr>
                <w:i/>
                <w:iCs/>
                <w:szCs w:val="20"/>
              </w:rPr>
              <w:t>P</w:t>
            </w:r>
            <w:r w:rsidRPr="00F368C2">
              <w:rPr>
                <w:szCs w:val="20"/>
                <w:vertAlign w:val="subscript"/>
              </w:rPr>
              <w:t>Cu</w:t>
            </w:r>
            <w:proofErr w:type="spellEnd"/>
            <w:r w:rsidRPr="00F368C2">
              <w:rPr>
                <w:szCs w:val="20"/>
              </w:rPr>
              <w:br/>
            </w:r>
            <w:r w:rsidRPr="00F368C2">
              <w:rPr>
                <w:sz w:val="18"/>
                <w:szCs w:val="18"/>
              </w:rPr>
              <w:t>[kW]</w:t>
            </w:r>
          </w:p>
        </w:tc>
        <w:tc>
          <w:tcPr>
            <w:tcW w:w="1000" w:type="pct"/>
          </w:tcPr>
          <w:p w14:paraId="7A22E15D" w14:textId="77777777" w:rsidR="00763605" w:rsidRPr="00F368C2" w:rsidRDefault="00763605" w:rsidP="00114B78">
            <w:pPr>
              <w:tabs>
                <w:tab w:val="left" w:pos="360"/>
              </w:tabs>
              <w:spacing w:after="0" w:line="240" w:lineRule="auto"/>
              <w:jc w:val="center"/>
              <w:rPr>
                <w:szCs w:val="20"/>
              </w:rPr>
            </w:pPr>
            <w:proofErr w:type="spellStart"/>
            <w:r w:rsidRPr="004B40E0">
              <w:rPr>
                <w:i/>
                <w:iCs/>
                <w:szCs w:val="20"/>
              </w:rPr>
              <w:t>P</w:t>
            </w:r>
            <w:r w:rsidRPr="00F368C2">
              <w:rPr>
                <w:szCs w:val="20"/>
                <w:vertAlign w:val="subscript"/>
              </w:rPr>
              <w:t>Fe</w:t>
            </w:r>
            <w:r w:rsidRPr="00F368C2">
              <w:rPr>
                <w:szCs w:val="20"/>
              </w:rPr>
              <w:t>+</w:t>
            </w:r>
            <w:r w:rsidRPr="004B40E0">
              <w:rPr>
                <w:i/>
                <w:iCs/>
                <w:szCs w:val="20"/>
              </w:rPr>
              <w:t>P</w:t>
            </w:r>
            <w:r w:rsidRPr="00F368C2">
              <w:rPr>
                <w:szCs w:val="20"/>
                <w:vertAlign w:val="subscript"/>
              </w:rPr>
              <w:t>Cu</w:t>
            </w:r>
            <w:proofErr w:type="spellEnd"/>
            <w:r w:rsidRPr="00F368C2">
              <w:rPr>
                <w:szCs w:val="20"/>
              </w:rPr>
              <w:br/>
            </w:r>
            <w:r w:rsidRPr="00F368C2">
              <w:rPr>
                <w:sz w:val="18"/>
                <w:szCs w:val="18"/>
              </w:rPr>
              <w:t>[kW]</w:t>
            </w:r>
          </w:p>
        </w:tc>
      </w:tr>
      <w:tr w:rsidR="00763605" w:rsidRPr="00F368C2" w14:paraId="1B5EA8D3" w14:textId="77777777" w:rsidTr="00114B78">
        <w:tc>
          <w:tcPr>
            <w:tcW w:w="1000" w:type="pct"/>
          </w:tcPr>
          <w:p w14:paraId="77E3F86E" w14:textId="77777777" w:rsidR="00763605" w:rsidRPr="00F368C2" w:rsidRDefault="00763605" w:rsidP="00114B78">
            <w:pPr>
              <w:tabs>
                <w:tab w:val="left" w:pos="360"/>
              </w:tabs>
              <w:spacing w:after="0" w:line="240" w:lineRule="auto"/>
              <w:jc w:val="center"/>
              <w:rPr>
                <w:szCs w:val="20"/>
              </w:rPr>
            </w:pPr>
            <w:r w:rsidRPr="00F368C2">
              <w:rPr>
                <w:szCs w:val="20"/>
              </w:rPr>
              <w:t>1</w:t>
            </w:r>
          </w:p>
        </w:tc>
        <w:tc>
          <w:tcPr>
            <w:tcW w:w="1000" w:type="pct"/>
            <w:vMerge w:val="restart"/>
          </w:tcPr>
          <w:p w14:paraId="7FBE8D0B" w14:textId="11464399" w:rsidR="00763605" w:rsidRPr="00F368C2" w:rsidRDefault="00231744" w:rsidP="00114B78">
            <w:pPr>
              <w:tabs>
                <w:tab w:val="left" w:pos="360"/>
              </w:tabs>
              <w:spacing w:after="0" w:line="240" w:lineRule="auto"/>
              <w:jc w:val="center"/>
              <w:rPr>
                <w:szCs w:val="20"/>
              </w:rPr>
            </w:pPr>
            <w:r>
              <w:rPr>
                <w:szCs w:val="20"/>
              </w:rPr>
              <w:t>20</w:t>
            </w:r>
          </w:p>
        </w:tc>
        <w:tc>
          <w:tcPr>
            <w:tcW w:w="1000" w:type="pct"/>
            <w:vMerge w:val="restart"/>
          </w:tcPr>
          <w:p w14:paraId="4C35CD37" w14:textId="0E38BA88" w:rsidR="00763605" w:rsidRPr="00F368C2" w:rsidRDefault="005A0E7E" w:rsidP="00114B78">
            <w:pPr>
              <w:tabs>
                <w:tab w:val="left" w:pos="360"/>
              </w:tabs>
              <w:spacing w:after="0" w:line="240" w:lineRule="auto"/>
              <w:jc w:val="center"/>
              <w:rPr>
                <w:szCs w:val="20"/>
              </w:rPr>
            </w:pPr>
            <w:r>
              <w:rPr>
                <w:szCs w:val="20"/>
              </w:rPr>
              <w:t>11</w:t>
            </w:r>
          </w:p>
        </w:tc>
        <w:tc>
          <w:tcPr>
            <w:tcW w:w="1000" w:type="pct"/>
          </w:tcPr>
          <w:p w14:paraId="470E9850" w14:textId="61FB2346" w:rsidR="00763605" w:rsidRPr="00F368C2" w:rsidRDefault="005A0E7E" w:rsidP="00114B78">
            <w:pPr>
              <w:tabs>
                <w:tab w:val="left" w:pos="360"/>
              </w:tabs>
              <w:spacing w:after="0" w:line="240" w:lineRule="auto"/>
              <w:ind w:firstLine="35"/>
              <w:jc w:val="center"/>
              <w:rPr>
                <w:szCs w:val="20"/>
              </w:rPr>
            </w:pPr>
            <w:r>
              <w:rPr>
                <w:szCs w:val="20"/>
              </w:rPr>
              <w:t>80</w:t>
            </w:r>
          </w:p>
        </w:tc>
        <w:tc>
          <w:tcPr>
            <w:tcW w:w="1000" w:type="pct"/>
          </w:tcPr>
          <w:p w14:paraId="15F60D08" w14:textId="7B72E35E" w:rsidR="00763605" w:rsidRPr="00F368C2" w:rsidRDefault="009A6FBC" w:rsidP="00114B78">
            <w:pPr>
              <w:tabs>
                <w:tab w:val="left" w:pos="360"/>
              </w:tabs>
              <w:spacing w:after="0" w:line="240" w:lineRule="auto"/>
              <w:jc w:val="center"/>
              <w:rPr>
                <w:szCs w:val="20"/>
              </w:rPr>
            </w:pPr>
            <w:r>
              <w:rPr>
                <w:szCs w:val="20"/>
              </w:rPr>
              <w:t>91</w:t>
            </w:r>
          </w:p>
        </w:tc>
      </w:tr>
      <w:tr w:rsidR="00763605" w:rsidRPr="00F368C2" w14:paraId="33B0CC47" w14:textId="77777777" w:rsidTr="00114B78">
        <w:tc>
          <w:tcPr>
            <w:tcW w:w="1000" w:type="pct"/>
          </w:tcPr>
          <w:p w14:paraId="197F73FB" w14:textId="77777777" w:rsidR="00763605" w:rsidRPr="00F368C2" w:rsidRDefault="00763605" w:rsidP="00114B78">
            <w:pPr>
              <w:tabs>
                <w:tab w:val="left" w:pos="360"/>
              </w:tabs>
              <w:spacing w:after="0" w:line="240" w:lineRule="auto"/>
              <w:jc w:val="center"/>
              <w:rPr>
                <w:szCs w:val="20"/>
              </w:rPr>
            </w:pPr>
            <w:smartTag w:uri="urn:schemas-microsoft-com:office:smarttags" w:element="metricconverter">
              <w:smartTagPr>
                <w:attr w:name="ProductID" w:val="13 a"/>
              </w:smartTagPr>
              <w:r w:rsidRPr="00F368C2">
                <w:rPr>
                  <w:szCs w:val="20"/>
                </w:rPr>
                <w:t xml:space="preserve">13 </w:t>
              </w:r>
              <w:proofErr w:type="spellStart"/>
              <w:r w:rsidRPr="00F368C2">
                <w:rPr>
                  <w:szCs w:val="20"/>
                </w:rPr>
                <w:t>a</w:t>
              </w:r>
            </w:smartTag>
            <w:r w:rsidRPr="00F368C2">
              <w:rPr>
                <w:szCs w:val="20"/>
              </w:rPr>
              <w:t>,b,c</w:t>
            </w:r>
            <w:proofErr w:type="spellEnd"/>
          </w:p>
        </w:tc>
        <w:tc>
          <w:tcPr>
            <w:tcW w:w="1000" w:type="pct"/>
            <w:vMerge/>
          </w:tcPr>
          <w:p w14:paraId="4991290B" w14:textId="77777777" w:rsidR="00763605" w:rsidRPr="00F368C2" w:rsidRDefault="00763605" w:rsidP="00114B78">
            <w:pPr>
              <w:tabs>
                <w:tab w:val="left" w:pos="360"/>
              </w:tabs>
              <w:spacing w:after="0" w:line="240" w:lineRule="auto"/>
              <w:ind w:firstLine="360"/>
              <w:jc w:val="center"/>
              <w:rPr>
                <w:szCs w:val="20"/>
              </w:rPr>
            </w:pPr>
          </w:p>
        </w:tc>
        <w:tc>
          <w:tcPr>
            <w:tcW w:w="1000" w:type="pct"/>
            <w:vMerge/>
          </w:tcPr>
          <w:p w14:paraId="60E06210" w14:textId="77777777" w:rsidR="00763605" w:rsidRPr="00F368C2" w:rsidRDefault="00763605" w:rsidP="00114B78">
            <w:pPr>
              <w:tabs>
                <w:tab w:val="left" w:pos="360"/>
              </w:tabs>
              <w:spacing w:after="0" w:line="240" w:lineRule="auto"/>
              <w:ind w:firstLine="360"/>
              <w:jc w:val="center"/>
              <w:rPr>
                <w:szCs w:val="20"/>
              </w:rPr>
            </w:pPr>
          </w:p>
        </w:tc>
        <w:tc>
          <w:tcPr>
            <w:tcW w:w="1000" w:type="pct"/>
          </w:tcPr>
          <w:p w14:paraId="1B1EDC34" w14:textId="10B37DB7" w:rsidR="00763605" w:rsidRPr="00F368C2" w:rsidRDefault="005A0E7E" w:rsidP="00114B78">
            <w:pPr>
              <w:tabs>
                <w:tab w:val="left" w:pos="360"/>
              </w:tabs>
              <w:spacing w:after="0" w:line="240" w:lineRule="auto"/>
              <w:ind w:firstLine="35"/>
              <w:jc w:val="center"/>
              <w:rPr>
                <w:szCs w:val="20"/>
              </w:rPr>
            </w:pPr>
            <w:r>
              <w:rPr>
                <w:szCs w:val="20"/>
              </w:rPr>
              <w:t>78</w:t>
            </w:r>
          </w:p>
        </w:tc>
        <w:tc>
          <w:tcPr>
            <w:tcW w:w="1000" w:type="pct"/>
          </w:tcPr>
          <w:p w14:paraId="09F268F2" w14:textId="6A87CC85" w:rsidR="00763605" w:rsidRPr="00F368C2" w:rsidRDefault="009A6FBC" w:rsidP="00114B78">
            <w:pPr>
              <w:tabs>
                <w:tab w:val="left" w:pos="360"/>
              </w:tabs>
              <w:spacing w:after="0" w:line="240" w:lineRule="auto"/>
              <w:jc w:val="center"/>
              <w:rPr>
                <w:szCs w:val="20"/>
              </w:rPr>
            </w:pPr>
            <w:r>
              <w:rPr>
                <w:szCs w:val="20"/>
              </w:rPr>
              <w:t>89</w:t>
            </w:r>
          </w:p>
        </w:tc>
      </w:tr>
      <w:tr w:rsidR="00763605" w:rsidRPr="00F368C2" w14:paraId="247C1394" w14:textId="77777777" w:rsidTr="00114B78">
        <w:tc>
          <w:tcPr>
            <w:tcW w:w="1000" w:type="pct"/>
          </w:tcPr>
          <w:p w14:paraId="20999AC2" w14:textId="77777777" w:rsidR="00763605" w:rsidRPr="00F368C2" w:rsidRDefault="00763605" w:rsidP="00114B78">
            <w:pPr>
              <w:tabs>
                <w:tab w:val="left" w:pos="360"/>
              </w:tabs>
              <w:spacing w:after="0" w:line="240" w:lineRule="auto"/>
              <w:jc w:val="center"/>
              <w:rPr>
                <w:szCs w:val="20"/>
              </w:rPr>
            </w:pPr>
            <w:r w:rsidRPr="00F368C2">
              <w:rPr>
                <w:szCs w:val="20"/>
              </w:rPr>
              <w:t>25</w:t>
            </w:r>
          </w:p>
        </w:tc>
        <w:tc>
          <w:tcPr>
            <w:tcW w:w="1000" w:type="pct"/>
            <w:vMerge/>
          </w:tcPr>
          <w:p w14:paraId="3FD2CB95" w14:textId="77777777" w:rsidR="00763605" w:rsidRPr="00F368C2" w:rsidRDefault="00763605" w:rsidP="00114B78">
            <w:pPr>
              <w:tabs>
                <w:tab w:val="left" w:pos="360"/>
              </w:tabs>
              <w:spacing w:after="0" w:line="240" w:lineRule="auto"/>
              <w:ind w:firstLine="360"/>
              <w:jc w:val="center"/>
              <w:rPr>
                <w:szCs w:val="20"/>
              </w:rPr>
            </w:pPr>
          </w:p>
        </w:tc>
        <w:tc>
          <w:tcPr>
            <w:tcW w:w="1000" w:type="pct"/>
            <w:vMerge/>
          </w:tcPr>
          <w:p w14:paraId="14D8FB6F" w14:textId="77777777" w:rsidR="00763605" w:rsidRPr="00F368C2" w:rsidRDefault="00763605" w:rsidP="00114B78">
            <w:pPr>
              <w:tabs>
                <w:tab w:val="left" w:pos="360"/>
              </w:tabs>
              <w:spacing w:after="0" w:line="240" w:lineRule="auto"/>
              <w:ind w:firstLine="360"/>
              <w:jc w:val="center"/>
              <w:rPr>
                <w:szCs w:val="20"/>
              </w:rPr>
            </w:pPr>
          </w:p>
        </w:tc>
        <w:tc>
          <w:tcPr>
            <w:tcW w:w="1000" w:type="pct"/>
          </w:tcPr>
          <w:p w14:paraId="63327ECE" w14:textId="361ABAE8" w:rsidR="00763605" w:rsidRPr="00F368C2" w:rsidRDefault="005A0E7E" w:rsidP="00114B78">
            <w:pPr>
              <w:tabs>
                <w:tab w:val="left" w:pos="360"/>
              </w:tabs>
              <w:spacing w:after="0" w:line="240" w:lineRule="auto"/>
              <w:ind w:firstLine="35"/>
              <w:jc w:val="center"/>
              <w:rPr>
                <w:szCs w:val="20"/>
              </w:rPr>
            </w:pPr>
            <w:r>
              <w:rPr>
                <w:szCs w:val="20"/>
              </w:rPr>
              <w:t>82</w:t>
            </w:r>
          </w:p>
        </w:tc>
        <w:tc>
          <w:tcPr>
            <w:tcW w:w="1000" w:type="pct"/>
          </w:tcPr>
          <w:p w14:paraId="2337887E" w14:textId="23E7240A" w:rsidR="00763605" w:rsidRPr="00F368C2" w:rsidRDefault="009A6FBC" w:rsidP="00114B78">
            <w:pPr>
              <w:tabs>
                <w:tab w:val="left" w:pos="360"/>
              </w:tabs>
              <w:spacing w:after="0" w:line="240" w:lineRule="auto"/>
              <w:jc w:val="center"/>
              <w:rPr>
                <w:szCs w:val="20"/>
              </w:rPr>
            </w:pPr>
            <w:r>
              <w:rPr>
                <w:szCs w:val="20"/>
              </w:rPr>
              <w:t>93</w:t>
            </w:r>
          </w:p>
        </w:tc>
      </w:tr>
    </w:tbl>
    <w:p w14:paraId="0AB5273D" w14:textId="77777777" w:rsidR="00231744" w:rsidRDefault="00231744" w:rsidP="00515102">
      <w:pPr>
        <w:pStyle w:val="Napis"/>
        <w:ind w:left="0" w:firstLine="0"/>
        <w:jc w:val="left"/>
      </w:pPr>
    </w:p>
    <w:p w14:paraId="7C2EA79B" w14:textId="14D6FB1E" w:rsidR="001A1EC9" w:rsidRPr="001F3983" w:rsidRDefault="001A1EC9" w:rsidP="00515102">
      <w:pPr>
        <w:pStyle w:val="Napis"/>
        <w:ind w:left="0" w:firstLine="0"/>
        <w:jc w:val="left"/>
      </w:pPr>
      <w:bookmarkStart w:id="127" w:name="_Toc189737498"/>
      <w:r>
        <w:t xml:space="preserve">Tabela </w:t>
      </w:r>
      <w:r w:rsidR="001118DB">
        <w:fldChar w:fldCharType="begin"/>
      </w:r>
      <w:r w:rsidR="001118DB">
        <w:instrText xml:space="preserve"> SEQ Tabela \* ARABIC </w:instrText>
      </w:r>
      <w:r w:rsidR="001118DB">
        <w:fldChar w:fldCharType="separate"/>
      </w:r>
      <w:r w:rsidR="001118DB">
        <w:rPr>
          <w:noProof/>
        </w:rPr>
        <w:t>6</w:t>
      </w:r>
      <w:r w:rsidR="001118DB">
        <w:rPr>
          <w:noProof/>
        </w:rPr>
        <w:fldChar w:fldCharType="end"/>
      </w:r>
      <w:r>
        <w:t>:</w:t>
      </w:r>
      <w:r w:rsidR="008B0FF2">
        <w:tab/>
      </w:r>
      <w:r w:rsidR="00316754">
        <w:t>Informativne</w:t>
      </w:r>
      <w:r>
        <w:t xml:space="preserve"> izgub</w:t>
      </w:r>
      <w:r w:rsidR="00316754">
        <w:t>e</w:t>
      </w:r>
      <w:r>
        <w:t xml:space="preserve"> na transformatorjih nazivne moči 31,5 MVA:</w:t>
      </w:r>
      <w:bookmarkEnd w:id="127"/>
    </w:p>
    <w:tbl>
      <w:tblPr>
        <w:tblStyle w:val="TIPIZACIJA"/>
        <w:tblW w:w="5000" w:type="pct"/>
        <w:tblLook w:val="0620" w:firstRow="1" w:lastRow="0" w:firstColumn="0" w:lastColumn="0" w:noHBand="1" w:noVBand="1"/>
      </w:tblPr>
      <w:tblGrid>
        <w:gridCol w:w="1958"/>
        <w:gridCol w:w="1957"/>
        <w:gridCol w:w="1957"/>
        <w:gridCol w:w="1957"/>
        <w:gridCol w:w="1957"/>
      </w:tblGrid>
      <w:tr w:rsidR="001A1EC9" w:rsidRPr="002343B7" w14:paraId="4B01B7EB" w14:textId="77777777" w:rsidTr="00114B78">
        <w:trPr>
          <w:cnfStyle w:val="100000000000" w:firstRow="1" w:lastRow="0" w:firstColumn="0" w:lastColumn="0" w:oddVBand="0" w:evenVBand="0" w:oddHBand="0" w:evenHBand="0" w:firstRowFirstColumn="0" w:firstRowLastColumn="0" w:lastRowFirstColumn="0" w:lastRowLastColumn="0"/>
          <w:cantSplit/>
          <w:trHeight w:hRule="exact" w:val="510"/>
        </w:trPr>
        <w:tc>
          <w:tcPr>
            <w:tcW w:w="1000" w:type="pct"/>
          </w:tcPr>
          <w:p w14:paraId="24E0DDCC" w14:textId="77777777" w:rsidR="001A1EC9" w:rsidRPr="002343B7" w:rsidRDefault="001A1EC9" w:rsidP="00114B78">
            <w:pPr>
              <w:tabs>
                <w:tab w:val="left" w:pos="360"/>
              </w:tabs>
              <w:spacing w:after="0" w:line="240" w:lineRule="auto"/>
              <w:jc w:val="center"/>
              <w:rPr>
                <w:szCs w:val="20"/>
              </w:rPr>
            </w:pPr>
            <w:r w:rsidRPr="002343B7">
              <w:rPr>
                <w:szCs w:val="20"/>
              </w:rPr>
              <w:t>Stopnja</w:t>
            </w:r>
          </w:p>
        </w:tc>
        <w:tc>
          <w:tcPr>
            <w:tcW w:w="1000" w:type="pct"/>
          </w:tcPr>
          <w:p w14:paraId="61A99195" w14:textId="076180D7" w:rsidR="001A1EC9" w:rsidRPr="002343B7" w:rsidRDefault="00F64E49" w:rsidP="00114B78">
            <w:pPr>
              <w:tabs>
                <w:tab w:val="left" w:pos="360"/>
              </w:tabs>
              <w:spacing w:after="0" w:line="240" w:lineRule="auto"/>
              <w:jc w:val="center"/>
              <w:rPr>
                <w:szCs w:val="20"/>
              </w:rPr>
            </w:pPr>
            <w:r>
              <w:rPr>
                <w:szCs w:val="20"/>
              </w:rPr>
              <w:t>Nazivna m</w:t>
            </w:r>
            <w:r w:rsidR="001A1EC9" w:rsidRPr="002343B7">
              <w:rPr>
                <w:szCs w:val="20"/>
              </w:rPr>
              <w:t xml:space="preserve">oč </w:t>
            </w:r>
            <w:proofErr w:type="spellStart"/>
            <w:r w:rsidR="001A1EC9" w:rsidRPr="002343B7">
              <w:rPr>
                <w:szCs w:val="20"/>
              </w:rPr>
              <w:t>transf</w:t>
            </w:r>
            <w:proofErr w:type="spellEnd"/>
            <w:r w:rsidR="001A1EC9" w:rsidRPr="002343B7">
              <w:rPr>
                <w:szCs w:val="20"/>
              </w:rPr>
              <w:t>.</w:t>
            </w:r>
            <w:r w:rsidR="001A1EC9" w:rsidRPr="002343B7">
              <w:rPr>
                <w:szCs w:val="20"/>
              </w:rPr>
              <w:br/>
            </w:r>
            <w:r w:rsidR="001A1EC9" w:rsidRPr="00763EAB">
              <w:rPr>
                <w:sz w:val="18"/>
                <w:szCs w:val="18"/>
              </w:rPr>
              <w:t>[MVA]</w:t>
            </w:r>
          </w:p>
        </w:tc>
        <w:tc>
          <w:tcPr>
            <w:tcW w:w="1000" w:type="pct"/>
          </w:tcPr>
          <w:p w14:paraId="4142DCFE" w14:textId="77777777" w:rsidR="001A1EC9" w:rsidRPr="002343B7" w:rsidRDefault="001A1EC9" w:rsidP="00114B78">
            <w:pPr>
              <w:tabs>
                <w:tab w:val="left" w:pos="360"/>
              </w:tabs>
              <w:spacing w:after="0" w:line="240" w:lineRule="auto"/>
              <w:jc w:val="center"/>
              <w:rPr>
                <w:szCs w:val="20"/>
              </w:rPr>
            </w:pPr>
            <w:proofErr w:type="spellStart"/>
            <w:r w:rsidRPr="004B40E0">
              <w:rPr>
                <w:i/>
                <w:iCs/>
                <w:szCs w:val="20"/>
              </w:rPr>
              <w:t>P</w:t>
            </w:r>
            <w:r w:rsidRPr="002343B7">
              <w:rPr>
                <w:szCs w:val="20"/>
                <w:vertAlign w:val="subscript"/>
              </w:rPr>
              <w:t>Fe</w:t>
            </w:r>
            <w:proofErr w:type="spellEnd"/>
            <w:r w:rsidRPr="002343B7">
              <w:rPr>
                <w:szCs w:val="20"/>
              </w:rPr>
              <w:br/>
            </w:r>
            <w:r w:rsidRPr="00763EAB">
              <w:rPr>
                <w:sz w:val="18"/>
                <w:szCs w:val="18"/>
              </w:rPr>
              <w:t>[kW]</w:t>
            </w:r>
          </w:p>
        </w:tc>
        <w:tc>
          <w:tcPr>
            <w:tcW w:w="1000" w:type="pct"/>
          </w:tcPr>
          <w:p w14:paraId="3D24CA46" w14:textId="77777777" w:rsidR="001A1EC9" w:rsidRPr="002343B7" w:rsidRDefault="001A1EC9" w:rsidP="00114B78">
            <w:pPr>
              <w:tabs>
                <w:tab w:val="left" w:pos="360"/>
              </w:tabs>
              <w:spacing w:after="0" w:line="240" w:lineRule="auto"/>
              <w:ind w:firstLine="35"/>
              <w:jc w:val="center"/>
              <w:rPr>
                <w:szCs w:val="20"/>
              </w:rPr>
            </w:pPr>
            <w:proofErr w:type="spellStart"/>
            <w:r w:rsidRPr="004B40E0">
              <w:rPr>
                <w:i/>
                <w:iCs/>
                <w:szCs w:val="20"/>
              </w:rPr>
              <w:t>P</w:t>
            </w:r>
            <w:r w:rsidRPr="002343B7">
              <w:rPr>
                <w:szCs w:val="20"/>
                <w:vertAlign w:val="subscript"/>
              </w:rPr>
              <w:t>Cu</w:t>
            </w:r>
            <w:proofErr w:type="spellEnd"/>
            <w:r w:rsidRPr="002343B7">
              <w:rPr>
                <w:szCs w:val="20"/>
              </w:rPr>
              <w:br/>
            </w:r>
            <w:r w:rsidRPr="00763EAB">
              <w:rPr>
                <w:sz w:val="18"/>
                <w:szCs w:val="18"/>
              </w:rPr>
              <w:t>[kW]</w:t>
            </w:r>
          </w:p>
        </w:tc>
        <w:tc>
          <w:tcPr>
            <w:tcW w:w="1000" w:type="pct"/>
          </w:tcPr>
          <w:p w14:paraId="4770BCA4" w14:textId="77777777" w:rsidR="001A1EC9" w:rsidRPr="002343B7" w:rsidRDefault="001A1EC9" w:rsidP="00114B78">
            <w:pPr>
              <w:tabs>
                <w:tab w:val="left" w:pos="360"/>
              </w:tabs>
              <w:spacing w:after="0" w:line="240" w:lineRule="auto"/>
              <w:jc w:val="center"/>
              <w:rPr>
                <w:szCs w:val="20"/>
              </w:rPr>
            </w:pPr>
            <w:proofErr w:type="spellStart"/>
            <w:r w:rsidRPr="004B40E0">
              <w:rPr>
                <w:i/>
                <w:iCs/>
                <w:szCs w:val="20"/>
              </w:rPr>
              <w:t>P</w:t>
            </w:r>
            <w:r w:rsidRPr="002343B7">
              <w:rPr>
                <w:szCs w:val="20"/>
                <w:vertAlign w:val="subscript"/>
              </w:rPr>
              <w:t>Fe</w:t>
            </w:r>
            <w:r w:rsidRPr="002343B7">
              <w:rPr>
                <w:szCs w:val="20"/>
              </w:rPr>
              <w:t>+</w:t>
            </w:r>
            <w:r w:rsidRPr="004B40E0">
              <w:rPr>
                <w:i/>
                <w:iCs/>
                <w:szCs w:val="20"/>
              </w:rPr>
              <w:t>P</w:t>
            </w:r>
            <w:r w:rsidRPr="002343B7">
              <w:rPr>
                <w:szCs w:val="20"/>
                <w:vertAlign w:val="subscript"/>
              </w:rPr>
              <w:t>Cu</w:t>
            </w:r>
            <w:proofErr w:type="spellEnd"/>
            <w:r w:rsidRPr="002343B7">
              <w:rPr>
                <w:szCs w:val="20"/>
              </w:rPr>
              <w:br/>
            </w:r>
            <w:r w:rsidRPr="00763EAB">
              <w:rPr>
                <w:sz w:val="18"/>
                <w:szCs w:val="18"/>
              </w:rPr>
              <w:t>[kW]</w:t>
            </w:r>
          </w:p>
        </w:tc>
      </w:tr>
      <w:tr w:rsidR="001A1EC9" w:rsidRPr="002343B7" w14:paraId="609D10C1" w14:textId="77777777" w:rsidTr="00114B78">
        <w:trPr>
          <w:cantSplit/>
          <w:trHeight w:hRule="exact" w:val="284"/>
        </w:trPr>
        <w:tc>
          <w:tcPr>
            <w:tcW w:w="1000" w:type="pct"/>
          </w:tcPr>
          <w:p w14:paraId="1BF99222" w14:textId="77777777" w:rsidR="001A1EC9" w:rsidRPr="002343B7" w:rsidRDefault="001A1EC9" w:rsidP="00114B78">
            <w:pPr>
              <w:tabs>
                <w:tab w:val="left" w:pos="360"/>
              </w:tabs>
              <w:spacing w:after="0" w:line="240" w:lineRule="auto"/>
              <w:jc w:val="center"/>
              <w:rPr>
                <w:szCs w:val="20"/>
              </w:rPr>
            </w:pPr>
            <w:r w:rsidRPr="002343B7">
              <w:rPr>
                <w:szCs w:val="20"/>
              </w:rPr>
              <w:t>1</w:t>
            </w:r>
          </w:p>
        </w:tc>
        <w:tc>
          <w:tcPr>
            <w:tcW w:w="1000" w:type="pct"/>
            <w:vMerge w:val="restart"/>
          </w:tcPr>
          <w:p w14:paraId="5067DB12" w14:textId="77777777" w:rsidR="001A1EC9" w:rsidRPr="002343B7" w:rsidRDefault="001A1EC9" w:rsidP="00114B78">
            <w:pPr>
              <w:tabs>
                <w:tab w:val="left" w:pos="360"/>
              </w:tabs>
              <w:spacing w:after="0" w:line="240" w:lineRule="auto"/>
              <w:jc w:val="center"/>
              <w:rPr>
                <w:szCs w:val="20"/>
              </w:rPr>
            </w:pPr>
            <w:r w:rsidRPr="002343B7">
              <w:rPr>
                <w:szCs w:val="20"/>
              </w:rPr>
              <w:t>31,5</w:t>
            </w:r>
          </w:p>
        </w:tc>
        <w:tc>
          <w:tcPr>
            <w:tcW w:w="1000" w:type="pct"/>
            <w:vMerge w:val="restart"/>
          </w:tcPr>
          <w:p w14:paraId="3B4C2EA3" w14:textId="77777777" w:rsidR="001A1EC9" w:rsidRPr="002343B7" w:rsidRDefault="001A1EC9" w:rsidP="00114B78">
            <w:pPr>
              <w:tabs>
                <w:tab w:val="left" w:pos="360"/>
              </w:tabs>
              <w:spacing w:after="0" w:line="240" w:lineRule="auto"/>
              <w:jc w:val="center"/>
              <w:rPr>
                <w:szCs w:val="20"/>
              </w:rPr>
            </w:pPr>
            <w:r w:rsidRPr="002343B7">
              <w:rPr>
                <w:szCs w:val="20"/>
              </w:rPr>
              <w:t>13</w:t>
            </w:r>
          </w:p>
        </w:tc>
        <w:tc>
          <w:tcPr>
            <w:tcW w:w="1000" w:type="pct"/>
          </w:tcPr>
          <w:p w14:paraId="74A5E8AC" w14:textId="77777777" w:rsidR="001A1EC9" w:rsidRPr="002343B7" w:rsidRDefault="001A1EC9" w:rsidP="00114B78">
            <w:pPr>
              <w:tabs>
                <w:tab w:val="left" w:pos="360"/>
              </w:tabs>
              <w:spacing w:after="0" w:line="240" w:lineRule="auto"/>
              <w:ind w:firstLine="35"/>
              <w:jc w:val="center"/>
              <w:rPr>
                <w:szCs w:val="20"/>
              </w:rPr>
            </w:pPr>
            <w:r w:rsidRPr="002343B7">
              <w:rPr>
                <w:szCs w:val="20"/>
              </w:rPr>
              <w:t>150</w:t>
            </w:r>
          </w:p>
        </w:tc>
        <w:tc>
          <w:tcPr>
            <w:tcW w:w="1000" w:type="pct"/>
          </w:tcPr>
          <w:p w14:paraId="1BDBF6F0" w14:textId="77777777" w:rsidR="001A1EC9" w:rsidRPr="002343B7" w:rsidRDefault="001A1EC9" w:rsidP="00114B78">
            <w:pPr>
              <w:tabs>
                <w:tab w:val="left" w:pos="360"/>
              </w:tabs>
              <w:spacing w:after="0" w:line="240" w:lineRule="auto"/>
              <w:jc w:val="center"/>
              <w:rPr>
                <w:szCs w:val="20"/>
              </w:rPr>
            </w:pPr>
            <w:r w:rsidRPr="002343B7">
              <w:rPr>
                <w:szCs w:val="20"/>
              </w:rPr>
              <w:t>163</w:t>
            </w:r>
          </w:p>
        </w:tc>
      </w:tr>
      <w:tr w:rsidR="001A1EC9" w:rsidRPr="002343B7" w14:paraId="17461188" w14:textId="77777777" w:rsidTr="00114B78">
        <w:trPr>
          <w:cantSplit/>
          <w:trHeight w:hRule="exact" w:val="284"/>
        </w:trPr>
        <w:tc>
          <w:tcPr>
            <w:tcW w:w="1000" w:type="pct"/>
          </w:tcPr>
          <w:p w14:paraId="0498A577" w14:textId="77777777" w:rsidR="001A1EC9" w:rsidRPr="002343B7" w:rsidRDefault="001A1EC9" w:rsidP="00114B78">
            <w:pPr>
              <w:tabs>
                <w:tab w:val="left" w:pos="360"/>
              </w:tabs>
              <w:spacing w:after="0" w:line="240" w:lineRule="auto"/>
              <w:jc w:val="center"/>
              <w:rPr>
                <w:szCs w:val="20"/>
              </w:rPr>
            </w:pPr>
            <w:smartTag w:uri="urn:schemas-microsoft-com:office:smarttags" w:element="metricconverter">
              <w:smartTagPr>
                <w:attr w:name="ProductID" w:val="13 a"/>
              </w:smartTagPr>
              <w:r w:rsidRPr="002343B7">
                <w:rPr>
                  <w:szCs w:val="20"/>
                </w:rPr>
                <w:t xml:space="preserve">13 </w:t>
              </w:r>
              <w:proofErr w:type="spellStart"/>
              <w:r w:rsidRPr="002343B7">
                <w:rPr>
                  <w:szCs w:val="20"/>
                </w:rPr>
                <w:t>a</w:t>
              </w:r>
            </w:smartTag>
            <w:r w:rsidRPr="002343B7">
              <w:rPr>
                <w:szCs w:val="20"/>
              </w:rPr>
              <w:t>,b,c</w:t>
            </w:r>
            <w:proofErr w:type="spellEnd"/>
          </w:p>
        </w:tc>
        <w:tc>
          <w:tcPr>
            <w:tcW w:w="1000" w:type="pct"/>
            <w:vMerge/>
          </w:tcPr>
          <w:p w14:paraId="6F10888A" w14:textId="77777777" w:rsidR="001A1EC9" w:rsidRPr="002343B7" w:rsidRDefault="001A1EC9" w:rsidP="00114B78">
            <w:pPr>
              <w:tabs>
                <w:tab w:val="left" w:pos="360"/>
              </w:tabs>
              <w:spacing w:after="0" w:line="240" w:lineRule="auto"/>
              <w:ind w:firstLine="360"/>
              <w:jc w:val="center"/>
              <w:rPr>
                <w:szCs w:val="20"/>
              </w:rPr>
            </w:pPr>
          </w:p>
        </w:tc>
        <w:tc>
          <w:tcPr>
            <w:tcW w:w="1000" w:type="pct"/>
            <w:vMerge/>
          </w:tcPr>
          <w:p w14:paraId="68530CD1" w14:textId="77777777" w:rsidR="001A1EC9" w:rsidRPr="002343B7" w:rsidRDefault="001A1EC9" w:rsidP="00114B78">
            <w:pPr>
              <w:tabs>
                <w:tab w:val="left" w:pos="360"/>
              </w:tabs>
              <w:spacing w:after="0" w:line="240" w:lineRule="auto"/>
              <w:ind w:firstLine="360"/>
              <w:jc w:val="center"/>
              <w:rPr>
                <w:szCs w:val="20"/>
              </w:rPr>
            </w:pPr>
          </w:p>
        </w:tc>
        <w:tc>
          <w:tcPr>
            <w:tcW w:w="1000" w:type="pct"/>
          </w:tcPr>
          <w:p w14:paraId="551FA356" w14:textId="77777777" w:rsidR="001A1EC9" w:rsidRPr="002343B7" w:rsidRDefault="001A1EC9" w:rsidP="00114B78">
            <w:pPr>
              <w:tabs>
                <w:tab w:val="left" w:pos="360"/>
              </w:tabs>
              <w:spacing w:after="0" w:line="240" w:lineRule="auto"/>
              <w:ind w:firstLine="35"/>
              <w:jc w:val="center"/>
              <w:rPr>
                <w:szCs w:val="20"/>
              </w:rPr>
            </w:pPr>
            <w:r w:rsidRPr="002343B7">
              <w:rPr>
                <w:szCs w:val="20"/>
              </w:rPr>
              <w:t>140</w:t>
            </w:r>
          </w:p>
        </w:tc>
        <w:tc>
          <w:tcPr>
            <w:tcW w:w="1000" w:type="pct"/>
          </w:tcPr>
          <w:p w14:paraId="39CA0C49" w14:textId="77777777" w:rsidR="001A1EC9" w:rsidRPr="002343B7" w:rsidRDefault="001A1EC9" w:rsidP="00114B78">
            <w:pPr>
              <w:tabs>
                <w:tab w:val="left" w:pos="360"/>
              </w:tabs>
              <w:spacing w:after="0" w:line="240" w:lineRule="auto"/>
              <w:jc w:val="center"/>
              <w:rPr>
                <w:szCs w:val="20"/>
              </w:rPr>
            </w:pPr>
            <w:r w:rsidRPr="002343B7">
              <w:rPr>
                <w:szCs w:val="20"/>
              </w:rPr>
              <w:t>153</w:t>
            </w:r>
          </w:p>
        </w:tc>
      </w:tr>
      <w:tr w:rsidR="001A1EC9" w:rsidRPr="002343B7" w14:paraId="096CEC3D" w14:textId="77777777" w:rsidTr="00114B78">
        <w:trPr>
          <w:cantSplit/>
          <w:trHeight w:hRule="exact" w:val="284"/>
        </w:trPr>
        <w:tc>
          <w:tcPr>
            <w:tcW w:w="1000" w:type="pct"/>
          </w:tcPr>
          <w:p w14:paraId="761B4D0B" w14:textId="77777777" w:rsidR="001A1EC9" w:rsidRPr="002343B7" w:rsidRDefault="001A1EC9" w:rsidP="00114B78">
            <w:pPr>
              <w:tabs>
                <w:tab w:val="left" w:pos="360"/>
              </w:tabs>
              <w:spacing w:after="0" w:line="240" w:lineRule="auto"/>
              <w:jc w:val="center"/>
              <w:rPr>
                <w:szCs w:val="20"/>
              </w:rPr>
            </w:pPr>
            <w:r w:rsidRPr="002343B7">
              <w:rPr>
                <w:szCs w:val="20"/>
              </w:rPr>
              <w:t>25</w:t>
            </w:r>
          </w:p>
        </w:tc>
        <w:tc>
          <w:tcPr>
            <w:tcW w:w="1000" w:type="pct"/>
            <w:vMerge/>
          </w:tcPr>
          <w:p w14:paraId="10679982" w14:textId="77777777" w:rsidR="001A1EC9" w:rsidRPr="002343B7" w:rsidRDefault="001A1EC9" w:rsidP="00114B78">
            <w:pPr>
              <w:tabs>
                <w:tab w:val="left" w:pos="360"/>
              </w:tabs>
              <w:spacing w:after="0" w:line="240" w:lineRule="auto"/>
              <w:ind w:firstLine="360"/>
              <w:jc w:val="center"/>
              <w:rPr>
                <w:szCs w:val="20"/>
              </w:rPr>
            </w:pPr>
          </w:p>
        </w:tc>
        <w:tc>
          <w:tcPr>
            <w:tcW w:w="1000" w:type="pct"/>
            <w:vMerge/>
          </w:tcPr>
          <w:p w14:paraId="7178C31A" w14:textId="77777777" w:rsidR="001A1EC9" w:rsidRPr="002343B7" w:rsidRDefault="001A1EC9" w:rsidP="00114B78">
            <w:pPr>
              <w:tabs>
                <w:tab w:val="left" w:pos="360"/>
              </w:tabs>
              <w:spacing w:after="0" w:line="240" w:lineRule="auto"/>
              <w:ind w:firstLine="360"/>
              <w:jc w:val="center"/>
              <w:rPr>
                <w:szCs w:val="20"/>
              </w:rPr>
            </w:pPr>
          </w:p>
        </w:tc>
        <w:tc>
          <w:tcPr>
            <w:tcW w:w="1000" w:type="pct"/>
          </w:tcPr>
          <w:p w14:paraId="40E1A319" w14:textId="77777777" w:rsidR="001A1EC9" w:rsidRPr="002343B7" w:rsidRDefault="001A1EC9" w:rsidP="00114B78">
            <w:pPr>
              <w:tabs>
                <w:tab w:val="left" w:pos="360"/>
              </w:tabs>
              <w:spacing w:after="0" w:line="240" w:lineRule="auto"/>
              <w:ind w:firstLine="35"/>
              <w:jc w:val="center"/>
              <w:rPr>
                <w:szCs w:val="20"/>
              </w:rPr>
            </w:pPr>
            <w:r w:rsidRPr="002343B7">
              <w:rPr>
                <w:szCs w:val="20"/>
              </w:rPr>
              <w:t>155</w:t>
            </w:r>
          </w:p>
        </w:tc>
        <w:tc>
          <w:tcPr>
            <w:tcW w:w="1000" w:type="pct"/>
          </w:tcPr>
          <w:p w14:paraId="2B3ACA3A" w14:textId="77777777" w:rsidR="001A1EC9" w:rsidRPr="002343B7" w:rsidRDefault="001A1EC9" w:rsidP="00114B78">
            <w:pPr>
              <w:tabs>
                <w:tab w:val="left" w:pos="360"/>
              </w:tabs>
              <w:spacing w:after="0" w:line="240" w:lineRule="auto"/>
              <w:jc w:val="center"/>
              <w:rPr>
                <w:szCs w:val="20"/>
              </w:rPr>
            </w:pPr>
            <w:r w:rsidRPr="002343B7">
              <w:rPr>
                <w:szCs w:val="20"/>
              </w:rPr>
              <w:t>168</w:t>
            </w:r>
          </w:p>
        </w:tc>
      </w:tr>
    </w:tbl>
    <w:p w14:paraId="6DC31E5D" w14:textId="77777777" w:rsidR="00231744" w:rsidRDefault="00231744" w:rsidP="001A1EC9">
      <w:pPr>
        <w:pStyle w:val="Napis"/>
        <w:jc w:val="left"/>
      </w:pPr>
    </w:p>
    <w:p w14:paraId="32AF997B" w14:textId="757DBD4B" w:rsidR="001A1EC9" w:rsidRPr="001F3983" w:rsidRDefault="001A1EC9" w:rsidP="001A1EC9">
      <w:pPr>
        <w:pStyle w:val="Napis"/>
        <w:jc w:val="left"/>
      </w:pPr>
      <w:bookmarkStart w:id="128" w:name="_Toc189737499"/>
      <w:r>
        <w:t xml:space="preserve">Tabela </w:t>
      </w:r>
      <w:r w:rsidR="001118DB">
        <w:fldChar w:fldCharType="begin"/>
      </w:r>
      <w:r w:rsidR="001118DB">
        <w:instrText xml:space="preserve"> SEQ Tabela \* ARABIC </w:instrText>
      </w:r>
      <w:r w:rsidR="001118DB">
        <w:fldChar w:fldCharType="separate"/>
      </w:r>
      <w:r w:rsidR="001118DB">
        <w:rPr>
          <w:noProof/>
        </w:rPr>
        <w:t>7</w:t>
      </w:r>
      <w:r w:rsidR="001118DB">
        <w:rPr>
          <w:noProof/>
        </w:rPr>
        <w:fldChar w:fldCharType="end"/>
      </w:r>
      <w:r>
        <w:t>:</w:t>
      </w:r>
      <w:r>
        <w:tab/>
      </w:r>
      <w:r w:rsidR="008B0FF2">
        <w:tab/>
      </w:r>
      <w:r w:rsidR="00316754">
        <w:t>Informativne</w:t>
      </w:r>
      <w:r>
        <w:t xml:space="preserve"> izgub</w:t>
      </w:r>
      <w:r w:rsidR="00316754">
        <w:t>e</w:t>
      </w:r>
      <w:r>
        <w:t xml:space="preserve"> na transformatorjih nazivne moči 40 MVA:</w:t>
      </w:r>
      <w:bookmarkEnd w:id="128"/>
    </w:p>
    <w:tbl>
      <w:tblPr>
        <w:tblStyle w:val="TIPIZACIJA"/>
        <w:tblW w:w="5000" w:type="pct"/>
        <w:tblLook w:val="0620" w:firstRow="1" w:lastRow="0" w:firstColumn="0" w:lastColumn="0" w:noHBand="1" w:noVBand="1"/>
      </w:tblPr>
      <w:tblGrid>
        <w:gridCol w:w="1958"/>
        <w:gridCol w:w="1957"/>
        <w:gridCol w:w="1957"/>
        <w:gridCol w:w="1957"/>
        <w:gridCol w:w="1957"/>
      </w:tblGrid>
      <w:tr w:rsidR="001A1EC9" w:rsidRPr="00F368C2" w14:paraId="5EEE6F36" w14:textId="77777777" w:rsidTr="00114B78">
        <w:trPr>
          <w:cnfStyle w:val="100000000000" w:firstRow="1" w:lastRow="0" w:firstColumn="0" w:lastColumn="0" w:oddVBand="0" w:evenVBand="0" w:oddHBand="0" w:evenHBand="0" w:firstRowFirstColumn="0" w:firstRowLastColumn="0" w:lastRowFirstColumn="0" w:lastRowLastColumn="0"/>
        </w:trPr>
        <w:tc>
          <w:tcPr>
            <w:tcW w:w="1000" w:type="pct"/>
          </w:tcPr>
          <w:p w14:paraId="159FDBCD" w14:textId="77777777" w:rsidR="001A1EC9" w:rsidRPr="00F368C2" w:rsidRDefault="001A1EC9" w:rsidP="00114B78">
            <w:pPr>
              <w:tabs>
                <w:tab w:val="left" w:pos="360"/>
              </w:tabs>
              <w:spacing w:after="0" w:line="240" w:lineRule="auto"/>
              <w:jc w:val="center"/>
              <w:rPr>
                <w:szCs w:val="20"/>
              </w:rPr>
            </w:pPr>
            <w:r w:rsidRPr="00F368C2">
              <w:rPr>
                <w:szCs w:val="20"/>
              </w:rPr>
              <w:lastRenderedPageBreak/>
              <w:t>Stopnja</w:t>
            </w:r>
          </w:p>
        </w:tc>
        <w:tc>
          <w:tcPr>
            <w:tcW w:w="1000" w:type="pct"/>
          </w:tcPr>
          <w:p w14:paraId="30C01254" w14:textId="778F96F8" w:rsidR="001A1EC9" w:rsidRPr="00F368C2" w:rsidRDefault="00F64E49" w:rsidP="00114B78">
            <w:pPr>
              <w:tabs>
                <w:tab w:val="left" w:pos="360"/>
              </w:tabs>
              <w:spacing w:after="0" w:line="240" w:lineRule="auto"/>
              <w:jc w:val="center"/>
              <w:rPr>
                <w:szCs w:val="20"/>
              </w:rPr>
            </w:pPr>
            <w:r>
              <w:rPr>
                <w:szCs w:val="20"/>
              </w:rPr>
              <w:t>Nazivna m</w:t>
            </w:r>
            <w:r w:rsidR="001A1EC9" w:rsidRPr="00F368C2">
              <w:rPr>
                <w:szCs w:val="20"/>
              </w:rPr>
              <w:t xml:space="preserve">oč </w:t>
            </w:r>
            <w:proofErr w:type="spellStart"/>
            <w:r w:rsidR="001A1EC9" w:rsidRPr="00F368C2">
              <w:rPr>
                <w:szCs w:val="20"/>
              </w:rPr>
              <w:t>transf</w:t>
            </w:r>
            <w:proofErr w:type="spellEnd"/>
            <w:r w:rsidR="001A1EC9" w:rsidRPr="00F368C2">
              <w:rPr>
                <w:szCs w:val="20"/>
              </w:rPr>
              <w:t>.</w:t>
            </w:r>
            <w:r w:rsidR="001A1EC9" w:rsidRPr="00F368C2">
              <w:rPr>
                <w:szCs w:val="20"/>
              </w:rPr>
              <w:br/>
            </w:r>
            <w:r w:rsidR="001A1EC9" w:rsidRPr="00F368C2">
              <w:rPr>
                <w:sz w:val="18"/>
                <w:szCs w:val="18"/>
              </w:rPr>
              <w:t>[MVA]</w:t>
            </w:r>
          </w:p>
        </w:tc>
        <w:tc>
          <w:tcPr>
            <w:tcW w:w="1000" w:type="pct"/>
          </w:tcPr>
          <w:p w14:paraId="538BE599" w14:textId="77777777" w:rsidR="001A1EC9" w:rsidRPr="00F368C2" w:rsidRDefault="001A1EC9" w:rsidP="00114B78">
            <w:pPr>
              <w:tabs>
                <w:tab w:val="left" w:pos="360"/>
              </w:tabs>
              <w:spacing w:after="0" w:line="240" w:lineRule="auto"/>
              <w:jc w:val="center"/>
              <w:rPr>
                <w:szCs w:val="20"/>
              </w:rPr>
            </w:pPr>
            <w:proofErr w:type="spellStart"/>
            <w:r w:rsidRPr="004B40E0">
              <w:rPr>
                <w:i/>
                <w:iCs/>
                <w:szCs w:val="20"/>
              </w:rPr>
              <w:t>P</w:t>
            </w:r>
            <w:r w:rsidRPr="00F368C2">
              <w:rPr>
                <w:szCs w:val="20"/>
                <w:vertAlign w:val="subscript"/>
              </w:rPr>
              <w:t>Fe</w:t>
            </w:r>
            <w:proofErr w:type="spellEnd"/>
            <w:r w:rsidRPr="00F368C2">
              <w:rPr>
                <w:szCs w:val="20"/>
              </w:rPr>
              <w:br/>
            </w:r>
            <w:r w:rsidRPr="00F368C2">
              <w:rPr>
                <w:sz w:val="18"/>
                <w:szCs w:val="18"/>
              </w:rPr>
              <w:t>[kW]</w:t>
            </w:r>
          </w:p>
        </w:tc>
        <w:tc>
          <w:tcPr>
            <w:tcW w:w="1000" w:type="pct"/>
          </w:tcPr>
          <w:p w14:paraId="38F40A8E" w14:textId="77777777" w:rsidR="001A1EC9" w:rsidRPr="00F368C2" w:rsidRDefault="001A1EC9" w:rsidP="00114B78">
            <w:pPr>
              <w:tabs>
                <w:tab w:val="left" w:pos="360"/>
              </w:tabs>
              <w:spacing w:after="0" w:line="240" w:lineRule="auto"/>
              <w:ind w:firstLine="35"/>
              <w:jc w:val="center"/>
              <w:rPr>
                <w:szCs w:val="20"/>
              </w:rPr>
            </w:pPr>
            <w:proofErr w:type="spellStart"/>
            <w:r w:rsidRPr="004B40E0">
              <w:rPr>
                <w:i/>
                <w:iCs/>
                <w:szCs w:val="20"/>
              </w:rPr>
              <w:t>P</w:t>
            </w:r>
            <w:r w:rsidRPr="00F368C2">
              <w:rPr>
                <w:szCs w:val="20"/>
                <w:vertAlign w:val="subscript"/>
              </w:rPr>
              <w:t>Cu</w:t>
            </w:r>
            <w:proofErr w:type="spellEnd"/>
            <w:r w:rsidRPr="00F368C2">
              <w:rPr>
                <w:szCs w:val="20"/>
              </w:rPr>
              <w:br/>
            </w:r>
            <w:r w:rsidRPr="00F368C2">
              <w:rPr>
                <w:sz w:val="18"/>
                <w:szCs w:val="18"/>
              </w:rPr>
              <w:t>[kW]</w:t>
            </w:r>
          </w:p>
        </w:tc>
        <w:tc>
          <w:tcPr>
            <w:tcW w:w="1000" w:type="pct"/>
          </w:tcPr>
          <w:p w14:paraId="0545B99D" w14:textId="77777777" w:rsidR="001A1EC9" w:rsidRPr="00F368C2" w:rsidRDefault="001A1EC9" w:rsidP="00114B78">
            <w:pPr>
              <w:tabs>
                <w:tab w:val="left" w:pos="360"/>
              </w:tabs>
              <w:spacing w:after="0" w:line="240" w:lineRule="auto"/>
              <w:jc w:val="center"/>
              <w:rPr>
                <w:szCs w:val="20"/>
              </w:rPr>
            </w:pPr>
            <w:proofErr w:type="spellStart"/>
            <w:r w:rsidRPr="004B40E0">
              <w:rPr>
                <w:i/>
                <w:iCs/>
                <w:szCs w:val="20"/>
              </w:rPr>
              <w:t>P</w:t>
            </w:r>
            <w:r w:rsidRPr="00F368C2">
              <w:rPr>
                <w:szCs w:val="20"/>
                <w:vertAlign w:val="subscript"/>
              </w:rPr>
              <w:t>Fe</w:t>
            </w:r>
            <w:r w:rsidRPr="00F368C2">
              <w:rPr>
                <w:szCs w:val="20"/>
              </w:rPr>
              <w:t>+</w:t>
            </w:r>
            <w:r w:rsidRPr="004B40E0">
              <w:rPr>
                <w:i/>
                <w:iCs/>
                <w:szCs w:val="20"/>
              </w:rPr>
              <w:t>P</w:t>
            </w:r>
            <w:r w:rsidRPr="00F368C2">
              <w:rPr>
                <w:szCs w:val="20"/>
                <w:vertAlign w:val="subscript"/>
              </w:rPr>
              <w:t>Cu</w:t>
            </w:r>
            <w:proofErr w:type="spellEnd"/>
            <w:r w:rsidRPr="00F368C2">
              <w:rPr>
                <w:szCs w:val="20"/>
              </w:rPr>
              <w:br/>
            </w:r>
            <w:r w:rsidRPr="00F368C2">
              <w:rPr>
                <w:sz w:val="18"/>
                <w:szCs w:val="18"/>
              </w:rPr>
              <w:t>[kW]</w:t>
            </w:r>
          </w:p>
        </w:tc>
      </w:tr>
      <w:tr w:rsidR="001A1EC9" w:rsidRPr="00F368C2" w14:paraId="0407F577" w14:textId="77777777" w:rsidTr="00114B78">
        <w:tc>
          <w:tcPr>
            <w:tcW w:w="1000" w:type="pct"/>
          </w:tcPr>
          <w:p w14:paraId="7C2D46C7" w14:textId="77777777" w:rsidR="001A1EC9" w:rsidRPr="00F368C2" w:rsidRDefault="001A1EC9" w:rsidP="00114B78">
            <w:pPr>
              <w:tabs>
                <w:tab w:val="left" w:pos="360"/>
              </w:tabs>
              <w:spacing w:after="0" w:line="240" w:lineRule="auto"/>
              <w:jc w:val="center"/>
              <w:rPr>
                <w:szCs w:val="20"/>
              </w:rPr>
            </w:pPr>
            <w:r w:rsidRPr="00F368C2">
              <w:rPr>
                <w:szCs w:val="20"/>
              </w:rPr>
              <w:t>1</w:t>
            </w:r>
          </w:p>
        </w:tc>
        <w:tc>
          <w:tcPr>
            <w:tcW w:w="1000" w:type="pct"/>
            <w:vMerge w:val="restart"/>
          </w:tcPr>
          <w:p w14:paraId="70012A2A" w14:textId="77777777" w:rsidR="001A1EC9" w:rsidRPr="00F368C2" w:rsidRDefault="001A1EC9" w:rsidP="00114B78">
            <w:pPr>
              <w:tabs>
                <w:tab w:val="left" w:pos="360"/>
              </w:tabs>
              <w:spacing w:after="0" w:line="240" w:lineRule="auto"/>
              <w:jc w:val="center"/>
              <w:rPr>
                <w:szCs w:val="20"/>
              </w:rPr>
            </w:pPr>
            <w:r w:rsidRPr="00F368C2">
              <w:rPr>
                <w:szCs w:val="20"/>
              </w:rPr>
              <w:t>40</w:t>
            </w:r>
          </w:p>
        </w:tc>
        <w:tc>
          <w:tcPr>
            <w:tcW w:w="1000" w:type="pct"/>
            <w:vMerge w:val="restart"/>
          </w:tcPr>
          <w:p w14:paraId="77BB806B" w14:textId="77777777" w:rsidR="001A1EC9" w:rsidRPr="00F368C2" w:rsidRDefault="001A1EC9" w:rsidP="00114B78">
            <w:pPr>
              <w:tabs>
                <w:tab w:val="left" w:pos="360"/>
              </w:tabs>
              <w:spacing w:after="0" w:line="240" w:lineRule="auto"/>
              <w:jc w:val="center"/>
              <w:rPr>
                <w:szCs w:val="20"/>
              </w:rPr>
            </w:pPr>
            <w:r w:rsidRPr="00F368C2">
              <w:rPr>
                <w:szCs w:val="20"/>
              </w:rPr>
              <w:t>15</w:t>
            </w:r>
          </w:p>
        </w:tc>
        <w:tc>
          <w:tcPr>
            <w:tcW w:w="1000" w:type="pct"/>
          </w:tcPr>
          <w:p w14:paraId="6F3A901D" w14:textId="77777777" w:rsidR="001A1EC9" w:rsidRPr="00F368C2" w:rsidRDefault="001A1EC9" w:rsidP="00114B78">
            <w:pPr>
              <w:tabs>
                <w:tab w:val="left" w:pos="360"/>
              </w:tabs>
              <w:spacing w:after="0" w:line="240" w:lineRule="auto"/>
              <w:ind w:firstLine="35"/>
              <w:jc w:val="center"/>
              <w:rPr>
                <w:szCs w:val="20"/>
              </w:rPr>
            </w:pPr>
            <w:r w:rsidRPr="00F368C2">
              <w:rPr>
                <w:szCs w:val="20"/>
              </w:rPr>
              <w:t>170</w:t>
            </w:r>
          </w:p>
        </w:tc>
        <w:tc>
          <w:tcPr>
            <w:tcW w:w="1000" w:type="pct"/>
          </w:tcPr>
          <w:p w14:paraId="34B7A37E" w14:textId="77777777" w:rsidR="001A1EC9" w:rsidRPr="00F368C2" w:rsidRDefault="001A1EC9" w:rsidP="00114B78">
            <w:pPr>
              <w:tabs>
                <w:tab w:val="left" w:pos="360"/>
              </w:tabs>
              <w:spacing w:after="0" w:line="240" w:lineRule="auto"/>
              <w:jc w:val="center"/>
              <w:rPr>
                <w:szCs w:val="20"/>
              </w:rPr>
            </w:pPr>
            <w:r w:rsidRPr="00F368C2">
              <w:rPr>
                <w:szCs w:val="20"/>
              </w:rPr>
              <w:t>185</w:t>
            </w:r>
          </w:p>
        </w:tc>
      </w:tr>
      <w:tr w:rsidR="001A1EC9" w:rsidRPr="00F368C2" w14:paraId="7261AF64" w14:textId="77777777" w:rsidTr="00114B78">
        <w:tc>
          <w:tcPr>
            <w:tcW w:w="1000" w:type="pct"/>
          </w:tcPr>
          <w:p w14:paraId="40607DCB" w14:textId="77777777" w:rsidR="001A1EC9" w:rsidRPr="00F368C2" w:rsidRDefault="001A1EC9" w:rsidP="00114B78">
            <w:pPr>
              <w:tabs>
                <w:tab w:val="left" w:pos="360"/>
              </w:tabs>
              <w:spacing w:after="0" w:line="240" w:lineRule="auto"/>
              <w:jc w:val="center"/>
              <w:rPr>
                <w:szCs w:val="20"/>
              </w:rPr>
            </w:pPr>
            <w:smartTag w:uri="urn:schemas-microsoft-com:office:smarttags" w:element="metricconverter">
              <w:smartTagPr>
                <w:attr w:name="ProductID" w:val="13 a"/>
              </w:smartTagPr>
              <w:r w:rsidRPr="00F368C2">
                <w:rPr>
                  <w:szCs w:val="20"/>
                </w:rPr>
                <w:t xml:space="preserve">13 </w:t>
              </w:r>
              <w:proofErr w:type="spellStart"/>
              <w:r w:rsidRPr="00F368C2">
                <w:rPr>
                  <w:szCs w:val="20"/>
                </w:rPr>
                <w:t>a</w:t>
              </w:r>
            </w:smartTag>
            <w:r w:rsidRPr="00F368C2">
              <w:rPr>
                <w:szCs w:val="20"/>
              </w:rPr>
              <w:t>,b,c</w:t>
            </w:r>
            <w:proofErr w:type="spellEnd"/>
          </w:p>
        </w:tc>
        <w:tc>
          <w:tcPr>
            <w:tcW w:w="1000" w:type="pct"/>
            <w:vMerge/>
          </w:tcPr>
          <w:p w14:paraId="50C6AAFD" w14:textId="77777777" w:rsidR="001A1EC9" w:rsidRPr="00F368C2" w:rsidRDefault="001A1EC9" w:rsidP="00114B78">
            <w:pPr>
              <w:tabs>
                <w:tab w:val="left" w:pos="360"/>
              </w:tabs>
              <w:spacing w:after="0" w:line="240" w:lineRule="auto"/>
              <w:ind w:firstLine="360"/>
              <w:jc w:val="center"/>
              <w:rPr>
                <w:szCs w:val="20"/>
              </w:rPr>
            </w:pPr>
          </w:p>
        </w:tc>
        <w:tc>
          <w:tcPr>
            <w:tcW w:w="1000" w:type="pct"/>
            <w:vMerge/>
          </w:tcPr>
          <w:p w14:paraId="709A885E" w14:textId="77777777" w:rsidR="001A1EC9" w:rsidRPr="00F368C2" w:rsidRDefault="001A1EC9" w:rsidP="00114B78">
            <w:pPr>
              <w:tabs>
                <w:tab w:val="left" w:pos="360"/>
              </w:tabs>
              <w:spacing w:after="0" w:line="240" w:lineRule="auto"/>
              <w:ind w:firstLine="360"/>
              <w:jc w:val="center"/>
              <w:rPr>
                <w:szCs w:val="20"/>
              </w:rPr>
            </w:pPr>
          </w:p>
        </w:tc>
        <w:tc>
          <w:tcPr>
            <w:tcW w:w="1000" w:type="pct"/>
          </w:tcPr>
          <w:p w14:paraId="736E83E5" w14:textId="77777777" w:rsidR="001A1EC9" w:rsidRPr="00F368C2" w:rsidRDefault="001A1EC9" w:rsidP="00114B78">
            <w:pPr>
              <w:tabs>
                <w:tab w:val="left" w:pos="360"/>
              </w:tabs>
              <w:spacing w:after="0" w:line="240" w:lineRule="auto"/>
              <w:ind w:firstLine="35"/>
              <w:jc w:val="center"/>
              <w:rPr>
                <w:szCs w:val="20"/>
              </w:rPr>
            </w:pPr>
            <w:r w:rsidRPr="00F368C2">
              <w:rPr>
                <w:szCs w:val="20"/>
              </w:rPr>
              <w:t>165</w:t>
            </w:r>
          </w:p>
        </w:tc>
        <w:tc>
          <w:tcPr>
            <w:tcW w:w="1000" w:type="pct"/>
          </w:tcPr>
          <w:p w14:paraId="71C6CADF" w14:textId="77777777" w:rsidR="001A1EC9" w:rsidRPr="00F368C2" w:rsidRDefault="001A1EC9" w:rsidP="00114B78">
            <w:pPr>
              <w:tabs>
                <w:tab w:val="left" w:pos="360"/>
              </w:tabs>
              <w:spacing w:after="0" w:line="240" w:lineRule="auto"/>
              <w:jc w:val="center"/>
              <w:rPr>
                <w:szCs w:val="20"/>
              </w:rPr>
            </w:pPr>
            <w:r w:rsidRPr="00F368C2">
              <w:rPr>
                <w:szCs w:val="20"/>
              </w:rPr>
              <w:t>180</w:t>
            </w:r>
          </w:p>
        </w:tc>
      </w:tr>
      <w:tr w:rsidR="001A1EC9" w:rsidRPr="00F368C2" w14:paraId="34742DCE" w14:textId="77777777" w:rsidTr="00114B78">
        <w:tc>
          <w:tcPr>
            <w:tcW w:w="1000" w:type="pct"/>
          </w:tcPr>
          <w:p w14:paraId="28927C33" w14:textId="77777777" w:rsidR="001A1EC9" w:rsidRPr="00F368C2" w:rsidRDefault="001A1EC9" w:rsidP="00114B78">
            <w:pPr>
              <w:tabs>
                <w:tab w:val="left" w:pos="360"/>
              </w:tabs>
              <w:spacing w:after="0" w:line="240" w:lineRule="auto"/>
              <w:jc w:val="center"/>
              <w:rPr>
                <w:szCs w:val="20"/>
              </w:rPr>
            </w:pPr>
            <w:r w:rsidRPr="00F368C2">
              <w:rPr>
                <w:szCs w:val="20"/>
              </w:rPr>
              <w:t>25</w:t>
            </w:r>
          </w:p>
        </w:tc>
        <w:tc>
          <w:tcPr>
            <w:tcW w:w="1000" w:type="pct"/>
            <w:vMerge/>
          </w:tcPr>
          <w:p w14:paraId="16B38786" w14:textId="77777777" w:rsidR="001A1EC9" w:rsidRPr="00F368C2" w:rsidRDefault="001A1EC9" w:rsidP="00114B78">
            <w:pPr>
              <w:tabs>
                <w:tab w:val="left" w:pos="360"/>
              </w:tabs>
              <w:spacing w:after="0" w:line="240" w:lineRule="auto"/>
              <w:ind w:firstLine="360"/>
              <w:jc w:val="center"/>
              <w:rPr>
                <w:szCs w:val="20"/>
              </w:rPr>
            </w:pPr>
          </w:p>
        </w:tc>
        <w:tc>
          <w:tcPr>
            <w:tcW w:w="1000" w:type="pct"/>
            <w:vMerge/>
          </w:tcPr>
          <w:p w14:paraId="0062CEBD" w14:textId="77777777" w:rsidR="001A1EC9" w:rsidRPr="00F368C2" w:rsidRDefault="001A1EC9" w:rsidP="00114B78">
            <w:pPr>
              <w:tabs>
                <w:tab w:val="left" w:pos="360"/>
              </w:tabs>
              <w:spacing w:after="0" w:line="240" w:lineRule="auto"/>
              <w:ind w:firstLine="360"/>
              <w:jc w:val="center"/>
              <w:rPr>
                <w:szCs w:val="20"/>
              </w:rPr>
            </w:pPr>
          </w:p>
        </w:tc>
        <w:tc>
          <w:tcPr>
            <w:tcW w:w="1000" w:type="pct"/>
          </w:tcPr>
          <w:p w14:paraId="69A1DED5" w14:textId="77777777" w:rsidR="001A1EC9" w:rsidRPr="00F368C2" w:rsidRDefault="001A1EC9" w:rsidP="00114B78">
            <w:pPr>
              <w:tabs>
                <w:tab w:val="left" w:pos="360"/>
              </w:tabs>
              <w:spacing w:after="0" w:line="240" w:lineRule="auto"/>
              <w:ind w:firstLine="35"/>
              <w:jc w:val="center"/>
              <w:rPr>
                <w:szCs w:val="20"/>
              </w:rPr>
            </w:pPr>
            <w:r w:rsidRPr="00F368C2">
              <w:rPr>
                <w:szCs w:val="20"/>
              </w:rPr>
              <w:t>175</w:t>
            </w:r>
          </w:p>
        </w:tc>
        <w:tc>
          <w:tcPr>
            <w:tcW w:w="1000" w:type="pct"/>
          </w:tcPr>
          <w:p w14:paraId="01EE77BD" w14:textId="77777777" w:rsidR="001A1EC9" w:rsidRPr="00F368C2" w:rsidRDefault="001A1EC9" w:rsidP="00114B78">
            <w:pPr>
              <w:tabs>
                <w:tab w:val="left" w:pos="360"/>
              </w:tabs>
              <w:spacing w:after="0" w:line="240" w:lineRule="auto"/>
              <w:jc w:val="center"/>
              <w:rPr>
                <w:szCs w:val="20"/>
              </w:rPr>
            </w:pPr>
            <w:r w:rsidRPr="00F368C2">
              <w:rPr>
                <w:szCs w:val="20"/>
              </w:rPr>
              <w:t>190</w:t>
            </w:r>
          </w:p>
        </w:tc>
      </w:tr>
    </w:tbl>
    <w:p w14:paraId="680E0EC1" w14:textId="77777777" w:rsidR="001A1EC9" w:rsidRDefault="001A1EC9" w:rsidP="001A1EC9"/>
    <w:p w14:paraId="43F539D1" w14:textId="77777777" w:rsidR="001A1EC9" w:rsidRPr="001F3983" w:rsidRDefault="001A1EC9" w:rsidP="001A1EC9">
      <w:pPr>
        <w:pStyle w:val="Naslov2"/>
      </w:pPr>
      <w:bookmarkStart w:id="129" w:name="_Toc189737457"/>
      <w:bookmarkEnd w:id="62"/>
      <w:bookmarkEnd w:id="63"/>
      <w:r>
        <w:t>OSNOVNE KONSTRUKCIJSKE ZNAČILNOSTI TRANSFORMATORJA</w:t>
      </w:r>
      <w:bookmarkEnd w:id="64"/>
      <w:bookmarkEnd w:id="65"/>
      <w:bookmarkEnd w:id="129"/>
    </w:p>
    <w:p w14:paraId="1C71A1BC" w14:textId="77777777" w:rsidR="00CF03FF" w:rsidRDefault="00CF03FF" w:rsidP="00CF03FF">
      <w:pPr>
        <w:pStyle w:val="Naslov3"/>
      </w:pPr>
      <w:bookmarkStart w:id="130" w:name="_Toc496100382"/>
      <w:bookmarkStart w:id="131" w:name="_Toc128485391"/>
      <w:bookmarkStart w:id="132" w:name="_Toc189737458"/>
      <w:bookmarkStart w:id="133" w:name="_Toc496100370"/>
      <w:bookmarkStart w:id="134" w:name="_Toc128485378"/>
      <w:bookmarkStart w:id="135" w:name="_Toc496100368"/>
      <w:bookmarkStart w:id="136" w:name="_Toc128485376"/>
      <w:r>
        <w:t>Mase in osnovne mere</w:t>
      </w:r>
      <w:bookmarkEnd w:id="130"/>
      <w:bookmarkEnd w:id="131"/>
      <w:bookmarkEnd w:id="132"/>
    </w:p>
    <w:p w14:paraId="3C95D050" w14:textId="560EA4DE" w:rsidR="00F64E49" w:rsidRDefault="008A7D0F" w:rsidP="008A7D0F">
      <w:pPr>
        <w:pStyle w:val="Napis"/>
        <w:jc w:val="left"/>
      </w:pPr>
      <w:bookmarkStart w:id="137" w:name="_Toc189737500"/>
      <w:r>
        <w:t xml:space="preserve">Tabela </w:t>
      </w:r>
      <w:r w:rsidR="001118DB">
        <w:fldChar w:fldCharType="begin"/>
      </w:r>
      <w:r w:rsidR="001118DB">
        <w:instrText xml:space="preserve"> SEQ Tabela \* ARABIC </w:instrText>
      </w:r>
      <w:r w:rsidR="001118DB">
        <w:fldChar w:fldCharType="separate"/>
      </w:r>
      <w:r w:rsidR="001118DB">
        <w:rPr>
          <w:noProof/>
        </w:rPr>
        <w:t>8</w:t>
      </w:r>
      <w:r w:rsidR="001118DB">
        <w:rPr>
          <w:noProof/>
        </w:rPr>
        <w:fldChar w:fldCharType="end"/>
      </w:r>
      <w:r>
        <w:t>:</w:t>
      </w:r>
      <w:r>
        <w:tab/>
      </w:r>
      <w:r w:rsidRPr="008A7D0F">
        <w:t>Informativne dimenzije in teža</w:t>
      </w:r>
      <w:bookmarkEnd w:id="137"/>
    </w:p>
    <w:tbl>
      <w:tblPr>
        <w:tblStyle w:val="TIPIZACIJA"/>
        <w:tblW w:w="5000" w:type="pct"/>
        <w:tblLook w:val="04A0" w:firstRow="1" w:lastRow="0" w:firstColumn="1" w:lastColumn="0" w:noHBand="0" w:noVBand="1"/>
      </w:tblPr>
      <w:tblGrid>
        <w:gridCol w:w="1958"/>
        <w:gridCol w:w="1957"/>
        <w:gridCol w:w="1957"/>
        <w:gridCol w:w="1957"/>
        <w:gridCol w:w="1957"/>
      </w:tblGrid>
      <w:tr w:rsidR="00F64E49" w14:paraId="27458AB2" w14:textId="40DC313B" w:rsidTr="00C3218E">
        <w:trPr>
          <w:cnfStyle w:val="100000000000" w:firstRow="1" w:lastRow="0" w:firstColumn="0" w:lastColumn="0" w:oddVBand="0" w:evenVBand="0" w:oddHBand="0" w:evenHBand="0" w:firstRowFirstColumn="0" w:firstRowLastColumn="0" w:lastRowFirstColumn="0" w:lastRowLastColumn="0"/>
          <w:trHeight w:hRule="exact" w:val="510"/>
        </w:trPr>
        <w:tc>
          <w:tcPr>
            <w:cnfStyle w:val="001000000000" w:firstRow="0" w:lastRow="0" w:firstColumn="1" w:lastColumn="0" w:oddVBand="0" w:evenVBand="0" w:oddHBand="0" w:evenHBand="0" w:firstRowFirstColumn="0" w:firstRowLastColumn="0" w:lastRowFirstColumn="0" w:lastRowLastColumn="0"/>
            <w:tcW w:w="1000" w:type="pct"/>
          </w:tcPr>
          <w:p w14:paraId="5C5DF862" w14:textId="77777777" w:rsidR="00F64E49" w:rsidRDefault="00F64E49" w:rsidP="008773A9">
            <w:pPr>
              <w:spacing w:after="0" w:line="240" w:lineRule="auto"/>
              <w:jc w:val="center"/>
            </w:pPr>
            <w:r>
              <w:t xml:space="preserve">Nazivna moč </w:t>
            </w:r>
            <w:proofErr w:type="spellStart"/>
            <w:r>
              <w:t>Tr</w:t>
            </w:r>
            <w:proofErr w:type="spellEnd"/>
          </w:p>
          <w:p w14:paraId="1C0EAA49" w14:textId="77777777" w:rsidR="00F64E49" w:rsidRDefault="00F64E49" w:rsidP="008773A9">
            <w:pPr>
              <w:spacing w:after="0" w:line="240" w:lineRule="auto"/>
              <w:jc w:val="center"/>
            </w:pPr>
            <w:r w:rsidRPr="00A62E2E">
              <w:rPr>
                <w:sz w:val="18"/>
                <w:szCs w:val="20"/>
              </w:rPr>
              <w:t>[MVA]</w:t>
            </w:r>
          </w:p>
        </w:tc>
        <w:tc>
          <w:tcPr>
            <w:tcW w:w="1000" w:type="pct"/>
          </w:tcPr>
          <w:p w14:paraId="6F6EBF7E" w14:textId="77777777" w:rsidR="00F64E49" w:rsidRDefault="00F64E4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t>dolžina</w:t>
            </w:r>
          </w:p>
          <w:p w14:paraId="79A76E75" w14:textId="017586EE" w:rsidR="00F64E49" w:rsidRDefault="00F64E4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A62E2E">
              <w:rPr>
                <w:sz w:val="18"/>
                <w:szCs w:val="20"/>
              </w:rPr>
              <w:t>[</w:t>
            </w:r>
            <w:r w:rsidR="008773A9">
              <w:rPr>
                <w:sz w:val="18"/>
                <w:szCs w:val="20"/>
              </w:rPr>
              <w:t>m</w:t>
            </w:r>
            <w:r w:rsidRPr="00A62E2E">
              <w:rPr>
                <w:sz w:val="18"/>
                <w:szCs w:val="20"/>
              </w:rPr>
              <w:t>]</w:t>
            </w:r>
          </w:p>
        </w:tc>
        <w:tc>
          <w:tcPr>
            <w:tcW w:w="1000" w:type="pct"/>
          </w:tcPr>
          <w:p w14:paraId="19672BFC" w14:textId="77777777" w:rsidR="00F64E49" w:rsidRDefault="00F64E4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t>širina</w:t>
            </w:r>
          </w:p>
          <w:p w14:paraId="0E69975B" w14:textId="0E17F89A" w:rsidR="008773A9" w:rsidRDefault="008773A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A62E2E">
              <w:rPr>
                <w:sz w:val="18"/>
                <w:szCs w:val="20"/>
              </w:rPr>
              <w:t>[</w:t>
            </w:r>
            <w:r>
              <w:rPr>
                <w:sz w:val="18"/>
                <w:szCs w:val="20"/>
              </w:rPr>
              <w:t>m</w:t>
            </w:r>
            <w:r w:rsidRPr="00A62E2E">
              <w:rPr>
                <w:sz w:val="18"/>
                <w:szCs w:val="20"/>
              </w:rPr>
              <w:t>]</w:t>
            </w:r>
          </w:p>
        </w:tc>
        <w:tc>
          <w:tcPr>
            <w:tcW w:w="1000" w:type="pct"/>
          </w:tcPr>
          <w:p w14:paraId="59BBB1D1" w14:textId="77777777" w:rsidR="00F64E49" w:rsidRDefault="00F64E4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t>višina</w:t>
            </w:r>
          </w:p>
          <w:p w14:paraId="2D2D57D4" w14:textId="15152B5E" w:rsidR="008773A9" w:rsidRDefault="008773A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A62E2E">
              <w:rPr>
                <w:sz w:val="18"/>
                <w:szCs w:val="20"/>
              </w:rPr>
              <w:t>[</w:t>
            </w:r>
            <w:r>
              <w:rPr>
                <w:sz w:val="18"/>
                <w:szCs w:val="20"/>
              </w:rPr>
              <w:t>m</w:t>
            </w:r>
            <w:r w:rsidRPr="00A62E2E">
              <w:rPr>
                <w:sz w:val="18"/>
                <w:szCs w:val="20"/>
              </w:rPr>
              <w:t>]</w:t>
            </w:r>
          </w:p>
        </w:tc>
        <w:tc>
          <w:tcPr>
            <w:tcW w:w="1000" w:type="pct"/>
          </w:tcPr>
          <w:p w14:paraId="0CCEDAE5" w14:textId="77777777" w:rsidR="00F64E49" w:rsidRDefault="00F64E4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t>teža</w:t>
            </w:r>
          </w:p>
          <w:p w14:paraId="5A59779A" w14:textId="2FFCC058" w:rsidR="008773A9" w:rsidRDefault="008773A9" w:rsidP="008773A9">
            <w:pPr>
              <w:spacing w:after="0" w:line="240" w:lineRule="auto"/>
              <w:jc w:val="center"/>
              <w:cnfStyle w:val="100000000000" w:firstRow="1" w:lastRow="0" w:firstColumn="0" w:lastColumn="0" w:oddVBand="0" w:evenVBand="0" w:oddHBand="0" w:evenHBand="0" w:firstRowFirstColumn="0" w:firstRowLastColumn="0" w:lastRowFirstColumn="0" w:lastRowLastColumn="0"/>
            </w:pPr>
            <w:r w:rsidRPr="00A62E2E">
              <w:rPr>
                <w:sz w:val="18"/>
                <w:szCs w:val="20"/>
              </w:rPr>
              <w:t>[</w:t>
            </w:r>
            <w:r>
              <w:rPr>
                <w:sz w:val="18"/>
                <w:szCs w:val="20"/>
              </w:rPr>
              <w:t>t</w:t>
            </w:r>
            <w:r w:rsidRPr="00A62E2E">
              <w:rPr>
                <w:sz w:val="18"/>
                <w:szCs w:val="20"/>
              </w:rPr>
              <w:t>]</w:t>
            </w:r>
          </w:p>
        </w:tc>
      </w:tr>
      <w:tr w:rsidR="00F64E49" w14:paraId="4EADA778" w14:textId="3ABD80EC" w:rsidTr="00C3218E">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00" w:type="pct"/>
          </w:tcPr>
          <w:p w14:paraId="31E6A2CF" w14:textId="77777777" w:rsidR="00F64E49" w:rsidRDefault="00F64E49" w:rsidP="00F64E49">
            <w:pPr>
              <w:jc w:val="center"/>
            </w:pPr>
            <w:r>
              <w:t>20</w:t>
            </w:r>
          </w:p>
        </w:tc>
        <w:tc>
          <w:tcPr>
            <w:tcW w:w="1000" w:type="pct"/>
          </w:tcPr>
          <w:p w14:paraId="7800B85C" w14:textId="7194FDE4" w:rsidR="00F64E49" w:rsidRPr="00284238" w:rsidRDefault="0001030D" w:rsidP="00F64E49">
            <w:pPr>
              <w:jc w:val="center"/>
              <w:cnfStyle w:val="000000100000" w:firstRow="0" w:lastRow="0" w:firstColumn="0" w:lastColumn="0" w:oddVBand="0" w:evenVBand="0" w:oddHBand="1" w:evenHBand="0" w:firstRowFirstColumn="0" w:firstRowLastColumn="0" w:lastRowFirstColumn="0" w:lastRowLastColumn="0"/>
            </w:pPr>
            <w:r w:rsidRPr="00284238">
              <w:t>6,</w:t>
            </w:r>
            <w:r w:rsidR="00525A12" w:rsidRPr="00284238">
              <w:t>7</w:t>
            </w:r>
          </w:p>
        </w:tc>
        <w:tc>
          <w:tcPr>
            <w:tcW w:w="1000" w:type="pct"/>
          </w:tcPr>
          <w:p w14:paraId="26179937" w14:textId="6870AA04" w:rsidR="00F64E49" w:rsidRPr="00284238" w:rsidRDefault="0001030D" w:rsidP="00F64E49">
            <w:pPr>
              <w:jc w:val="center"/>
              <w:cnfStyle w:val="000000100000" w:firstRow="0" w:lastRow="0" w:firstColumn="0" w:lastColumn="0" w:oddVBand="0" w:evenVBand="0" w:oddHBand="1" w:evenHBand="0" w:firstRowFirstColumn="0" w:firstRowLastColumn="0" w:lastRowFirstColumn="0" w:lastRowLastColumn="0"/>
            </w:pPr>
            <w:r w:rsidRPr="00284238">
              <w:t>3,</w:t>
            </w:r>
            <w:r w:rsidR="00525A12" w:rsidRPr="00284238">
              <w:t>6</w:t>
            </w:r>
          </w:p>
        </w:tc>
        <w:tc>
          <w:tcPr>
            <w:tcW w:w="1000" w:type="pct"/>
          </w:tcPr>
          <w:p w14:paraId="3290411F" w14:textId="771D5533" w:rsidR="00F64E49" w:rsidRPr="00284238" w:rsidRDefault="0001030D" w:rsidP="00F64E49">
            <w:pPr>
              <w:jc w:val="center"/>
              <w:cnfStyle w:val="000000100000" w:firstRow="0" w:lastRow="0" w:firstColumn="0" w:lastColumn="0" w:oddVBand="0" w:evenVBand="0" w:oddHBand="1" w:evenHBand="0" w:firstRowFirstColumn="0" w:firstRowLastColumn="0" w:lastRowFirstColumn="0" w:lastRowLastColumn="0"/>
            </w:pPr>
            <w:r w:rsidRPr="00284238">
              <w:t>4,</w:t>
            </w:r>
            <w:r w:rsidR="00525A12" w:rsidRPr="00284238">
              <w:t>6</w:t>
            </w:r>
          </w:p>
        </w:tc>
        <w:tc>
          <w:tcPr>
            <w:tcW w:w="1000" w:type="pct"/>
          </w:tcPr>
          <w:p w14:paraId="1307B002" w14:textId="139A1CCB" w:rsidR="00F64E49" w:rsidRPr="00284238" w:rsidRDefault="00525A12" w:rsidP="00F64E49">
            <w:pPr>
              <w:jc w:val="center"/>
              <w:cnfStyle w:val="000000100000" w:firstRow="0" w:lastRow="0" w:firstColumn="0" w:lastColumn="0" w:oddVBand="0" w:evenVBand="0" w:oddHBand="1" w:evenHBand="0" w:firstRowFirstColumn="0" w:firstRowLastColumn="0" w:lastRowFirstColumn="0" w:lastRowLastColumn="0"/>
            </w:pPr>
            <w:r w:rsidRPr="00284238">
              <w:t>45</w:t>
            </w:r>
          </w:p>
        </w:tc>
      </w:tr>
      <w:tr w:rsidR="00F64E49" w14:paraId="2C3D3D6F" w14:textId="21CC04FE" w:rsidTr="00C3218E">
        <w:trPr>
          <w:cnfStyle w:val="000000010000" w:firstRow="0" w:lastRow="0" w:firstColumn="0" w:lastColumn="0" w:oddVBand="0" w:evenVBand="0" w:oddHBand="0" w:evenHBand="1"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00" w:type="pct"/>
          </w:tcPr>
          <w:p w14:paraId="76FE7EC8" w14:textId="77777777" w:rsidR="00F64E49" w:rsidRDefault="00F64E49" w:rsidP="00F64E49">
            <w:pPr>
              <w:jc w:val="center"/>
            </w:pPr>
            <w:r>
              <w:t>31,5</w:t>
            </w:r>
          </w:p>
        </w:tc>
        <w:tc>
          <w:tcPr>
            <w:tcW w:w="1000" w:type="pct"/>
          </w:tcPr>
          <w:p w14:paraId="1C52B6D8" w14:textId="68DD12E7" w:rsidR="00F64E49" w:rsidRDefault="008773A9" w:rsidP="00F64E49">
            <w:pPr>
              <w:jc w:val="center"/>
              <w:cnfStyle w:val="000000010000" w:firstRow="0" w:lastRow="0" w:firstColumn="0" w:lastColumn="0" w:oddVBand="0" w:evenVBand="0" w:oddHBand="0" w:evenHBand="1" w:firstRowFirstColumn="0" w:firstRowLastColumn="0" w:lastRowFirstColumn="0" w:lastRowLastColumn="0"/>
            </w:pPr>
            <w:r>
              <w:t>6,5</w:t>
            </w:r>
          </w:p>
        </w:tc>
        <w:tc>
          <w:tcPr>
            <w:tcW w:w="1000" w:type="pct"/>
          </w:tcPr>
          <w:p w14:paraId="4DD9C94E" w14:textId="02960D53" w:rsidR="00F64E49" w:rsidRDefault="008773A9" w:rsidP="00F64E49">
            <w:pPr>
              <w:jc w:val="center"/>
              <w:cnfStyle w:val="000000010000" w:firstRow="0" w:lastRow="0" w:firstColumn="0" w:lastColumn="0" w:oddVBand="0" w:evenVBand="0" w:oddHBand="0" w:evenHBand="1" w:firstRowFirstColumn="0" w:firstRowLastColumn="0" w:lastRowFirstColumn="0" w:lastRowLastColumn="0"/>
            </w:pPr>
            <w:r>
              <w:t>3,8</w:t>
            </w:r>
          </w:p>
        </w:tc>
        <w:tc>
          <w:tcPr>
            <w:tcW w:w="1000" w:type="pct"/>
          </w:tcPr>
          <w:p w14:paraId="6257E020" w14:textId="2CE1F7CA" w:rsidR="00F64E49" w:rsidRDefault="008773A9" w:rsidP="00F64E49">
            <w:pPr>
              <w:jc w:val="center"/>
              <w:cnfStyle w:val="000000010000" w:firstRow="0" w:lastRow="0" w:firstColumn="0" w:lastColumn="0" w:oddVBand="0" w:evenVBand="0" w:oddHBand="0" w:evenHBand="1" w:firstRowFirstColumn="0" w:firstRowLastColumn="0" w:lastRowFirstColumn="0" w:lastRowLastColumn="0"/>
            </w:pPr>
            <w:r>
              <w:t>4,9</w:t>
            </w:r>
          </w:p>
        </w:tc>
        <w:tc>
          <w:tcPr>
            <w:tcW w:w="1000" w:type="pct"/>
          </w:tcPr>
          <w:p w14:paraId="2AE85A71" w14:textId="758770E3" w:rsidR="00F64E49" w:rsidRDefault="008773A9" w:rsidP="00F64E49">
            <w:pPr>
              <w:jc w:val="center"/>
              <w:cnfStyle w:val="000000010000" w:firstRow="0" w:lastRow="0" w:firstColumn="0" w:lastColumn="0" w:oddVBand="0" w:evenVBand="0" w:oddHBand="0" w:evenHBand="1" w:firstRowFirstColumn="0" w:firstRowLastColumn="0" w:lastRowFirstColumn="0" w:lastRowLastColumn="0"/>
            </w:pPr>
            <w:r>
              <w:t>56</w:t>
            </w:r>
          </w:p>
        </w:tc>
      </w:tr>
      <w:tr w:rsidR="00F64E49" w14:paraId="2EF29FD3" w14:textId="0289603C" w:rsidTr="00C3218E">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00" w:type="pct"/>
          </w:tcPr>
          <w:p w14:paraId="446A914F" w14:textId="77777777" w:rsidR="00F64E49" w:rsidRDefault="00F64E49" w:rsidP="00F64E49">
            <w:pPr>
              <w:jc w:val="center"/>
            </w:pPr>
            <w:r>
              <w:t>40</w:t>
            </w:r>
          </w:p>
        </w:tc>
        <w:tc>
          <w:tcPr>
            <w:tcW w:w="1000" w:type="pct"/>
          </w:tcPr>
          <w:p w14:paraId="47555033" w14:textId="766B7638" w:rsidR="00F64E49" w:rsidRDefault="008773A9" w:rsidP="00F64E49">
            <w:pPr>
              <w:jc w:val="center"/>
              <w:cnfStyle w:val="000000100000" w:firstRow="0" w:lastRow="0" w:firstColumn="0" w:lastColumn="0" w:oddVBand="0" w:evenVBand="0" w:oddHBand="1" w:evenHBand="0" w:firstRowFirstColumn="0" w:firstRowLastColumn="0" w:lastRowFirstColumn="0" w:lastRowLastColumn="0"/>
            </w:pPr>
            <w:r>
              <w:t>7</w:t>
            </w:r>
          </w:p>
        </w:tc>
        <w:tc>
          <w:tcPr>
            <w:tcW w:w="1000" w:type="pct"/>
          </w:tcPr>
          <w:p w14:paraId="561DBFBD" w14:textId="2D798CA0" w:rsidR="00F64E49" w:rsidRDefault="008773A9" w:rsidP="00F64E49">
            <w:pPr>
              <w:jc w:val="center"/>
              <w:cnfStyle w:val="000000100000" w:firstRow="0" w:lastRow="0" w:firstColumn="0" w:lastColumn="0" w:oddVBand="0" w:evenVBand="0" w:oddHBand="1" w:evenHBand="0" w:firstRowFirstColumn="0" w:firstRowLastColumn="0" w:lastRowFirstColumn="0" w:lastRowLastColumn="0"/>
            </w:pPr>
            <w:r>
              <w:t>4,2</w:t>
            </w:r>
          </w:p>
        </w:tc>
        <w:tc>
          <w:tcPr>
            <w:tcW w:w="1000" w:type="pct"/>
          </w:tcPr>
          <w:p w14:paraId="356CB5D7" w14:textId="38F55FFD" w:rsidR="00F64E49" w:rsidRDefault="008773A9" w:rsidP="00F64E49">
            <w:pPr>
              <w:jc w:val="center"/>
              <w:cnfStyle w:val="000000100000" w:firstRow="0" w:lastRow="0" w:firstColumn="0" w:lastColumn="0" w:oddVBand="0" w:evenVBand="0" w:oddHBand="1" w:evenHBand="0" w:firstRowFirstColumn="0" w:firstRowLastColumn="0" w:lastRowFirstColumn="0" w:lastRowLastColumn="0"/>
            </w:pPr>
            <w:r>
              <w:t>5,4</w:t>
            </w:r>
          </w:p>
        </w:tc>
        <w:tc>
          <w:tcPr>
            <w:tcW w:w="1000" w:type="pct"/>
          </w:tcPr>
          <w:p w14:paraId="6B3D964A" w14:textId="474D7EBC" w:rsidR="00F64E49" w:rsidRDefault="008773A9" w:rsidP="00F64E49">
            <w:pPr>
              <w:jc w:val="center"/>
              <w:cnfStyle w:val="000000100000" w:firstRow="0" w:lastRow="0" w:firstColumn="0" w:lastColumn="0" w:oddVBand="0" w:evenVBand="0" w:oddHBand="1" w:evenHBand="0" w:firstRowFirstColumn="0" w:firstRowLastColumn="0" w:lastRowFirstColumn="0" w:lastRowLastColumn="0"/>
            </w:pPr>
            <w:r>
              <w:t>65</w:t>
            </w:r>
          </w:p>
        </w:tc>
      </w:tr>
    </w:tbl>
    <w:p w14:paraId="1AB6C0EA" w14:textId="77777777" w:rsidR="00CF03FF" w:rsidRPr="00C55288" w:rsidRDefault="00CF03FF" w:rsidP="008773A9"/>
    <w:p w14:paraId="70139E2E" w14:textId="77777777" w:rsidR="00CF03FF" w:rsidRPr="009C66FF" w:rsidRDefault="00CF03FF" w:rsidP="00CF03FF">
      <w:r w:rsidRPr="009C66FF">
        <w:t>Točne podatke o osnovnih in transportnih merah in masah posameznih delov energetskega transformatorja mora podati ponudnik v tabeli tehničnih zahtev.</w:t>
      </w:r>
    </w:p>
    <w:p w14:paraId="06D9BF53" w14:textId="77777777" w:rsidR="00CF03FF" w:rsidRPr="001F3983" w:rsidRDefault="00CF03FF" w:rsidP="00CF03FF">
      <w:pPr>
        <w:pStyle w:val="Naslov3"/>
      </w:pPr>
      <w:bookmarkStart w:id="138" w:name="_Toc189737459"/>
      <w:r>
        <w:t>Transformatorski kotel</w:t>
      </w:r>
      <w:bookmarkEnd w:id="133"/>
      <w:bookmarkEnd w:id="134"/>
      <w:bookmarkEnd w:id="138"/>
    </w:p>
    <w:p w14:paraId="00B54747" w14:textId="10D2D8CE" w:rsidR="002A1C8C" w:rsidRDefault="00CF03FF" w:rsidP="00CF03FF">
      <w:r w:rsidRPr="00A07B6C">
        <w:t xml:space="preserve">Transformatorski kotel mora biti robustne konstrukcije, imeti mora ojačitve za hidravlična dvigala in </w:t>
      </w:r>
      <w:r w:rsidR="003631C8">
        <w:t>ušesa</w:t>
      </w:r>
      <w:r w:rsidRPr="00A07B6C">
        <w:t xml:space="preserve"> za dviganje kotla.</w:t>
      </w:r>
    </w:p>
    <w:p w14:paraId="64602E12" w14:textId="4AA1FA45" w:rsidR="00681D5D" w:rsidRDefault="00CF03FF" w:rsidP="00CF03FF">
      <w:r w:rsidRPr="00A07B6C">
        <w:t>Transformator se dobavi brez koles</w:t>
      </w:r>
      <w:r w:rsidR="00013835">
        <w:t>, mora pa biti pripravljen na njihovo naknadno montažo</w:t>
      </w:r>
      <w:r w:rsidR="00D573F0">
        <w:t xml:space="preserve"> (</w:t>
      </w:r>
      <w:proofErr w:type="spellStart"/>
      <w:r w:rsidR="00D573F0">
        <w:t>predpripravljene</w:t>
      </w:r>
      <w:proofErr w:type="spellEnd"/>
      <w:r w:rsidR="00D573F0">
        <w:t xml:space="preserve"> izvrtine na prirobnici)</w:t>
      </w:r>
      <w:r w:rsidR="00013835">
        <w:t xml:space="preserve"> in sicer za postavitev na tirnice v medsebojni osni oddaljenosti 1504 mm. </w:t>
      </w:r>
      <w:r w:rsidR="00C3218E">
        <w:t>S transformatorjem</w:t>
      </w:r>
      <w:r w:rsidRPr="00A07B6C">
        <w:t xml:space="preserve"> mora </w:t>
      </w:r>
      <w:r w:rsidR="00C3218E">
        <w:t xml:space="preserve">biti dobavljena tudi </w:t>
      </w:r>
      <w:proofErr w:type="spellStart"/>
      <w:r w:rsidR="00C3218E">
        <w:t>antivibracijska</w:t>
      </w:r>
      <w:proofErr w:type="spellEnd"/>
      <w:r w:rsidR="00C3218E">
        <w:t xml:space="preserve"> podloga</w:t>
      </w:r>
      <w:r w:rsidRPr="00A07B6C">
        <w:t xml:space="preserve">, ki se namesti med </w:t>
      </w:r>
      <w:proofErr w:type="spellStart"/>
      <w:r w:rsidR="0069687E">
        <w:t>predpripravljen</w:t>
      </w:r>
      <w:proofErr w:type="spellEnd"/>
      <w:r w:rsidR="0069687E">
        <w:t xml:space="preserve"> </w:t>
      </w:r>
      <w:r w:rsidRPr="00A07B6C">
        <w:t>temelj</w:t>
      </w:r>
      <w:r w:rsidR="0069687E">
        <w:t xml:space="preserve"> na objektu</w:t>
      </w:r>
      <w:r w:rsidRPr="00A07B6C">
        <w:t xml:space="preserve"> in </w:t>
      </w:r>
      <w:r w:rsidR="0069687E">
        <w:t xml:space="preserve">podstavek na </w:t>
      </w:r>
      <w:r w:rsidRPr="00A07B6C">
        <w:t>kot</w:t>
      </w:r>
      <w:r w:rsidR="0069687E">
        <w:t>lu</w:t>
      </w:r>
      <w:r w:rsidRPr="00A07B6C">
        <w:t xml:space="preserve"> transformatorja</w:t>
      </w:r>
      <w:r w:rsidR="000B22D2">
        <w:t>.</w:t>
      </w:r>
      <w:r w:rsidR="00E84FF9">
        <w:t xml:space="preserve"> </w:t>
      </w:r>
      <w:r w:rsidR="00D573F0">
        <w:t xml:space="preserve">Po namestitvi je treba </w:t>
      </w:r>
      <w:proofErr w:type="spellStart"/>
      <w:r w:rsidR="00D573F0">
        <w:t>Tr</w:t>
      </w:r>
      <w:proofErr w:type="spellEnd"/>
      <w:r w:rsidR="00D573F0">
        <w:t xml:space="preserve"> </w:t>
      </w:r>
      <w:r w:rsidR="00681D5D">
        <w:t>zaščititi proti premikanju najmanj v dveh vogalih. Pritrdil</w:t>
      </w:r>
      <w:r w:rsidR="00A840F1">
        <w:t>a</w:t>
      </w:r>
      <w:r w:rsidR="00681D5D">
        <w:t xml:space="preserve"> </w:t>
      </w:r>
      <w:r w:rsidR="00452B15">
        <w:t xml:space="preserve">in navodila za montažo </w:t>
      </w:r>
      <w:r w:rsidR="00681D5D">
        <w:t xml:space="preserve">se dobavijo </w:t>
      </w:r>
      <w:r w:rsidR="00A840F1">
        <w:t>skupaj s transformatorjem.</w:t>
      </w:r>
    </w:p>
    <w:p w14:paraId="625C7F49" w14:textId="20EA23F5" w:rsidR="00681D5D" w:rsidRDefault="00681D5D" w:rsidP="00CF03FF">
      <w:r>
        <w:rPr>
          <w:noProof/>
        </w:rPr>
        <mc:AlternateContent>
          <mc:Choice Requires="wpc">
            <w:drawing>
              <wp:inline distT="0" distB="0" distL="0" distR="0" wp14:anchorId="51723D21" wp14:editId="5872696F">
                <wp:extent cx="6209665" cy="2118360"/>
                <wp:effectExtent l="0" t="0" r="635" b="0"/>
                <wp:docPr id="14" name="Platno 1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35" name="Skupina 35"/>
                        <wpg:cNvGrpSpPr/>
                        <wpg:grpSpPr>
                          <a:xfrm>
                            <a:off x="1596722" y="231604"/>
                            <a:ext cx="2788920" cy="1688934"/>
                            <a:chOff x="1448107" y="231604"/>
                            <a:chExt cx="2788920" cy="1688934"/>
                          </a:xfrm>
                        </wpg:grpSpPr>
                        <wpg:grpSp>
                          <wpg:cNvPr id="22" name="Skupina 22"/>
                          <wpg:cNvGrpSpPr/>
                          <wpg:grpSpPr>
                            <a:xfrm>
                              <a:off x="1448107" y="312420"/>
                              <a:ext cx="2788920" cy="1533540"/>
                              <a:chOff x="1448107" y="906780"/>
                              <a:chExt cx="2788920" cy="1533540"/>
                            </a:xfrm>
                          </wpg:grpSpPr>
                          <wps:wsp>
                            <wps:cNvPr id="15" name="Pravokotnik 15"/>
                            <wps:cNvSpPr/>
                            <wps:spPr>
                              <a:xfrm>
                                <a:off x="1448107" y="1055076"/>
                                <a:ext cx="2788920" cy="1234085"/>
                              </a:xfrm>
                              <a:prstGeom prst="rect">
                                <a:avLst/>
                              </a:prstGeom>
                              <a:no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6" name="Pravokotnik 16"/>
                            <wps:cNvSpPr/>
                            <wps:spPr>
                              <a:xfrm>
                                <a:off x="1828800" y="906780"/>
                                <a:ext cx="377190" cy="148154"/>
                              </a:xfrm>
                              <a:prstGeom prst="rect">
                                <a:avLst/>
                              </a:prstGeom>
                              <a:no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Pravokotnik 17"/>
                            <wps:cNvSpPr/>
                            <wps:spPr>
                              <a:xfrm>
                                <a:off x="3413760" y="906780"/>
                                <a:ext cx="377190" cy="148154"/>
                              </a:xfrm>
                              <a:prstGeom prst="rect">
                                <a:avLst/>
                              </a:prstGeom>
                              <a:no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Pravokotnik 18"/>
                            <wps:cNvSpPr/>
                            <wps:spPr>
                              <a:xfrm>
                                <a:off x="1828800" y="2292166"/>
                                <a:ext cx="377190" cy="148154"/>
                              </a:xfrm>
                              <a:prstGeom prst="rect">
                                <a:avLst/>
                              </a:prstGeom>
                              <a:no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 name="Pravokotnik 19"/>
                            <wps:cNvSpPr/>
                            <wps:spPr>
                              <a:xfrm>
                                <a:off x="3413760" y="2292166"/>
                                <a:ext cx="377190" cy="148154"/>
                              </a:xfrm>
                              <a:prstGeom prst="rect">
                                <a:avLst/>
                              </a:prstGeom>
                              <a:no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20" name="L-oblika 20"/>
                          <wps:cNvSpPr/>
                          <wps:spPr>
                            <a:xfrm rot="5400000">
                              <a:off x="1746002" y="231619"/>
                              <a:ext cx="184837" cy="184808"/>
                            </a:xfrm>
                            <a:prstGeom prst="corner">
                              <a:avLst>
                                <a:gd name="adj1" fmla="val 32087"/>
                                <a:gd name="adj2" fmla="val 30621"/>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L-oblika 25"/>
                          <wps:cNvSpPr/>
                          <wps:spPr>
                            <a:xfrm rot="16200000">
                              <a:off x="3687446" y="1735716"/>
                              <a:ext cx="184837" cy="184808"/>
                            </a:xfrm>
                            <a:prstGeom prst="corner">
                              <a:avLst>
                                <a:gd name="adj1" fmla="val 32087"/>
                                <a:gd name="adj2" fmla="val 30621"/>
                              </a:avLst>
                            </a:prstGeom>
                          </wps:spPr>
                          <wps:style>
                            <a:lnRef idx="2">
                              <a:schemeClr val="accent2">
                                <a:shade val="15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wpc:wpc>
                  </a:graphicData>
                </a:graphic>
              </wp:inline>
            </w:drawing>
          </mc:Choice>
          <mc:Fallback xmlns:arto="http://schemas.microsoft.com/office/word/2006/arto">
            <w:pict>
              <v:group w14:anchorId="73CB6F49" id="Platno 14" o:spid="_x0000_s1026" editas="canvas" style="width:488.95pt;height:166.8pt;mso-position-horizontal-relative:char;mso-position-vertical-relative:line" coordsize="62096,211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096;height:21183;visibility:visible;mso-wrap-style:square" filled="t">
                  <v:fill o:detectmouseclick="t"/>
                  <v:path o:connecttype="none"/>
                </v:shape>
                <v:group id="Skupina 35" o:spid="_x0000_s1028" style="position:absolute;left:15967;top:2316;width:27889;height:16889" coordorigin="14481,2316" coordsize="27889,16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group id="Skupina 22" o:spid="_x0000_s1029" style="position:absolute;left:14481;top:3124;width:27889;height:15335" coordorigin="14481,9067" coordsize="27889,1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Pravokotnik 15" o:spid="_x0000_s1030" style="position:absolute;left:14481;top:10550;width:27889;height:123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" filled="f" strokecolor="#00639e" strokeweight="2pt"/>
                    <v:rect id="Pravokotnik 16" o:spid="_x0000_s1031" style="position:absolute;left:18288;top:9067;width:3771;height:1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" filled="f" strokecolor="#00639e" strokeweight="2pt"/>
                    <v:rect id="Pravokotnik 17" o:spid="_x0000_s1032" style="position:absolute;left:34137;top:9067;width:3772;height:1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" filled="f" strokecolor="#00639e" strokeweight="2pt"/>
                    <v:rect id="Pravokotnik 18" o:spid="_x0000_s1033" style="position:absolute;left:18288;top:22921;width:3771;height:1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" filled="f" strokecolor="#00639e" strokeweight="2pt"/>
                    <v:rect id="Pravokotnik 19" o:spid="_x0000_s1034" style="position:absolute;left:34137;top:22921;width:3772;height:1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" filled="f" strokecolor="#00639e" strokeweight="2pt"/>
                  </v:group>
                  <v:shape id="L-oblika 20" o:spid="_x0000_s1035" style="position:absolute;left:17460;top:2316;width:1848;height:1848;rotation:90;visibility:visible;mso-wrap-style:square;v-text-anchor:middle" coordsize="184837,184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" path="m,l56590,r,125509l184837,125509r,59299l,184808,,xe" fillcolor="#c0504d [3205]" strokecolor="#1d0a0a [485]" strokeweight="2pt">
                    <v:path arrowok="t" o:connecttype="custom" o:connectlocs="0,0;56590,0;56590,125509;184837,125509;184837,184808;0,184808;0,0" o:connectangles="0,0,0,0,0,0,0"/>
                  </v:shape>
                  <v:shape id="L-oblika 25" o:spid="_x0000_s1036" style="position:absolute;left:36874;top:17357;width:1848;height:1848;rotation:-90;visibility:visible;mso-wrap-style:square;v-text-anchor:middle" coordsize="184837,184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" path="m,l56590,r,125509l184837,125509r,59299l,184808,,xe" fillcolor="#c0504d [3205]" strokecolor="#1d0a0a [485]" strokeweight="2pt">
                    <v:path arrowok="t" o:connecttype="custom" o:connectlocs="0,0;56590,0;56590,125509;184837,125509;184837,184808;0,184808;0,0" o:connectangles="0,0,0,0,0,0,0"/>
                  </v:shape>
                </v:group>
                <w10:anchorlock/>
              </v:group>
            </w:pict>
          </mc:Fallback>
        </mc:AlternateContent>
      </w:r>
    </w:p>
    <w:p w14:paraId="768E45C0" w14:textId="60F22C48" w:rsidR="00681D5D" w:rsidRPr="008559E3" w:rsidRDefault="008559E3" w:rsidP="008559E3">
      <w:pPr>
        <w:pStyle w:val="Napis"/>
        <w:rPr>
          <w:sz w:val="24"/>
          <w:szCs w:val="24"/>
        </w:rPr>
      </w:pPr>
      <w:bookmarkStart w:id="139" w:name="_Toc178164638"/>
      <w:r>
        <w:t xml:space="preserve">Slika </w:t>
      </w:r>
      <w:r w:rsidR="001118DB">
        <w:fldChar w:fldCharType="begin"/>
      </w:r>
      <w:r w:rsidR="001118DB">
        <w:instrText xml:space="preserve"> SEQ Slika \* ARABIC </w:instrText>
      </w:r>
      <w:r w:rsidR="001118DB">
        <w:fldChar w:fldCharType="separate"/>
      </w:r>
      <w:r w:rsidR="001118DB">
        <w:rPr>
          <w:noProof/>
        </w:rPr>
        <w:t>1</w:t>
      </w:r>
      <w:r w:rsidR="001118DB">
        <w:rPr>
          <w:noProof/>
        </w:rPr>
        <w:fldChar w:fldCharType="end"/>
      </w:r>
      <w:r>
        <w:t>:</w:t>
      </w:r>
      <w:r>
        <w:tab/>
      </w:r>
      <w:r w:rsidR="0069687E">
        <w:t>Načelna</w:t>
      </w:r>
      <w:r w:rsidR="002A7530">
        <w:t xml:space="preserve"> p</w:t>
      </w:r>
      <w:r>
        <w:t xml:space="preserve">ritrditev </w:t>
      </w:r>
      <w:proofErr w:type="spellStart"/>
      <w:r>
        <w:t>Tr</w:t>
      </w:r>
      <w:proofErr w:type="spellEnd"/>
      <w:r>
        <w:t xml:space="preserve"> na mesto vgradnje</w:t>
      </w:r>
      <w:r w:rsidRPr="003D6A2B">
        <w:t>.</w:t>
      </w:r>
      <w:bookmarkEnd w:id="139"/>
    </w:p>
    <w:p w14:paraId="2BEB61C2" w14:textId="77777777" w:rsidR="00CF03FF" w:rsidRDefault="00CF03FF" w:rsidP="00CF03FF">
      <w:r w:rsidRPr="00A07B6C">
        <w:t>Transformatorski kotel mora zdržati statične in dinamične pritiske, ki se pojavljajo v transformatorjih v kratkem stiku. Stranice kotla naj bodo ojačane, da je onemogočena trajna deformacija kotla.</w:t>
      </w:r>
    </w:p>
    <w:p w14:paraId="1BBF8C12" w14:textId="5B684095" w:rsidR="005C6879" w:rsidRDefault="00CF03FF" w:rsidP="00CF03FF">
      <w:r w:rsidRPr="00A07B6C">
        <w:t>Vsi zvari</w:t>
      </w:r>
      <w:r w:rsidR="005C6879">
        <w:t>, spoji in tesnila</w:t>
      </w:r>
      <w:r w:rsidRPr="00A07B6C">
        <w:t xml:space="preserve"> na transformatorskem kotlu morajo zagotoviti absolutno tesnjenje pri </w:t>
      </w:r>
      <w:r w:rsidR="00C6290E">
        <w:t>temperaturi olja</w:t>
      </w:r>
      <w:r w:rsidRPr="00A07B6C">
        <w:t xml:space="preserve"> </w:t>
      </w:r>
      <w:smartTag w:uri="urn:schemas-microsoft-com:office:smarttags" w:element="metricconverter">
        <w:smartTagPr>
          <w:attr w:name="ProductID" w:val="110 ﾰC"/>
        </w:smartTagPr>
        <w:r w:rsidRPr="00A07B6C">
          <w:t>110 °C</w:t>
        </w:r>
      </w:smartTag>
      <w:r w:rsidRPr="00A07B6C">
        <w:t>.</w:t>
      </w:r>
    </w:p>
    <w:p w14:paraId="50AB9DEC" w14:textId="77777777" w:rsidR="00CF03FF" w:rsidRDefault="00CF03FF" w:rsidP="00CF03FF">
      <w:r w:rsidRPr="00A07B6C">
        <w:t xml:space="preserve">Na kotlu </w:t>
      </w:r>
      <w:r>
        <w:t>je treba</w:t>
      </w:r>
      <w:r w:rsidRPr="00A07B6C">
        <w:t xml:space="preserve"> predvideti ventil za izpust olja in tri čepe za ugotavljanje kvalitete olja: na spodnjem, srednjem in zgornjem nivoju.</w:t>
      </w:r>
    </w:p>
    <w:p w14:paraId="62D636C2" w14:textId="77777777" w:rsidR="00CF03FF" w:rsidRDefault="00CF03FF" w:rsidP="00CF03FF">
      <w:r w:rsidRPr="00A07B6C">
        <w:t xml:space="preserve">Za priključek naprave za sušenje in čiščenje olja </w:t>
      </w:r>
      <w:r>
        <w:t>je treba</w:t>
      </w:r>
      <w:r w:rsidRPr="00A07B6C">
        <w:t xml:space="preserve"> predvideti dva priključka, postavljena diagonalno na kotlu.</w:t>
      </w:r>
    </w:p>
    <w:p w14:paraId="4EFF97A7" w14:textId="11953CEF" w:rsidR="00CF03FF" w:rsidRDefault="00CF03FF" w:rsidP="00CF03FF">
      <w:r w:rsidRPr="00A07B6C">
        <w:t xml:space="preserve">Cevi za priključek radiatorjev na kotel morajo biti opremljene z ventili z loputo, ki omogočajo demontažo </w:t>
      </w:r>
      <w:r w:rsidR="008559E3">
        <w:t>radiatorjev</w:t>
      </w:r>
      <w:r w:rsidRPr="00A07B6C">
        <w:t xml:space="preserve">, ne da bi bilo potrebno izpustiti olje iz kotla. Radiatorji morajo imeti posebej čep za izpust olja in </w:t>
      </w:r>
      <w:r w:rsidR="003631C8">
        <w:t>ušes</w:t>
      </w:r>
      <w:r w:rsidR="00506197">
        <w:t>a</w:t>
      </w:r>
      <w:r w:rsidRPr="00A07B6C">
        <w:t xml:space="preserve"> za dviganje.</w:t>
      </w:r>
    </w:p>
    <w:p w14:paraId="51188CF1" w14:textId="503C5FBF" w:rsidR="00360A40" w:rsidRPr="001F3983" w:rsidRDefault="00CF03FF" w:rsidP="00CF03FF">
      <w:r w:rsidRPr="00A07B6C">
        <w:t xml:space="preserve">Na dnu nosilne konstrukcije transformatorskega kotla </w:t>
      </w:r>
      <w:r>
        <w:t>je treba</w:t>
      </w:r>
      <w:r w:rsidRPr="00A07B6C">
        <w:t xml:space="preserve"> po diagonalni smeri predvideti </w:t>
      </w:r>
      <w:r w:rsidR="00C76833">
        <w:t xml:space="preserve">ozemljitev konstrukcije preko vijačnih razstavljivih zvez z navojem </w:t>
      </w:r>
      <w:r w:rsidR="00A4098A" w:rsidRPr="00525A12">
        <w:t>M12</w:t>
      </w:r>
      <w:r w:rsidR="00250F30">
        <w:t xml:space="preserve"> npr. tipa B1 ali B7</w:t>
      </w:r>
      <w:r w:rsidR="000E01D6">
        <w:t xml:space="preserve"> </w:t>
      </w:r>
      <w:r w:rsidR="00250F30">
        <w:t>po</w:t>
      </w:r>
      <w:r w:rsidR="000E01D6">
        <w:t xml:space="preserve"> </w:t>
      </w:r>
      <w:r w:rsidR="000E01D6">
        <w:fldChar w:fldCharType="begin"/>
      </w:r>
      <w:r w:rsidR="000E01D6">
        <w:instrText xml:space="preserve"> REF S2222 \h </w:instrText>
      </w:r>
      <w:r w:rsidR="000E01D6">
        <w:fldChar w:fldCharType="separate"/>
      </w:r>
      <w:r w:rsidR="001118DB">
        <w:t>[2.2.22]</w:t>
      </w:r>
      <w:r w:rsidR="000E01D6">
        <w:fldChar w:fldCharType="end"/>
      </w:r>
      <w:r w:rsidRPr="00A07B6C">
        <w:t>.</w:t>
      </w:r>
    </w:p>
    <w:p w14:paraId="674B8D49" w14:textId="2C55757D" w:rsidR="00CF03FF" w:rsidRPr="00C55288" w:rsidRDefault="00787A67" w:rsidP="00CF03FF">
      <w:pPr>
        <w:pStyle w:val="Naslov3"/>
      </w:pPr>
      <w:bookmarkStart w:id="140" w:name="_Toc496100380"/>
      <w:bookmarkStart w:id="141" w:name="_Toc128485389"/>
      <w:bookmarkStart w:id="142" w:name="_Toc189737460"/>
      <w:bookmarkStart w:id="143" w:name="_Toc496100379"/>
      <w:bookmarkStart w:id="144" w:name="_Toc128485388"/>
      <w:bookmarkStart w:id="145" w:name="_Toc496100373"/>
      <w:bookmarkStart w:id="146" w:name="_Toc128485381"/>
      <w:bookmarkStart w:id="147" w:name="_Toc496100371"/>
      <w:bookmarkStart w:id="148" w:name="_Toc128485379"/>
      <w:r>
        <w:lastRenderedPageBreak/>
        <w:t>Antik</w:t>
      </w:r>
      <w:r w:rsidR="00CF03FF">
        <w:t>orozijska zaščita</w:t>
      </w:r>
      <w:bookmarkEnd w:id="140"/>
      <w:bookmarkEnd w:id="141"/>
      <w:bookmarkEnd w:id="142"/>
    </w:p>
    <w:p w14:paraId="5878237F" w14:textId="4C7AA9E3" w:rsidR="00CF03FF" w:rsidRPr="009C66FF" w:rsidRDefault="00CF03FF" w:rsidP="00CF03FF">
      <w:r w:rsidRPr="009C66FF">
        <w:t>Vsi kovinski deli energetskega transformatorja (transformatorski kotel, pokrov, konzervator</w:t>
      </w:r>
      <w:r w:rsidR="00240599">
        <w:t>, …</w:t>
      </w:r>
      <w:r w:rsidRPr="009C66FF">
        <w:t>) morajo biti očiščeni s postopkom peskanja in zaščiteni proti rjavenju.</w:t>
      </w:r>
    </w:p>
    <w:p w14:paraId="13F6A125" w14:textId="3DF99140" w:rsidR="00CF03FF" w:rsidRPr="00C55288" w:rsidRDefault="00CF03FF" w:rsidP="00CF03FF">
      <w:r w:rsidRPr="009C66FF">
        <w:t xml:space="preserve">Zaščitni premaz mora </w:t>
      </w:r>
      <w:r w:rsidR="005C1649">
        <w:t xml:space="preserve">biti </w:t>
      </w:r>
      <w:r w:rsidRPr="009C66FF">
        <w:t>odpor</w:t>
      </w:r>
      <w:r w:rsidR="005C1649">
        <w:t>en</w:t>
      </w:r>
      <w:r w:rsidRPr="009C66FF">
        <w:t xml:space="preserve"> na spremembe temperature (od - </w:t>
      </w:r>
      <w:smartTag w:uri="urn:schemas-microsoft-com:office:smarttags" w:element="metricconverter">
        <w:smartTagPr>
          <w:attr w:name="ProductID" w:val="20 ﾰC"/>
        </w:smartTagPr>
        <w:r w:rsidRPr="009C66FF">
          <w:t>20 °C</w:t>
        </w:r>
      </w:smartTag>
      <w:r w:rsidRPr="009C66FF">
        <w:t xml:space="preserve"> do + 110</w:t>
      </w:r>
      <w:r>
        <w:t> </w:t>
      </w:r>
      <w:r w:rsidRPr="009C66FF">
        <w:t>°C), udarce</w:t>
      </w:r>
      <w:r w:rsidR="008A5236">
        <w:t xml:space="preserve">, </w:t>
      </w:r>
      <w:r w:rsidRPr="009C66FF">
        <w:t>atmosferske vplive</w:t>
      </w:r>
      <w:r w:rsidR="008A5236">
        <w:t xml:space="preserve"> ter </w:t>
      </w:r>
      <w:r w:rsidRPr="009C66FF">
        <w:t>kemi</w:t>
      </w:r>
      <w:r w:rsidR="008A5236">
        <w:t xml:space="preserve">čne </w:t>
      </w:r>
      <w:r w:rsidRPr="009C66FF">
        <w:t>vplive, olja, masti, lugov, soli in kislin.</w:t>
      </w:r>
    </w:p>
    <w:p w14:paraId="7790D264" w14:textId="0AB5EB34" w:rsidR="00CF03FF" w:rsidRDefault="00CF03FF" w:rsidP="00CF03FF">
      <w:r w:rsidRPr="009C66FF">
        <w:t xml:space="preserve">Zaščito kotla, pokrova, konzervatorja </w:t>
      </w:r>
      <w:r>
        <w:t>je treba</w:t>
      </w:r>
      <w:r w:rsidRPr="009C66FF">
        <w:t xml:space="preserve"> izvesti </w:t>
      </w:r>
      <w:r w:rsidR="006E4284">
        <w:t xml:space="preserve">najmanj </w:t>
      </w:r>
      <w:r w:rsidRPr="009C66FF">
        <w:t>z dvema osnovnima in dvema pokrivnima slojema</w:t>
      </w:r>
      <w:r w:rsidR="006E4284">
        <w:t>.</w:t>
      </w:r>
      <w:r w:rsidRPr="009C66FF">
        <w:t xml:space="preserve"> </w:t>
      </w:r>
      <w:r w:rsidR="00B14CE5">
        <w:t>Prevleka</w:t>
      </w:r>
      <w:r w:rsidR="00B14CE5" w:rsidRPr="009C66FF">
        <w:t xml:space="preserve"> signalne </w:t>
      </w:r>
      <w:r w:rsidR="00B14CE5">
        <w:t xml:space="preserve">omarice je lahko izvedena s prašnim barvanjem. </w:t>
      </w:r>
      <w:r w:rsidR="006E4284">
        <w:t xml:space="preserve">Osnovni odtenek pokrivnih slojev je </w:t>
      </w:r>
      <w:r w:rsidRPr="009C66FF">
        <w:t xml:space="preserve">RAL </w:t>
      </w:r>
      <w:r w:rsidR="001A538B">
        <w:t>7038</w:t>
      </w:r>
      <w:r w:rsidRPr="009C66FF">
        <w:t>.</w:t>
      </w:r>
    </w:p>
    <w:p w14:paraId="51A2DB52" w14:textId="77777777" w:rsidR="006E4284" w:rsidRDefault="006E4284" w:rsidP="00CF03FF"/>
    <w:p w14:paraId="1CFE9765" w14:textId="2EEA12EB" w:rsidR="006E4284" w:rsidRDefault="006E4284" w:rsidP="006E4284">
      <w:pPr>
        <w:jc w:val="center"/>
      </w:pPr>
      <w:r>
        <w:rPr>
          <w:noProof/>
        </w:rPr>
        <mc:AlternateContent>
          <mc:Choice Requires="wps">
            <w:drawing>
              <wp:inline distT="0" distB="0" distL="0" distR="0" wp14:anchorId="64E49237" wp14:editId="2FCA47CF">
                <wp:extent cx="1800000" cy="540000"/>
                <wp:effectExtent l="0" t="0" r="0" b="0"/>
                <wp:docPr id="13" name="Pravokotnik 13"/>
                <wp:cNvGraphicFramePr/>
                <a:graphic xmlns:a="http://schemas.openxmlformats.org/drawingml/2006/main">
                  <a:graphicData uri="http://schemas.microsoft.com/office/word/2010/wordprocessingShape">
                    <wps:wsp>
                      <wps:cNvSpPr/>
                      <wps:spPr>
                        <a:xfrm>
                          <a:off x="0" y="0"/>
                          <a:ext cx="1800000" cy="540000"/>
                        </a:xfrm>
                        <a:prstGeom prst="rect">
                          <a:avLst/>
                        </a:prstGeom>
                        <a:solidFill>
                          <a:srgbClr val="B0B0A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A1548E7" w14:textId="77777777" w:rsidR="006E4284" w:rsidRPr="006E4284" w:rsidRDefault="006E4284" w:rsidP="006E4284">
                            <w:pPr>
                              <w:spacing w:after="60" w:line="240" w:lineRule="auto"/>
                              <w:jc w:val="center"/>
                              <w:rPr>
                                <w:b/>
                                <w:bCs/>
                                <w:color w:val="000000" w:themeColor="text1"/>
                                <w:sz w:val="22"/>
                                <w:szCs w:val="24"/>
                              </w:rPr>
                            </w:pPr>
                            <w:r w:rsidRPr="006E4284">
                              <w:rPr>
                                <w:b/>
                                <w:bCs/>
                                <w:color w:val="000000" w:themeColor="text1"/>
                                <w:sz w:val="22"/>
                                <w:szCs w:val="24"/>
                              </w:rPr>
                              <w:t>RAL 7038</w:t>
                            </w:r>
                          </w:p>
                          <w:p w14:paraId="7D9A98EF" w14:textId="77777777" w:rsidR="006E4284" w:rsidRPr="006E4284" w:rsidRDefault="006E4284" w:rsidP="006E4284">
                            <w:pPr>
                              <w:spacing w:after="60" w:line="240" w:lineRule="auto"/>
                              <w:jc w:val="center"/>
                              <w:rPr>
                                <w:color w:val="000000" w:themeColor="text1"/>
                                <w:sz w:val="16"/>
                                <w:szCs w:val="18"/>
                              </w:rPr>
                            </w:pPr>
                            <w:r w:rsidRPr="006E4284">
                              <w:rPr>
                                <w:color w:val="000000" w:themeColor="text1"/>
                                <w:sz w:val="16"/>
                                <w:szCs w:val="18"/>
                              </w:rPr>
                              <w:t>R176 G176 B169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ect w14:anchorId="64E49237" id="Pravokotnik 13" o:spid="_x0000_s1026" style="width:141.75pt;height:4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" fillcolor="#b0b0a9" stroked="f" strokeweight="2pt">
                <v:textbox>
                  <w:txbxContent>
                    <w:p w14:paraId="5A1548E7" w14:textId="77777777" w:rsidR="006E4284" w:rsidRPr="006E4284" w:rsidRDefault="006E4284" w:rsidP="006E4284">
                      <w:pPr>
                        <w:spacing w:after="60" w:line="240" w:lineRule="auto"/>
                        <w:jc w:val="center"/>
                        <w:rPr>
                          <w:b/>
                          <w:bCs/>
                          <w:color w:val="000000" w:themeColor="text1"/>
                          <w:sz w:val="22"/>
                          <w:szCs w:val="24"/>
                        </w:rPr>
                      </w:pPr>
                      <w:r w:rsidRPr="006E4284">
                        <w:rPr>
                          <w:b/>
                          <w:bCs/>
                          <w:color w:val="000000" w:themeColor="text1"/>
                          <w:sz w:val="22"/>
                          <w:szCs w:val="24"/>
                        </w:rPr>
                        <w:t>RAL 7038</w:t>
                      </w:r>
                    </w:p>
                    <w:p w14:paraId="7D9A98EF" w14:textId="77777777" w:rsidR="006E4284" w:rsidRPr="006E4284" w:rsidRDefault="006E4284" w:rsidP="006E4284">
                      <w:pPr>
                        <w:spacing w:after="60" w:line="240" w:lineRule="auto"/>
                        <w:jc w:val="center"/>
                        <w:rPr>
                          <w:color w:val="000000" w:themeColor="text1"/>
                          <w:sz w:val="16"/>
                          <w:szCs w:val="18"/>
                        </w:rPr>
                      </w:pPr>
                      <w:r w:rsidRPr="006E4284">
                        <w:rPr>
                          <w:color w:val="000000" w:themeColor="text1"/>
                          <w:sz w:val="16"/>
                          <w:szCs w:val="18"/>
                        </w:rPr>
                        <w:t>R176 G176 B169</w:t>
                      </w:r>
                    </w:p>
                  </w:txbxContent>
                </v:textbox>
                <w10:anchorlock/>
              </v:rect>
            </w:pict>
          </mc:Fallback>
        </mc:AlternateContent>
      </w:r>
    </w:p>
    <w:p w14:paraId="42DA4394" w14:textId="77777777" w:rsidR="006E4284" w:rsidRPr="009C66FF" w:rsidRDefault="006E4284" w:rsidP="006E4284">
      <w:pPr>
        <w:jc w:val="center"/>
      </w:pPr>
    </w:p>
    <w:p w14:paraId="09E45140" w14:textId="661685B5" w:rsidR="00CF03FF" w:rsidRPr="009B4BA6" w:rsidRDefault="00CF03FF" w:rsidP="00EA64AA">
      <w:r w:rsidRPr="009C66FF">
        <w:t xml:space="preserve">Zaščita radiatorjev se izvede </w:t>
      </w:r>
      <w:r>
        <w:t>z vročim</w:t>
      </w:r>
      <w:r w:rsidRPr="009C66FF">
        <w:t xml:space="preserve"> cinkanjem. </w:t>
      </w:r>
      <w:r w:rsidR="00240599">
        <w:t>Za kategorijo onesnaženosti zraku C2 do C3 (nizka do srednja) mora biti p</w:t>
      </w:r>
      <w:r w:rsidR="006D4BEF">
        <w:t xml:space="preserve">ovprečna debelina </w:t>
      </w:r>
      <w:r w:rsidRPr="009C66FF">
        <w:t xml:space="preserve">nanosa </w:t>
      </w:r>
      <w:r w:rsidR="009B4BA6">
        <w:t xml:space="preserve">skladno s standardom </w:t>
      </w:r>
      <w:r w:rsidR="009B4BA6">
        <w:fldChar w:fldCharType="begin"/>
      </w:r>
      <w:r w:rsidR="009B4BA6">
        <w:instrText xml:space="preserve"> REF S2210 \h </w:instrText>
      </w:r>
      <w:r w:rsidR="009B4BA6">
        <w:fldChar w:fldCharType="separate"/>
      </w:r>
      <w:r w:rsidR="001118DB">
        <w:t>[2.2.11]</w:t>
      </w:r>
      <w:r w:rsidR="009B4BA6">
        <w:fldChar w:fldCharType="end"/>
      </w:r>
      <w:r w:rsidRPr="009C66FF">
        <w:t xml:space="preserve"> najmanj </w:t>
      </w:r>
      <w:r w:rsidR="006D4BEF">
        <w:t>7</w:t>
      </w:r>
      <w:r w:rsidRPr="009C66FF">
        <w:t xml:space="preserve">0 </w:t>
      </w:r>
      <w:r w:rsidRPr="009C66FF">
        <w:sym w:font="Symbol" w:char="F06D"/>
      </w:r>
      <w:r w:rsidRPr="009C66FF">
        <w:t>m</w:t>
      </w:r>
      <w:r w:rsidR="009B4BA6">
        <w:t xml:space="preserve">  (lokalno najmanj 55 </w:t>
      </w:r>
      <w:r w:rsidR="009B4BA6" w:rsidRPr="009C66FF">
        <w:sym w:font="Symbol" w:char="F06D"/>
      </w:r>
      <w:r w:rsidR="009B4BA6" w:rsidRPr="009C66FF">
        <w:t>m</w:t>
      </w:r>
      <w:r w:rsidR="009B4BA6">
        <w:t>)</w:t>
      </w:r>
      <w:r w:rsidR="00240599">
        <w:t>.</w:t>
      </w:r>
    </w:p>
    <w:p w14:paraId="170DAEBD" w14:textId="126E72F5" w:rsidR="00CF03FF" w:rsidRPr="009C66FF" w:rsidRDefault="00CF03FF" w:rsidP="00CF03FF">
      <w:r w:rsidRPr="009C66FF">
        <w:t>Zaščito notranjih kovinskih površin</w:t>
      </w:r>
      <w:r w:rsidR="00C4530D">
        <w:t xml:space="preserve"> v stalnem stiku z oljem</w:t>
      </w:r>
      <w:r w:rsidRPr="009C66FF">
        <w:t xml:space="preserve"> se izvede z olje odpornim</w:t>
      </w:r>
      <w:r w:rsidR="001219EC">
        <w:t>i</w:t>
      </w:r>
      <w:r w:rsidRPr="009C66FF">
        <w:t xml:space="preserve"> premaz</w:t>
      </w:r>
      <w:r w:rsidR="001219EC">
        <w:t>i</w:t>
      </w:r>
      <w:r w:rsidRPr="009C66FF">
        <w:t>.</w:t>
      </w:r>
    </w:p>
    <w:p w14:paraId="1AB05B8F" w14:textId="2B4393D0" w:rsidR="00CF03FF" w:rsidRPr="001F3983" w:rsidRDefault="00CF03FF" w:rsidP="00CF03FF">
      <w:pPr>
        <w:pStyle w:val="Naslov3"/>
      </w:pPr>
      <w:bookmarkStart w:id="149" w:name="_Toc189737461"/>
      <w:r>
        <w:t>Hla</w:t>
      </w:r>
      <w:r w:rsidR="006A5B40">
        <w:t>jenje transformatorja</w:t>
      </w:r>
      <w:bookmarkEnd w:id="149"/>
    </w:p>
    <w:p w14:paraId="7AB53B96" w14:textId="00569347" w:rsidR="00CF03FF" w:rsidRPr="001F3983" w:rsidRDefault="006A6AD3" w:rsidP="00CF03FF">
      <w:r>
        <w:t xml:space="preserve">Izolacijsko olje </w:t>
      </w:r>
      <w:proofErr w:type="spellStart"/>
      <w:r>
        <w:t>Tr</w:t>
      </w:r>
      <w:proofErr w:type="spellEnd"/>
      <w:r>
        <w:t xml:space="preserve"> se </w:t>
      </w:r>
      <w:r w:rsidR="00103F28">
        <w:t xml:space="preserve"> </w:t>
      </w:r>
      <w:r>
        <w:t xml:space="preserve">hladi zračno </w:t>
      </w:r>
      <w:r w:rsidR="00103F28">
        <w:t xml:space="preserve">pretežno </w:t>
      </w:r>
      <w:r>
        <w:t>s pomočjo</w:t>
      </w:r>
      <w:r w:rsidR="002442F8">
        <w:t xml:space="preserve"> </w:t>
      </w:r>
      <w:r w:rsidR="00CF03FF" w:rsidRPr="001F3983">
        <w:t>radiatorj</w:t>
      </w:r>
      <w:r>
        <w:t>ev</w:t>
      </w:r>
      <w:r w:rsidR="00CF03FF" w:rsidRPr="001F3983">
        <w:t>, ki s</w:t>
      </w:r>
      <w:r w:rsidR="00A43D73">
        <w:t>o</w:t>
      </w:r>
      <w:r w:rsidR="00CF03FF" w:rsidRPr="001F3983">
        <w:t xml:space="preserve"> </w:t>
      </w:r>
      <w:r>
        <w:t>preko ventil</w:t>
      </w:r>
      <w:r w:rsidR="00990FCB">
        <w:t>ov z zasuni</w:t>
      </w:r>
      <w:r>
        <w:t xml:space="preserve"> </w:t>
      </w:r>
      <w:r w:rsidR="00A43D73">
        <w:t xml:space="preserve">nameščeni </w:t>
      </w:r>
      <w:r w:rsidR="00CF03FF" w:rsidRPr="001F3983">
        <w:t>na transformatorski kotel.</w:t>
      </w:r>
    </w:p>
    <w:p w14:paraId="60A7FAEB" w14:textId="77777777" w:rsidR="00CF03FF" w:rsidRPr="009C66FF" w:rsidRDefault="00CF03FF" w:rsidP="00CF03FF">
      <w:pPr>
        <w:pStyle w:val="Naslov3"/>
      </w:pPr>
      <w:bookmarkStart w:id="150" w:name="_Toc189737462"/>
      <w:r>
        <w:t>Izolacijsko olje za energetski transformator</w:t>
      </w:r>
      <w:bookmarkEnd w:id="143"/>
      <w:bookmarkEnd w:id="144"/>
      <w:bookmarkEnd w:id="150"/>
    </w:p>
    <w:p w14:paraId="2751E276" w14:textId="78CAFF50" w:rsidR="00CF03FF" w:rsidRPr="009C66FF" w:rsidRDefault="00CF03FF" w:rsidP="00CF03FF">
      <w:r w:rsidRPr="009C66FF">
        <w:t xml:space="preserve">V energetskem transformatorju </w:t>
      </w:r>
      <w:r>
        <w:t>je treba</w:t>
      </w:r>
      <w:r w:rsidRPr="009C66FF">
        <w:t xml:space="preserve"> uporabiti mineralno inhibirano, </w:t>
      </w:r>
      <w:proofErr w:type="spellStart"/>
      <w:r w:rsidRPr="009C66FF">
        <w:t>naftensko</w:t>
      </w:r>
      <w:proofErr w:type="spellEnd"/>
      <w:r w:rsidRPr="009C66FF">
        <w:t xml:space="preserve"> izolacijsko olje, ki ne vsebuje primesi PCB in ustreza standardu</w:t>
      </w:r>
      <w:r w:rsidR="00EE7FB6">
        <w:t xml:space="preserve"> </w:t>
      </w:r>
      <w:r w:rsidR="00EE7FB6">
        <w:fldChar w:fldCharType="begin"/>
      </w:r>
      <w:r w:rsidR="00EE7FB6">
        <w:instrText xml:space="preserve"> REF S228 \h </w:instrText>
      </w:r>
      <w:r w:rsidR="00EE7FB6">
        <w:fldChar w:fldCharType="separate"/>
      </w:r>
      <w:r w:rsidR="001118DB">
        <w:t>[2.2.8]</w:t>
      </w:r>
      <w:r w:rsidR="00EE7FB6">
        <w:fldChar w:fldCharType="end"/>
      </w:r>
      <w:r w:rsidRPr="009C66FF">
        <w:t>. Proizvajalec mora dati podatke ostalih tipov olj, ki se lahko mešajo z danim oljem.</w:t>
      </w:r>
    </w:p>
    <w:p w14:paraId="0B69A196" w14:textId="5572D87E" w:rsidR="00CF03FF" w:rsidRPr="009C66FF" w:rsidRDefault="00CF03FF" w:rsidP="00CF03FF">
      <w:r w:rsidRPr="009C66FF">
        <w:t>Dielektrična prebojna trdnost izolacijskega olja mora biti</w:t>
      </w:r>
      <w:r w:rsidR="0051519B">
        <w:t xml:space="preserve"> preskušena po </w:t>
      </w:r>
      <w:r w:rsidR="00EE7FB6">
        <w:rPr>
          <w:color w:val="FF0000"/>
        </w:rPr>
        <w:fldChar w:fldCharType="begin"/>
      </w:r>
      <w:r w:rsidR="00EE7FB6">
        <w:instrText xml:space="preserve"> REF S2220 \h </w:instrText>
      </w:r>
      <w:r w:rsidR="00EE7FB6">
        <w:rPr>
          <w:color w:val="FF0000"/>
        </w:rPr>
      </w:r>
      <w:r w:rsidR="00EE7FB6">
        <w:rPr>
          <w:color w:val="FF0000"/>
        </w:rPr>
        <w:fldChar w:fldCharType="separate"/>
      </w:r>
      <w:r w:rsidR="001118DB">
        <w:t>[2.2.20]</w:t>
      </w:r>
      <w:r w:rsidR="00EE7FB6">
        <w:rPr>
          <w:color w:val="FF0000"/>
        </w:rPr>
        <w:fldChar w:fldCharType="end"/>
      </w:r>
      <w:r w:rsidRPr="00391403">
        <w:rPr>
          <w:color w:val="FF0000"/>
        </w:rPr>
        <w:t xml:space="preserve"> </w:t>
      </w:r>
      <w:r w:rsidRPr="009C66FF">
        <w:t xml:space="preserve">in oksidacijska stabilnost </w:t>
      </w:r>
      <w:r w:rsidR="00EE7FB6">
        <w:t xml:space="preserve">po </w:t>
      </w:r>
      <w:r w:rsidR="00EE7FB6">
        <w:rPr>
          <w:color w:val="FF0000"/>
        </w:rPr>
        <w:fldChar w:fldCharType="begin"/>
      </w:r>
      <w:r w:rsidR="00EE7FB6">
        <w:instrText xml:space="preserve"> REF S2221 \h </w:instrText>
      </w:r>
      <w:r w:rsidR="00EE7FB6">
        <w:rPr>
          <w:color w:val="FF0000"/>
        </w:rPr>
      </w:r>
      <w:r w:rsidR="00EE7FB6">
        <w:rPr>
          <w:color w:val="FF0000"/>
        </w:rPr>
        <w:fldChar w:fldCharType="separate"/>
      </w:r>
      <w:r w:rsidR="001118DB">
        <w:t>[2.2.21]</w:t>
      </w:r>
      <w:r w:rsidR="00EE7FB6">
        <w:rPr>
          <w:color w:val="FF0000"/>
        </w:rPr>
        <w:fldChar w:fldCharType="end"/>
      </w:r>
      <w:r w:rsidRPr="009C66FF">
        <w:t>.</w:t>
      </w:r>
    </w:p>
    <w:p w14:paraId="6E68AD5D" w14:textId="77777777" w:rsidR="00CF03FF" w:rsidRPr="009C66FF" w:rsidRDefault="00CF03FF" w:rsidP="00CF03FF">
      <w:r w:rsidRPr="009C66FF">
        <w:t>Kvaliteto izolacijskega olja potrjuje proizvajalec olja z atestom, ki ne sme biti starejši od 6 mesecev.</w:t>
      </w:r>
    </w:p>
    <w:p w14:paraId="40CFB9A1" w14:textId="77777777" w:rsidR="00CF03FF" w:rsidRPr="009C66FF" w:rsidRDefault="00CF03FF" w:rsidP="00CF03FF">
      <w:r w:rsidRPr="009C66FF">
        <w:t>Preizkus dielektrične trdnosti olja se izvrši v naslednjih primerih:</w:t>
      </w:r>
    </w:p>
    <w:p w14:paraId="7C111E3E" w14:textId="564696A0" w:rsidR="00CF03FF" w:rsidRPr="00C55288" w:rsidRDefault="00F31B6C" w:rsidP="00CF03FF">
      <w:pPr>
        <w:pStyle w:val="Odstavekseznama"/>
        <w:numPr>
          <w:ilvl w:val="1"/>
          <w:numId w:val="3"/>
        </w:numPr>
      </w:pPr>
      <w:r>
        <w:t>ob prevzemu</w:t>
      </w:r>
      <w:r w:rsidR="00CF03FF" w:rsidRPr="00C55288">
        <w:t xml:space="preserve"> energetskega transformatorja,</w:t>
      </w:r>
    </w:p>
    <w:p w14:paraId="37C218AD" w14:textId="42B5D75B" w:rsidR="00CF03FF" w:rsidRPr="00C55288" w:rsidRDefault="00CF03FF" w:rsidP="00CF03FF">
      <w:pPr>
        <w:pStyle w:val="Odstavekseznama"/>
        <w:numPr>
          <w:ilvl w:val="1"/>
          <w:numId w:val="3"/>
        </w:numPr>
      </w:pPr>
      <w:r w:rsidRPr="00C55288">
        <w:t xml:space="preserve">pred prvim </w:t>
      </w:r>
      <w:r w:rsidR="00F31B6C">
        <w:t>vklopom</w:t>
      </w:r>
      <w:r w:rsidRPr="00C55288">
        <w:t xml:space="preserve"> energetskega transformatorja v obratovanje.</w:t>
      </w:r>
    </w:p>
    <w:p w14:paraId="2C396AE8" w14:textId="77777777" w:rsidR="00CF03FF" w:rsidRPr="009C66FF" w:rsidRDefault="00CF03FF" w:rsidP="00CF03FF">
      <w:r w:rsidRPr="009C66FF">
        <w:t>Fizikalno-kemijske preiskave in ocena novega energetskega transformatorja:</w:t>
      </w:r>
    </w:p>
    <w:p w14:paraId="31C719C1" w14:textId="77777777" w:rsidR="00CF03FF" w:rsidRPr="00C55288" w:rsidRDefault="00CF03FF" w:rsidP="00CF03FF">
      <w:pPr>
        <w:pStyle w:val="Odstavekseznama"/>
        <w:numPr>
          <w:ilvl w:val="1"/>
          <w:numId w:val="3"/>
        </w:numPr>
      </w:pPr>
      <w:r w:rsidRPr="00C55288">
        <w:t>plinsko kromatografska preiskava, analiza plinov raztopljenih v olju za zgodnje odkrivanje električnih in toplotnih motenj,</w:t>
      </w:r>
    </w:p>
    <w:p w14:paraId="3E33C1ED" w14:textId="77777777" w:rsidR="00CF03FF" w:rsidRPr="00C55288" w:rsidRDefault="00CF03FF" w:rsidP="00CF03FF">
      <w:pPr>
        <w:pStyle w:val="Odstavekseznama"/>
        <w:numPr>
          <w:ilvl w:val="1"/>
          <w:numId w:val="3"/>
        </w:numPr>
      </w:pPr>
      <w:r w:rsidRPr="00C55288">
        <w:t>fizikalno-kemijske in dielektrične lastnosti olja,</w:t>
      </w:r>
    </w:p>
    <w:p w14:paraId="29CA7EA5" w14:textId="01A7E700" w:rsidR="00CF03FF" w:rsidRPr="00C55288" w:rsidRDefault="00CF03FF" w:rsidP="00CF03FF">
      <w:pPr>
        <w:pStyle w:val="Odstavekseznama"/>
        <w:numPr>
          <w:ilvl w:val="1"/>
          <w:numId w:val="3"/>
        </w:numPr>
      </w:pPr>
      <w:r w:rsidRPr="00C55288">
        <w:t>odvzem vzorca.</w:t>
      </w:r>
    </w:p>
    <w:p w14:paraId="7FBE9996" w14:textId="77777777" w:rsidR="00CF03FF" w:rsidRPr="001F3983" w:rsidRDefault="00CF03FF" w:rsidP="00CF03FF">
      <w:pPr>
        <w:pStyle w:val="Naslov3"/>
      </w:pPr>
      <w:bookmarkStart w:id="151" w:name="_Toc189737463"/>
      <w:bookmarkEnd w:id="145"/>
      <w:bookmarkEnd w:id="146"/>
      <w:r>
        <w:t>Konzervator olja</w:t>
      </w:r>
      <w:bookmarkEnd w:id="151"/>
    </w:p>
    <w:p w14:paraId="4E171F35" w14:textId="77777777" w:rsidR="00CF03FF" w:rsidRPr="001F3983" w:rsidRDefault="00CF03FF" w:rsidP="00CF03FF">
      <w:r w:rsidRPr="001F3983">
        <w:t>Konzervator (</w:t>
      </w:r>
      <w:proofErr w:type="spellStart"/>
      <w:r w:rsidRPr="001F3983">
        <w:t>dilatacijska</w:t>
      </w:r>
      <w:proofErr w:type="spellEnd"/>
      <w:r w:rsidRPr="001F3983">
        <w:t xml:space="preserve"> posoda) se montira bočno z desne strani, gledano s strani 110 kV priključkov. Na njem se nahajajo:</w:t>
      </w:r>
    </w:p>
    <w:p w14:paraId="681504F3" w14:textId="77777777" w:rsidR="00CF03FF" w:rsidRPr="001F3983" w:rsidRDefault="00CF03FF" w:rsidP="00CF03FF">
      <w:pPr>
        <w:pStyle w:val="Odstavekseznama"/>
        <w:numPr>
          <w:ilvl w:val="1"/>
          <w:numId w:val="3"/>
        </w:numPr>
      </w:pPr>
      <w:r w:rsidRPr="001F3983">
        <w:t>gumijasta membrana (zaprt sistem v predelku za kotel transformatorja),</w:t>
      </w:r>
    </w:p>
    <w:p w14:paraId="096BD02C" w14:textId="0DEF4C75" w:rsidR="00CF03FF" w:rsidRPr="001F3983" w:rsidRDefault="00CF03FF" w:rsidP="00CF03FF">
      <w:pPr>
        <w:pStyle w:val="Odstavekseznama"/>
        <w:numPr>
          <w:ilvl w:val="1"/>
          <w:numId w:val="3"/>
        </w:numPr>
      </w:pPr>
      <w:r w:rsidRPr="001F3983">
        <w:t xml:space="preserve">dva sušilca zraka dostopna </w:t>
      </w:r>
      <w:r w:rsidR="00990FCB">
        <w:t>s</w:t>
      </w:r>
      <w:r w:rsidRPr="001F3983">
        <w:t xml:space="preserve"> tal</w:t>
      </w:r>
      <w:r w:rsidR="00990FCB">
        <w:t>, ki</w:t>
      </w:r>
      <w:r w:rsidRPr="001F3983">
        <w:t xml:space="preserve"> ne potrebujeta vzdrževanja</w:t>
      </w:r>
      <w:r w:rsidR="00071A49">
        <w:t xml:space="preserve"> (za kotel in regulacijsko stikalo)</w:t>
      </w:r>
      <w:r w:rsidRPr="001F3983">
        <w:t>,</w:t>
      </w:r>
    </w:p>
    <w:p w14:paraId="081DDF0F" w14:textId="77777777" w:rsidR="00CF03FF" w:rsidRPr="001F3983" w:rsidRDefault="00CF03FF" w:rsidP="00CF03FF">
      <w:pPr>
        <w:pStyle w:val="Odstavekseznama"/>
        <w:numPr>
          <w:ilvl w:val="1"/>
          <w:numId w:val="3"/>
        </w:numPr>
      </w:pPr>
      <w:r w:rsidRPr="001F3983">
        <w:t>odprtina za polnjenje olja,</w:t>
      </w:r>
    </w:p>
    <w:p w14:paraId="7D030954" w14:textId="6A609B32" w:rsidR="00CF03FF" w:rsidRPr="001F3983" w:rsidRDefault="00CF03FF" w:rsidP="00CF03FF">
      <w:pPr>
        <w:pStyle w:val="Odstavekseznama"/>
        <w:numPr>
          <w:ilvl w:val="1"/>
          <w:numId w:val="3"/>
        </w:numPr>
      </w:pPr>
      <w:r w:rsidRPr="001F3983">
        <w:t xml:space="preserve">odprtina za praznjenje dostopna </w:t>
      </w:r>
      <w:r w:rsidR="00990FCB">
        <w:t>s</w:t>
      </w:r>
      <w:r w:rsidRPr="001F3983">
        <w:t xml:space="preserve"> tal,</w:t>
      </w:r>
    </w:p>
    <w:p w14:paraId="7889D545" w14:textId="159B78FF" w:rsidR="00CF03FF" w:rsidRPr="001F3983" w:rsidRDefault="00CF03FF" w:rsidP="00CF03FF">
      <w:pPr>
        <w:pStyle w:val="Odstavekseznama"/>
        <w:numPr>
          <w:ilvl w:val="1"/>
          <w:numId w:val="3"/>
        </w:numPr>
      </w:pPr>
      <w:r w:rsidRPr="001F3983">
        <w:t>dva magnetna pokazala olja</w:t>
      </w:r>
      <w:r w:rsidR="007B66C3">
        <w:t xml:space="preserve"> (za kotel in regulacijsko stikalo)</w:t>
      </w:r>
      <w:r w:rsidRPr="001F3983">
        <w:t>,</w:t>
      </w:r>
    </w:p>
    <w:p w14:paraId="5AC7BEB6" w14:textId="3F50E0D1" w:rsidR="00CF03FF" w:rsidRPr="001F3983" w:rsidRDefault="003631C8" w:rsidP="00CF03FF">
      <w:pPr>
        <w:pStyle w:val="Odstavekseznama"/>
        <w:numPr>
          <w:ilvl w:val="1"/>
          <w:numId w:val="3"/>
        </w:numPr>
      </w:pPr>
      <w:r>
        <w:t>ušes</w:t>
      </w:r>
      <w:r w:rsidR="00506197">
        <w:t>a</w:t>
      </w:r>
      <w:r w:rsidR="00CF03FF" w:rsidRPr="001F3983">
        <w:t xml:space="preserve"> za dviganje in</w:t>
      </w:r>
    </w:p>
    <w:p w14:paraId="3BEC35B1" w14:textId="30B6E249" w:rsidR="00CF03FF" w:rsidRDefault="00CF03FF" w:rsidP="00CF03FF">
      <w:pPr>
        <w:pStyle w:val="Odstavekseznama"/>
        <w:numPr>
          <w:ilvl w:val="1"/>
          <w:numId w:val="3"/>
        </w:numPr>
      </w:pPr>
      <w:r w:rsidRPr="001F3983">
        <w:t xml:space="preserve">odprtina za pregled in čiščenje (odprtina mora biti </w:t>
      </w:r>
      <w:r w:rsidR="00990FCB">
        <w:t>ustrezne velikosti</w:t>
      </w:r>
      <w:r w:rsidRPr="001F3983">
        <w:t>, da je omogočeno čiščenje).</w:t>
      </w:r>
    </w:p>
    <w:p w14:paraId="6FD49E84" w14:textId="77777777" w:rsidR="00CF03FF" w:rsidRPr="001F3983" w:rsidRDefault="00CF03FF" w:rsidP="00CF03FF">
      <w:pPr>
        <w:pStyle w:val="Odstavekseznama"/>
      </w:pPr>
    </w:p>
    <w:p w14:paraId="4AD21847" w14:textId="77777777" w:rsidR="00CF03FF" w:rsidRPr="001F3983" w:rsidRDefault="00CF03FF" w:rsidP="00CF03FF">
      <w:proofErr w:type="spellStart"/>
      <w:r w:rsidRPr="001F3983">
        <w:t>Oljekaz</w:t>
      </w:r>
      <w:proofErr w:type="spellEnd"/>
      <w:r w:rsidRPr="001F3983">
        <w:t xml:space="preserve"> za nivo olja transformatorja je na VN strani, </w:t>
      </w:r>
      <w:proofErr w:type="spellStart"/>
      <w:r w:rsidRPr="001F3983">
        <w:t>oljekaz</w:t>
      </w:r>
      <w:proofErr w:type="spellEnd"/>
      <w:r w:rsidRPr="001F3983">
        <w:t xml:space="preserve"> za nivo olja regulacijskega stikala pa na SN strani.</w:t>
      </w:r>
    </w:p>
    <w:p w14:paraId="78FA2C0A" w14:textId="088D3013" w:rsidR="00CF03FF" w:rsidRPr="001F3983" w:rsidRDefault="00CF03FF" w:rsidP="00CF03FF">
      <w:r w:rsidRPr="001F3983">
        <w:lastRenderedPageBreak/>
        <w:t>Konzervator naj ima ločena prekata za transformatorski kotel in regulacijsko stikalo</w:t>
      </w:r>
      <w:r w:rsidR="00C545F5">
        <w:t xml:space="preserve"> </w:t>
      </w:r>
      <w:r w:rsidRPr="001F3983">
        <w:t>(plinska kromatografija).</w:t>
      </w:r>
    </w:p>
    <w:p w14:paraId="46BA0B27" w14:textId="7867C9C0" w:rsidR="00CF03FF" w:rsidRPr="001F3983" w:rsidRDefault="00025975" w:rsidP="00655C22">
      <w:pPr>
        <w:pStyle w:val="Naslov3"/>
      </w:pPr>
      <w:bookmarkStart w:id="152" w:name="_Toc189737464"/>
      <w:r>
        <w:t>Jedro</w:t>
      </w:r>
      <w:bookmarkEnd w:id="152"/>
      <w:r w:rsidR="00C73FD3">
        <w:t xml:space="preserve"> </w:t>
      </w:r>
    </w:p>
    <w:p w14:paraId="6A4AAB9C" w14:textId="2BA774C0" w:rsidR="00CF03FF" w:rsidRPr="00287E7A" w:rsidRDefault="00CF03FF" w:rsidP="00CF03FF">
      <w:r w:rsidRPr="00A07B6C">
        <w:t>Magnetno jedro mora biti izdelano iz orientirane pločevine visoke magnetne permeabilnosti, nizkega koeficienta histereze in majhnih specifičnih izgub.</w:t>
      </w:r>
      <w:r w:rsidR="002143A4">
        <w:t xml:space="preserve"> Pločevina mora biti homogena in </w:t>
      </w:r>
      <w:r w:rsidR="00DA2D7E">
        <w:t>časovno stabilna. Z</w:t>
      </w:r>
      <w:r w:rsidR="002143A4">
        <w:t xml:space="preserve">agotavljati </w:t>
      </w:r>
      <w:r w:rsidR="00DA2D7E">
        <w:t xml:space="preserve">mora </w:t>
      </w:r>
      <w:r w:rsidR="002143A4">
        <w:t>enake električn</w:t>
      </w:r>
      <w:r w:rsidR="00DA2D7E">
        <w:t>e</w:t>
      </w:r>
      <w:r w:rsidR="002143A4">
        <w:t xml:space="preserve"> in mehansk</w:t>
      </w:r>
      <w:r w:rsidR="00DA2D7E">
        <w:t>e</w:t>
      </w:r>
      <w:r w:rsidR="002143A4">
        <w:t xml:space="preserve"> lastnosti </w:t>
      </w:r>
      <w:r w:rsidR="00DA2D7E">
        <w:t xml:space="preserve">skozi </w:t>
      </w:r>
      <w:r w:rsidR="002143A4">
        <w:t xml:space="preserve">celotno življenjsko dobo </w:t>
      </w:r>
      <w:proofErr w:type="spellStart"/>
      <w:r w:rsidR="002143A4">
        <w:t>Tr</w:t>
      </w:r>
      <w:proofErr w:type="spellEnd"/>
      <w:r w:rsidR="002143A4">
        <w:t xml:space="preserve">. </w:t>
      </w:r>
      <w:r w:rsidR="002F6827">
        <w:t>Izdelava in sestava jedra mora zagotavljati ravne čiste reze</w:t>
      </w:r>
      <w:r w:rsidR="0053370C">
        <w:t>, tesne stike</w:t>
      </w:r>
      <w:r w:rsidR="002F6827">
        <w:t xml:space="preserve"> in čistočo pri sestavi brez prisotnosti rje, nečistoč </w:t>
      </w:r>
      <w:r w:rsidR="0053370C">
        <w:t>ali</w:t>
      </w:r>
      <w:r w:rsidR="002F6827">
        <w:t xml:space="preserve"> tujkov.</w:t>
      </w:r>
      <w:r w:rsidR="001B107B">
        <w:t xml:space="preserve"> </w:t>
      </w:r>
    </w:p>
    <w:p w14:paraId="4A448F19" w14:textId="77777777" w:rsidR="00CF03FF" w:rsidRPr="001F3983" w:rsidRDefault="00CF03FF" w:rsidP="00655C22">
      <w:pPr>
        <w:pStyle w:val="Naslov3"/>
      </w:pPr>
      <w:bookmarkStart w:id="153" w:name="_Toc496100369"/>
      <w:bookmarkStart w:id="154" w:name="_Toc128485377"/>
      <w:bookmarkStart w:id="155" w:name="_Toc189737465"/>
      <w:r>
        <w:t>Navitja</w:t>
      </w:r>
      <w:bookmarkEnd w:id="153"/>
      <w:bookmarkEnd w:id="154"/>
      <w:bookmarkEnd w:id="155"/>
    </w:p>
    <w:p w14:paraId="43328C12" w14:textId="665C9BA1" w:rsidR="00CF03FF" w:rsidRDefault="00CF03FF" w:rsidP="00CF03FF">
      <w:r w:rsidRPr="00A07B6C">
        <w:t>Navitja morajo biti iz elektrolitskega bakra</w:t>
      </w:r>
      <w:r>
        <w:t xml:space="preserve"> visoke čist</w:t>
      </w:r>
      <w:r w:rsidR="0024401D">
        <w:t xml:space="preserve">osti  </w:t>
      </w:r>
      <w:r w:rsidR="00D345D7">
        <w:t>z izolacijo</w:t>
      </w:r>
      <w:r w:rsidR="00C404D3">
        <w:t xml:space="preserve"> iz papirja</w:t>
      </w:r>
      <w:r w:rsidR="00DB74B8">
        <w:t xml:space="preserve"> termičnega</w:t>
      </w:r>
      <w:r w:rsidR="00D345D7">
        <w:t xml:space="preserve"> razreda A (delovna temperatura do 105</w:t>
      </w:r>
      <w:r w:rsidR="004656A0">
        <w:t> </w:t>
      </w:r>
      <w:r w:rsidR="00D345D7">
        <w:t>°C)</w:t>
      </w:r>
      <w:r w:rsidR="00DB74B8">
        <w:t>. SN navitja lahko imajo izolacijo termičnega razreda E (do 120 °C)</w:t>
      </w:r>
      <w:r w:rsidR="00AC3D5B">
        <w:t>.</w:t>
      </w:r>
      <w:r w:rsidR="003A4D58">
        <w:t xml:space="preserve"> </w:t>
      </w:r>
    </w:p>
    <w:p w14:paraId="58CB7609" w14:textId="03B6F2B9" w:rsidR="003A4D58" w:rsidRPr="00287E7A" w:rsidRDefault="003A4D58" w:rsidP="00CF03FF">
      <w:r>
        <w:t xml:space="preserve">Pred izdelavo navitij se opravi preiskava papirnate izolacije po </w:t>
      </w:r>
      <w:r>
        <w:fldChar w:fldCharType="begin"/>
      </w:r>
      <w:r>
        <w:instrText xml:space="preserve"> REF S2226 \h </w:instrText>
      </w:r>
      <w:r>
        <w:fldChar w:fldCharType="separate"/>
      </w:r>
      <w:r w:rsidR="001118DB">
        <w:t>[2.2.26]</w:t>
      </w:r>
      <w:r>
        <w:fldChar w:fldCharType="end"/>
      </w:r>
      <w:r>
        <w:t xml:space="preserve">. </w:t>
      </w:r>
    </w:p>
    <w:p w14:paraId="515196D7" w14:textId="77777777" w:rsidR="00CF03FF" w:rsidRPr="001F3983" w:rsidRDefault="00CF03FF" w:rsidP="00CF03FF">
      <w:pPr>
        <w:pStyle w:val="Naslov3"/>
      </w:pPr>
      <w:bookmarkStart w:id="156" w:name="_Toc496100376"/>
      <w:bookmarkStart w:id="157" w:name="_Toc128485384"/>
      <w:bookmarkStart w:id="158" w:name="_Toc189737466"/>
      <w:r>
        <w:t>Regulacijsko stikalo z regulatorjem napetosti</w:t>
      </w:r>
      <w:bookmarkEnd w:id="156"/>
      <w:bookmarkEnd w:id="157"/>
      <w:bookmarkEnd w:id="158"/>
    </w:p>
    <w:p w14:paraId="42148827" w14:textId="77777777" w:rsidR="00CF03FF" w:rsidRPr="00C30E5D" w:rsidRDefault="00CF03FF" w:rsidP="00CF03FF">
      <w:r w:rsidRPr="001F3983">
        <w:t>Regulacijsko stikalo se vgrajuje v zvezdišče navitja 110 kV.</w:t>
      </w:r>
    </w:p>
    <w:p w14:paraId="28B8160A" w14:textId="77777777" w:rsidR="00CF03FF" w:rsidRPr="001F3983" w:rsidRDefault="00CF03FF" w:rsidP="00CF03FF">
      <w:r w:rsidRPr="001F3983">
        <w:t>Regulacijsko stikalo mora imeti možnost obratovanja z avtomatskim regulatorjem napetosti in ročnega posluževanja (daljinsko iz centra vodenja, iz komandnega prostora in iz omarice na transformatorju)</w:t>
      </w:r>
    </w:p>
    <w:p w14:paraId="39323741" w14:textId="001D92AC" w:rsidR="00CF03FF" w:rsidRPr="001F3983" w:rsidRDefault="00CF03FF" w:rsidP="00CF03FF">
      <w:r w:rsidRPr="001F3983">
        <w:t xml:space="preserve">Regulacijsko stikalo mora biti originalne proizvodnje </w:t>
      </w:r>
      <w:proofErr w:type="spellStart"/>
      <w:r w:rsidRPr="001F3983">
        <w:t>Maschinenfabrik</w:t>
      </w:r>
      <w:proofErr w:type="spellEnd"/>
      <w:r w:rsidRPr="001F3983">
        <w:t xml:space="preserve"> </w:t>
      </w:r>
      <w:proofErr w:type="spellStart"/>
      <w:r w:rsidRPr="001F3983">
        <w:t>Reinhausen</w:t>
      </w:r>
      <w:proofErr w:type="spellEnd"/>
      <w:r w:rsidRPr="001F3983">
        <w:t>. Preklop močnostnih kontaktov mora biti izveden znotraj vakuumsk</w:t>
      </w:r>
      <w:r w:rsidR="00360A40">
        <w:t>ih</w:t>
      </w:r>
      <w:r w:rsidRPr="001F3983">
        <w:t xml:space="preserve"> komor.</w:t>
      </w:r>
    </w:p>
    <w:p w14:paraId="567E863D" w14:textId="77777777" w:rsidR="00CF03FF" w:rsidRPr="001F3983" w:rsidRDefault="00CF03FF" w:rsidP="00CF03FF">
      <w:r w:rsidRPr="001F3983">
        <w:t>Regulacijsko stikalo mora biti postavljeno bočno na levi strani gledano s strani 110 kV priključkov. Poganja ga elektromotor, ki se napaja z enosmerno napetostjo 110 V DC. Na isti strani transformatorja morata biti tudi omarica motornega pogona stikala in signalna omarica.</w:t>
      </w:r>
    </w:p>
    <w:p w14:paraId="4EF0B2E4" w14:textId="77777777" w:rsidR="00CF03FF" w:rsidRPr="001F3983" w:rsidRDefault="00CF03FF" w:rsidP="00CF03FF">
      <w:r w:rsidRPr="001F3983">
        <w:t>Dviganje močnostnega dela stikala iz kotla mora biti omogočeno tako, da ni potrebno demontirati konzervatorja, prav tako pa mora biti omogočen pristop do regulacijskih izvodov in kontaktov, ko se dvigne aktivni del transformatorja iz kotla.</w:t>
      </w:r>
    </w:p>
    <w:p w14:paraId="030BC1C7" w14:textId="77777777" w:rsidR="00CF03FF" w:rsidRPr="001F3983" w:rsidRDefault="00CF03FF" w:rsidP="00CF03FF">
      <w:r w:rsidRPr="001F3983">
        <w:t>Regulacijsko stikalo mora biti opremljeno s pokazali položaja stopnje regulacije na glavi stikala in na pokrovu omarice pogona regulacijskega stikala. Za daljinski prenos stanja mora imeti:</w:t>
      </w:r>
    </w:p>
    <w:p w14:paraId="7515A6D0" w14:textId="67EFFB01" w:rsidR="00CF03FF" w:rsidRPr="001F3983" w:rsidRDefault="00CF03FF" w:rsidP="00CF03FF">
      <w:r w:rsidRPr="001F3983">
        <w:t>BCD dajalec</w:t>
      </w:r>
      <w:r w:rsidR="00AD1A34">
        <w:t xml:space="preserve"> položaja regulacijskega stikala</w:t>
      </w:r>
      <w:r w:rsidRPr="001F3983">
        <w:t>,</w:t>
      </w:r>
    </w:p>
    <w:p w14:paraId="5AAD6A41" w14:textId="77777777" w:rsidR="00CF03FF" w:rsidRPr="009C66FF" w:rsidRDefault="00CF03FF" w:rsidP="00CF03FF">
      <w:pPr>
        <w:pStyle w:val="Odstavekseznama"/>
        <w:numPr>
          <w:ilvl w:val="1"/>
          <w:numId w:val="3"/>
        </w:numPr>
      </w:pPr>
      <w:r w:rsidRPr="009C66FF">
        <w:t xml:space="preserve">uporovni delilnik 26 </w:t>
      </w:r>
      <w:r>
        <w:t>×</w:t>
      </w:r>
      <w:r w:rsidRPr="009C66FF">
        <w:t xml:space="preserve"> 5 </w:t>
      </w:r>
      <w:r w:rsidRPr="009C66FF">
        <w:sym w:font="Symbol" w:char="F057"/>
      </w:r>
      <w:r w:rsidRPr="009C66FF">
        <w:t>,</w:t>
      </w:r>
    </w:p>
    <w:p w14:paraId="49D237B9" w14:textId="77777777" w:rsidR="00CF03FF" w:rsidRPr="009C66FF" w:rsidRDefault="00CF03FF" w:rsidP="00CF03FF">
      <w:pPr>
        <w:pStyle w:val="Odstavekseznama"/>
        <w:numPr>
          <w:ilvl w:val="1"/>
          <w:numId w:val="3"/>
        </w:numPr>
      </w:pPr>
      <w:r w:rsidRPr="009C66FF">
        <w:t>daljinski prenos položaja regulacijskega stikala - samo plošča s kontakti v omarici regulacijskega stikala.</w:t>
      </w:r>
    </w:p>
    <w:p w14:paraId="20B09491" w14:textId="538CCDF8" w:rsidR="00CF03FF" w:rsidRPr="001F3983" w:rsidRDefault="00CF03FF" w:rsidP="00CF03FF">
      <w:r w:rsidRPr="001F3983">
        <w:t xml:space="preserve">Omarica regulacijskega stikala mora biti opremljena s števcem preklopov, </w:t>
      </w:r>
      <w:proofErr w:type="spellStart"/>
      <w:r w:rsidR="00022E4F">
        <w:t>termostaton</w:t>
      </w:r>
      <w:proofErr w:type="spellEnd"/>
      <w:r w:rsidR="00022E4F">
        <w:t xml:space="preserve"> in/ali vlagomerom in </w:t>
      </w:r>
      <w:r w:rsidRPr="001F3983">
        <w:t>grelcem (231 V, 50 Hz)</w:t>
      </w:r>
      <w:r w:rsidR="00022E4F">
        <w:t xml:space="preserve"> </w:t>
      </w:r>
      <w:r w:rsidRPr="001F3983">
        <w:t xml:space="preserve">. </w:t>
      </w:r>
    </w:p>
    <w:p w14:paraId="4724A455" w14:textId="56675031" w:rsidR="00160F7A" w:rsidRPr="001F3983" w:rsidRDefault="00CF03FF" w:rsidP="00CF03FF">
      <w:r w:rsidRPr="001F3983">
        <w:t>Zaščitni rele</w:t>
      </w:r>
      <w:r w:rsidR="00160F7A">
        <w:t xml:space="preserve"> (</w:t>
      </w:r>
      <w:proofErr w:type="spellStart"/>
      <w:r w:rsidR="00160F7A">
        <w:t>t.i</w:t>
      </w:r>
      <w:proofErr w:type="spellEnd"/>
      <w:r w:rsidR="00160F7A">
        <w:t xml:space="preserve">. </w:t>
      </w:r>
      <w:proofErr w:type="spellStart"/>
      <w:r w:rsidR="00160F7A">
        <w:t>Buchholz</w:t>
      </w:r>
      <w:proofErr w:type="spellEnd"/>
      <w:r w:rsidR="00160F7A">
        <w:t xml:space="preserve"> regulacijskega stikala)</w:t>
      </w:r>
      <w:r w:rsidRPr="001F3983">
        <w:t xml:space="preserve"> za indikacijo okvar znotraj stikala mora biti vgrajen v cevno povezavo regulacijskega stikala s konzervatorjem. </w:t>
      </w:r>
      <w:r w:rsidR="00160F7A">
        <w:t>Rele mora imeti možnost ročnega sprožanja signala za namen preskušanja in biti potrjen s strani izdelovalca regulacijskega stikala (če ni isti proizvajalec). Delovanje releja sproži izklop transformatorja.</w:t>
      </w:r>
    </w:p>
    <w:p w14:paraId="2B6CA37A" w14:textId="77777777" w:rsidR="00CF03FF" w:rsidRPr="001F3983" w:rsidRDefault="00CF03FF" w:rsidP="00CF03FF">
      <w:r w:rsidRPr="001F3983">
        <w:t>Označbe regulacije VIŠJE – NIŽJE morajo biti v skladu s točko regulacija napetosti.</w:t>
      </w:r>
    </w:p>
    <w:p w14:paraId="01C84B9A" w14:textId="77777777" w:rsidR="00CF03FF" w:rsidRPr="001F3983" w:rsidRDefault="00CF03FF" w:rsidP="00CF03FF">
      <w:r w:rsidRPr="001F3983">
        <w:t>Vsi napisi morajo biti v slovenskem jeziku.</w:t>
      </w:r>
    </w:p>
    <w:p w14:paraId="2D073161" w14:textId="77777777" w:rsidR="00CF03FF" w:rsidRPr="00287E7A" w:rsidRDefault="00CF03FF" w:rsidP="00CF03FF">
      <w:pPr>
        <w:pStyle w:val="Naslov3"/>
      </w:pPr>
      <w:bookmarkStart w:id="159" w:name="_Toc189737467"/>
      <w:r>
        <w:t>Pokrov energetskega transformatorja</w:t>
      </w:r>
      <w:bookmarkEnd w:id="147"/>
      <w:bookmarkEnd w:id="148"/>
      <w:bookmarkEnd w:id="159"/>
    </w:p>
    <w:p w14:paraId="07FE1110" w14:textId="52C51515" w:rsidR="00CF03FF" w:rsidRPr="001F3983" w:rsidRDefault="00CF03FF" w:rsidP="00CF03FF">
      <w:r w:rsidRPr="001F3983">
        <w:t xml:space="preserve">Pokrov energetskega transformatorja mora biti izdelan tako, da omogoča odtekanje dežja po zunanjih stranicah in da je plin, ki se tvori v kotlu, usmerjen proti odprtini, kjer je priključen </w:t>
      </w:r>
      <w:r w:rsidR="00233B42">
        <w:t>plinski rele (</w:t>
      </w:r>
      <w:proofErr w:type="spellStart"/>
      <w:r w:rsidR="00233B42">
        <w:t>t.i</w:t>
      </w:r>
      <w:proofErr w:type="spellEnd"/>
      <w:r w:rsidR="00233B42">
        <w:t xml:space="preserve">. </w:t>
      </w:r>
      <w:proofErr w:type="spellStart"/>
      <w:r w:rsidRPr="001F3983">
        <w:t>Buchholz</w:t>
      </w:r>
      <w:proofErr w:type="spellEnd"/>
      <w:r w:rsidR="00233B42">
        <w:t>)</w:t>
      </w:r>
      <w:r w:rsidRPr="001F3983">
        <w:t>.</w:t>
      </w:r>
    </w:p>
    <w:p w14:paraId="38E1367B" w14:textId="3664E6F9" w:rsidR="00CF03FF" w:rsidRPr="001F3983" w:rsidRDefault="00CF03FF" w:rsidP="00CF03FF">
      <w:r w:rsidRPr="001F3983">
        <w:t xml:space="preserve">Pokrov mora biti oblikovan tako, da nudi veliko mehansko trdnost in ugodno obliko za razmestitev izolatorjev. Na njem se nahajajo </w:t>
      </w:r>
      <w:r w:rsidR="003631C8">
        <w:t>ušes</w:t>
      </w:r>
      <w:r w:rsidR="00506197">
        <w:t>a</w:t>
      </w:r>
      <w:r w:rsidRPr="001F3983">
        <w:t xml:space="preserve"> za dviganje samega pokrova.</w:t>
      </w:r>
    </w:p>
    <w:p w14:paraId="77F301DE" w14:textId="314EC3A1" w:rsidR="00CD425B" w:rsidRDefault="00CF03FF" w:rsidP="00CF03FF">
      <w:r w:rsidRPr="001F3983">
        <w:t xml:space="preserve">Na pokrovu mora biti </w:t>
      </w:r>
      <w:r w:rsidR="00B20525">
        <w:t xml:space="preserve">navarjenih </w:t>
      </w:r>
      <w:r w:rsidR="00FD2E6A">
        <w:t xml:space="preserve">najmanj 7 </w:t>
      </w:r>
      <w:r w:rsidRPr="001F3983">
        <w:t xml:space="preserve">žepov </w:t>
      </w:r>
      <w:r w:rsidR="005808AD">
        <w:t>tipa A1</w:t>
      </w:r>
      <w:r w:rsidR="000341D5">
        <w:t xml:space="preserve">po </w:t>
      </w:r>
      <w:r w:rsidR="0050367C">
        <w:fldChar w:fldCharType="begin"/>
      </w:r>
      <w:r w:rsidR="0050367C">
        <w:instrText xml:space="preserve"> REF S2222 \h </w:instrText>
      </w:r>
      <w:r w:rsidR="0050367C">
        <w:fldChar w:fldCharType="separate"/>
      </w:r>
      <w:r w:rsidR="001118DB">
        <w:t>[2.2.22]</w:t>
      </w:r>
      <w:r w:rsidR="0050367C">
        <w:fldChar w:fldCharType="end"/>
      </w:r>
      <w:r w:rsidR="000341D5" w:rsidRPr="00FB4C48">
        <w:rPr>
          <w:color w:val="FF0000"/>
        </w:rPr>
        <w:t xml:space="preserve"> </w:t>
      </w:r>
      <w:r w:rsidRPr="001F3983">
        <w:t>za merjenje temperature olja, od tega 2 prosta za meritve na terenu</w:t>
      </w:r>
      <w:r w:rsidR="001273A7">
        <w:t xml:space="preserve"> </w:t>
      </w:r>
      <w:r w:rsidR="001F6286">
        <w:t>(</w:t>
      </w:r>
      <w:r w:rsidR="000011F9">
        <w:t>notranji</w:t>
      </w:r>
      <w:r w:rsidR="001F6286">
        <w:t xml:space="preserve"> cevni</w:t>
      </w:r>
      <w:r w:rsidR="000011F9">
        <w:t xml:space="preserve"> </w:t>
      </w:r>
      <w:r w:rsidR="00987751" w:rsidRPr="00987751">
        <w:t>navo</w:t>
      </w:r>
      <w:r w:rsidR="00987751">
        <w:t>j</w:t>
      </w:r>
      <w:r w:rsidR="001273A7">
        <w:t xml:space="preserve"> </w:t>
      </w:r>
      <w:hyperlink r:id="rId11" w:history="1">
        <w:r w:rsidRPr="0050367C">
          <w:t>G</w:t>
        </w:r>
        <w:r w:rsidR="005D0503" w:rsidRPr="0050367C">
          <w:t xml:space="preserve"> </w:t>
        </w:r>
        <w:r w:rsidRPr="0050367C">
          <w:t>1"</w:t>
        </w:r>
      </w:hyperlink>
      <w:r w:rsidR="0008222C">
        <w:t xml:space="preserve"> </w:t>
      </w:r>
      <w:r w:rsidR="00987751">
        <w:t xml:space="preserve"> po </w:t>
      </w:r>
      <w:r w:rsidR="005808AD">
        <w:rPr>
          <w:color w:val="FF0000"/>
        </w:rPr>
        <w:fldChar w:fldCharType="begin"/>
      </w:r>
      <w:r w:rsidR="005808AD">
        <w:instrText xml:space="preserve"> REF S2223 \h </w:instrText>
      </w:r>
      <w:r w:rsidR="005808AD">
        <w:rPr>
          <w:color w:val="FF0000"/>
        </w:rPr>
      </w:r>
      <w:r w:rsidR="005808AD">
        <w:rPr>
          <w:color w:val="FF0000"/>
        </w:rPr>
        <w:fldChar w:fldCharType="separate"/>
      </w:r>
      <w:r w:rsidR="001118DB">
        <w:t>[2.2.23]</w:t>
      </w:r>
      <w:r w:rsidR="005808AD">
        <w:rPr>
          <w:color w:val="FF0000"/>
        </w:rPr>
        <w:fldChar w:fldCharType="end"/>
      </w:r>
      <w:r w:rsidR="001273A7">
        <w:t xml:space="preserve"> dolžine</w:t>
      </w:r>
      <w:r w:rsidRPr="005D0503">
        <w:t xml:space="preserve"> </w:t>
      </w:r>
      <w:smartTag w:uri="urn:schemas-microsoft-com:office:smarttags" w:element="metricconverter">
        <w:smartTagPr>
          <w:attr w:name="ProductID" w:val="170 mm"/>
        </w:smartTagPr>
        <w:r w:rsidRPr="005D0503">
          <w:t>170 mm</w:t>
        </w:r>
      </w:smartTag>
      <w:r w:rsidR="001F6286">
        <w:t>)</w:t>
      </w:r>
      <w:r w:rsidRPr="005D0503">
        <w:t>.</w:t>
      </w:r>
    </w:p>
    <w:p w14:paraId="5B92CA03" w14:textId="52A0F837" w:rsidR="00BA3A29" w:rsidRDefault="00CD425B" w:rsidP="00CD425B">
      <w:pPr>
        <w:jc w:val="center"/>
      </w:pPr>
      <w:r>
        <w:rPr>
          <w:noProof/>
        </w:rPr>
        <w:lastRenderedPageBreak/>
        <mc:AlternateContent>
          <mc:Choice Requires="wpc">
            <w:drawing>
              <wp:inline distT="0" distB="0" distL="0" distR="0" wp14:anchorId="4EA175BA" wp14:editId="38AF1D53">
                <wp:extent cx="1773555" cy="2102532"/>
                <wp:effectExtent l="0" t="0" r="0" b="0"/>
                <wp:docPr id="5199" name="Platno 519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5201" name="Prostoročno: oblika 5201"/>
                        <wps:cNvSpPr/>
                        <wps:spPr>
                          <a:xfrm flipH="1">
                            <a:off x="798245" y="257555"/>
                            <a:ext cx="5251" cy="30254"/>
                          </a:xfrm>
                          <a:custGeom>
                            <a:avLst/>
                            <a:gdLst>
                              <a:gd name="connsiteX0" fmla="*/ -934 w 9525"/>
                              <a:gd name="connsiteY0" fmla="*/ -2395 h 54863"/>
                              <a:gd name="connsiteX1" fmla="*/ -934 w 9525"/>
                              <a:gd name="connsiteY1" fmla="*/ 52469 h 54863"/>
                            </a:gdLst>
                            <a:ahLst/>
                            <a:cxnLst>
                              <a:cxn ang="0">
                                <a:pos x="connsiteX0" y="connsiteY0"/>
                              </a:cxn>
                              <a:cxn ang="0">
                                <a:pos x="connsiteX1" y="connsiteY1"/>
                              </a:cxn>
                            </a:cxnLst>
                            <a:rect l="l" t="t" r="r" b="b"/>
                            <a:pathLst>
                              <a:path w="9525" h="54863">
                                <a:moveTo>
                                  <a:pt x="-934" y="-2395"/>
                                </a:moveTo>
                                <a:lnTo>
                                  <a:pt x="-934" y="5246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02" name="Prostoročno: oblika 5202"/>
                        <wps:cNvSpPr/>
                        <wps:spPr>
                          <a:xfrm flipH="1">
                            <a:off x="411770" y="257555"/>
                            <a:ext cx="5251" cy="30254"/>
                          </a:xfrm>
                          <a:custGeom>
                            <a:avLst/>
                            <a:gdLst>
                              <a:gd name="connsiteX0" fmla="*/ -1320 w 9525"/>
                              <a:gd name="connsiteY0" fmla="*/ 52469 h 54863"/>
                              <a:gd name="connsiteX1" fmla="*/ -1320 w 9525"/>
                              <a:gd name="connsiteY1" fmla="*/ -2395 h 54863"/>
                            </a:gdLst>
                            <a:ahLst/>
                            <a:cxnLst>
                              <a:cxn ang="0">
                                <a:pos x="connsiteX0" y="connsiteY0"/>
                              </a:cxn>
                              <a:cxn ang="0">
                                <a:pos x="connsiteX1" y="connsiteY1"/>
                              </a:cxn>
                            </a:cxnLst>
                            <a:rect l="l" t="t" r="r" b="b"/>
                            <a:pathLst>
                              <a:path w="9525" h="54863">
                                <a:moveTo>
                                  <a:pt x="-1320" y="52469"/>
                                </a:moveTo>
                                <a:lnTo>
                                  <a:pt x="-1320" y="-2395"/>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06" name="Prostoročno: oblika 5206"/>
                        <wps:cNvSpPr/>
                        <wps:spPr>
                          <a:xfrm flipH="1">
                            <a:off x="813368" y="287810"/>
                            <a:ext cx="5251" cy="495838"/>
                          </a:xfrm>
                          <a:custGeom>
                            <a:avLst/>
                            <a:gdLst>
                              <a:gd name="connsiteX0" fmla="*/ -919 w 9525"/>
                              <a:gd name="connsiteY0" fmla="*/ -2658 h 899159"/>
                              <a:gd name="connsiteX1" fmla="*/ -919 w 9525"/>
                              <a:gd name="connsiteY1" fmla="*/ 896502 h 899159"/>
                            </a:gdLst>
                            <a:ahLst/>
                            <a:cxnLst>
                              <a:cxn ang="0">
                                <a:pos x="connsiteX0" y="connsiteY0"/>
                              </a:cxn>
                              <a:cxn ang="0">
                                <a:pos x="connsiteX1" y="connsiteY1"/>
                              </a:cxn>
                            </a:cxnLst>
                            <a:rect l="l" t="t" r="r" b="b"/>
                            <a:pathLst>
                              <a:path w="9525" h="899159">
                                <a:moveTo>
                                  <a:pt x="-919" y="-2658"/>
                                </a:moveTo>
                                <a:lnTo>
                                  <a:pt x="-919" y="896502"/>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07" name="Prostoročno: oblika 5207"/>
                        <wps:cNvSpPr/>
                        <wps:spPr>
                          <a:xfrm flipH="1">
                            <a:off x="396647" y="287810"/>
                            <a:ext cx="5251" cy="495838"/>
                          </a:xfrm>
                          <a:custGeom>
                            <a:avLst/>
                            <a:gdLst>
                              <a:gd name="connsiteX0" fmla="*/ -1335 w 9525"/>
                              <a:gd name="connsiteY0" fmla="*/ 896502 h 899159"/>
                              <a:gd name="connsiteX1" fmla="*/ -1335 w 9525"/>
                              <a:gd name="connsiteY1" fmla="*/ -2658 h 899159"/>
                            </a:gdLst>
                            <a:ahLst/>
                            <a:cxnLst>
                              <a:cxn ang="0">
                                <a:pos x="connsiteX0" y="connsiteY0"/>
                              </a:cxn>
                              <a:cxn ang="0">
                                <a:pos x="connsiteX1" y="connsiteY1"/>
                              </a:cxn>
                            </a:cxnLst>
                            <a:rect l="l" t="t" r="r" b="b"/>
                            <a:pathLst>
                              <a:path w="9525" h="899159">
                                <a:moveTo>
                                  <a:pt x="-1335" y="896502"/>
                                </a:moveTo>
                                <a:lnTo>
                                  <a:pt x="-1335" y="-2658"/>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08" name="Prostoročno: oblika 5208"/>
                        <wps:cNvSpPr/>
                        <wps:spPr>
                          <a:xfrm flipH="1">
                            <a:off x="417022" y="207972"/>
                            <a:ext cx="19323" cy="20169"/>
                          </a:xfrm>
                          <a:custGeom>
                            <a:avLst/>
                            <a:gdLst>
                              <a:gd name="connsiteX0" fmla="*/ 33741 w 35051"/>
                              <a:gd name="connsiteY0" fmla="*/ 34235 h 36575"/>
                              <a:gd name="connsiteX1" fmla="*/ -1311 w 35051"/>
                              <a:gd name="connsiteY1" fmla="*/ -2341 h 36575"/>
                            </a:gdLst>
                            <a:ahLst/>
                            <a:cxnLst>
                              <a:cxn ang="0">
                                <a:pos x="connsiteX0" y="connsiteY0"/>
                              </a:cxn>
                              <a:cxn ang="0">
                                <a:pos x="connsiteX1" y="connsiteY1"/>
                              </a:cxn>
                            </a:cxnLst>
                            <a:rect l="l" t="t" r="r" b="b"/>
                            <a:pathLst>
                              <a:path w="35051" h="36575">
                                <a:moveTo>
                                  <a:pt x="33741" y="34235"/>
                                </a:moveTo>
                                <a:lnTo>
                                  <a:pt x="-1311" y="-234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09" name="Prostoročno: oblika 5209"/>
                        <wps:cNvSpPr/>
                        <wps:spPr>
                          <a:xfrm flipH="1">
                            <a:off x="784173" y="207972"/>
                            <a:ext cx="19323" cy="20169"/>
                          </a:xfrm>
                          <a:custGeom>
                            <a:avLst/>
                            <a:gdLst>
                              <a:gd name="connsiteX0" fmla="*/ 34108 w 35051"/>
                              <a:gd name="connsiteY0" fmla="*/ -2341 h 36575"/>
                              <a:gd name="connsiteX1" fmla="*/ -944 w 35051"/>
                              <a:gd name="connsiteY1" fmla="*/ 34235 h 36575"/>
                            </a:gdLst>
                            <a:ahLst/>
                            <a:cxnLst>
                              <a:cxn ang="0">
                                <a:pos x="connsiteX0" y="connsiteY0"/>
                              </a:cxn>
                              <a:cxn ang="0">
                                <a:pos x="connsiteX1" y="connsiteY1"/>
                              </a:cxn>
                            </a:cxnLst>
                            <a:rect l="l" t="t" r="r" b="b"/>
                            <a:pathLst>
                              <a:path w="35051" h="36575">
                                <a:moveTo>
                                  <a:pt x="34108" y="-2341"/>
                                </a:moveTo>
                                <a:lnTo>
                                  <a:pt x="-944" y="34235"/>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0" name="Prostoročno: oblika 5210"/>
                        <wps:cNvSpPr/>
                        <wps:spPr>
                          <a:xfrm flipH="1">
                            <a:off x="411770" y="228141"/>
                            <a:ext cx="5251" cy="29414"/>
                          </a:xfrm>
                          <a:custGeom>
                            <a:avLst/>
                            <a:gdLst>
                              <a:gd name="connsiteX0" fmla="*/ -1320 w 9525"/>
                              <a:gd name="connsiteY0" fmla="*/ 50974 h 53339"/>
                              <a:gd name="connsiteX1" fmla="*/ -1320 w 9525"/>
                              <a:gd name="connsiteY1" fmla="*/ -2366 h 53339"/>
                            </a:gdLst>
                            <a:ahLst/>
                            <a:cxnLst>
                              <a:cxn ang="0">
                                <a:pos x="connsiteX0" y="connsiteY0"/>
                              </a:cxn>
                              <a:cxn ang="0">
                                <a:pos x="connsiteX1" y="connsiteY1"/>
                              </a:cxn>
                            </a:cxnLst>
                            <a:rect l="l" t="t" r="r" b="b"/>
                            <a:pathLst>
                              <a:path w="9525" h="53339">
                                <a:moveTo>
                                  <a:pt x="-1320" y="50974"/>
                                </a:moveTo>
                                <a:lnTo>
                                  <a:pt x="-1320" y="-236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1" name="Prostoročno: oblika 5211"/>
                        <wps:cNvSpPr/>
                        <wps:spPr>
                          <a:xfrm flipH="1">
                            <a:off x="798245" y="228141"/>
                            <a:ext cx="5251" cy="29414"/>
                          </a:xfrm>
                          <a:custGeom>
                            <a:avLst/>
                            <a:gdLst>
                              <a:gd name="connsiteX0" fmla="*/ -934 w 9525"/>
                              <a:gd name="connsiteY0" fmla="*/ -2366 h 53339"/>
                              <a:gd name="connsiteX1" fmla="*/ -934 w 9525"/>
                              <a:gd name="connsiteY1" fmla="*/ 50974 h 53339"/>
                            </a:gdLst>
                            <a:ahLst/>
                            <a:cxnLst>
                              <a:cxn ang="0">
                                <a:pos x="connsiteX0" y="connsiteY0"/>
                              </a:cxn>
                              <a:cxn ang="0">
                                <a:pos x="connsiteX1" y="connsiteY1"/>
                              </a:cxn>
                            </a:cxnLst>
                            <a:rect l="l" t="t" r="r" b="b"/>
                            <a:pathLst>
                              <a:path w="9525" h="53339">
                                <a:moveTo>
                                  <a:pt x="-934" y="-2366"/>
                                </a:moveTo>
                                <a:lnTo>
                                  <a:pt x="-934" y="50974"/>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2" name="Prostoročno: oblika 5212"/>
                        <wps:cNvSpPr/>
                        <wps:spPr>
                          <a:xfrm flipH="1">
                            <a:off x="755607" y="412190"/>
                            <a:ext cx="4200" cy="4201"/>
                          </a:xfrm>
                          <a:custGeom>
                            <a:avLst/>
                            <a:gdLst>
                              <a:gd name="connsiteX0" fmla="*/ -980 w 7619"/>
                              <a:gd name="connsiteY0" fmla="*/ -2537 h 7619"/>
                              <a:gd name="connsiteX1" fmla="*/ 6640 w 7619"/>
                              <a:gd name="connsiteY1" fmla="*/ 5083 h 7619"/>
                            </a:gdLst>
                            <a:ahLst/>
                            <a:cxnLst>
                              <a:cxn ang="0">
                                <a:pos x="connsiteX0" y="connsiteY0"/>
                              </a:cxn>
                              <a:cxn ang="0">
                                <a:pos x="connsiteX1" y="connsiteY1"/>
                              </a:cxn>
                            </a:cxnLst>
                            <a:rect l="l" t="t" r="r" b="b"/>
                            <a:pathLst>
                              <a:path w="7619" h="7619">
                                <a:moveTo>
                                  <a:pt x="-980" y="-2537"/>
                                </a:moveTo>
                                <a:lnTo>
                                  <a:pt x="6640" y="508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3" name="Prostoročno: oblika 5213"/>
                        <wps:cNvSpPr/>
                        <wps:spPr>
                          <a:xfrm flipH="1">
                            <a:off x="460710" y="412190"/>
                            <a:ext cx="4200" cy="4201"/>
                          </a:xfrm>
                          <a:custGeom>
                            <a:avLst/>
                            <a:gdLst>
                              <a:gd name="connsiteX0" fmla="*/ -1275 w 7619"/>
                              <a:gd name="connsiteY0" fmla="*/ 5083 h 7619"/>
                              <a:gd name="connsiteX1" fmla="*/ 6345 w 7619"/>
                              <a:gd name="connsiteY1" fmla="*/ -2537 h 7619"/>
                            </a:gdLst>
                            <a:ahLst/>
                            <a:cxnLst>
                              <a:cxn ang="0">
                                <a:pos x="connsiteX0" y="connsiteY0"/>
                              </a:cxn>
                              <a:cxn ang="0">
                                <a:pos x="connsiteX1" y="connsiteY1"/>
                              </a:cxn>
                            </a:cxnLst>
                            <a:rect l="l" t="t" r="r" b="b"/>
                            <a:pathLst>
                              <a:path w="7619" h="7619">
                                <a:moveTo>
                                  <a:pt x="-1275" y="5083"/>
                                </a:moveTo>
                                <a:lnTo>
                                  <a:pt x="6345" y="-2537"/>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4" name="Prostoročno: oblika 5214"/>
                        <wps:cNvSpPr/>
                        <wps:spPr>
                          <a:xfrm flipH="1">
                            <a:off x="760648" y="257555"/>
                            <a:ext cx="10922" cy="15127"/>
                          </a:xfrm>
                          <a:custGeom>
                            <a:avLst/>
                            <a:gdLst>
                              <a:gd name="connsiteX0" fmla="*/ -971 w 19811"/>
                              <a:gd name="connsiteY0" fmla="*/ -2388 h 27431"/>
                              <a:gd name="connsiteX1" fmla="*/ 18841 w 19811"/>
                              <a:gd name="connsiteY1" fmla="*/ 25044 h 27431"/>
                            </a:gdLst>
                            <a:ahLst/>
                            <a:cxnLst>
                              <a:cxn ang="0">
                                <a:pos x="connsiteX0" y="connsiteY0"/>
                              </a:cxn>
                              <a:cxn ang="0">
                                <a:pos x="connsiteX1" y="connsiteY1"/>
                              </a:cxn>
                            </a:cxnLst>
                            <a:rect l="l" t="t" r="r" b="b"/>
                            <a:pathLst>
                              <a:path w="19811" h="27431">
                                <a:moveTo>
                                  <a:pt x="-971" y="-2388"/>
                                </a:moveTo>
                                <a:lnTo>
                                  <a:pt x="18841" y="25044"/>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5" name="Prostoročno: oblika 5215"/>
                        <wps:cNvSpPr/>
                        <wps:spPr>
                          <a:xfrm flipH="1">
                            <a:off x="448948" y="257555"/>
                            <a:ext cx="10922" cy="15127"/>
                          </a:xfrm>
                          <a:custGeom>
                            <a:avLst/>
                            <a:gdLst>
                              <a:gd name="connsiteX0" fmla="*/ -1283 w 19811"/>
                              <a:gd name="connsiteY0" fmla="*/ 25044 h 27431"/>
                              <a:gd name="connsiteX1" fmla="*/ 18529 w 19811"/>
                              <a:gd name="connsiteY1" fmla="*/ -2388 h 27431"/>
                            </a:gdLst>
                            <a:ahLst/>
                            <a:cxnLst>
                              <a:cxn ang="0">
                                <a:pos x="connsiteX0" y="connsiteY0"/>
                              </a:cxn>
                              <a:cxn ang="0">
                                <a:pos x="connsiteX1" y="connsiteY1"/>
                              </a:cxn>
                            </a:cxnLst>
                            <a:rect l="l" t="t" r="r" b="b"/>
                            <a:pathLst>
                              <a:path w="19811" h="27431">
                                <a:moveTo>
                                  <a:pt x="-1283" y="25044"/>
                                </a:moveTo>
                                <a:lnTo>
                                  <a:pt x="18529" y="-2388"/>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6" name="Prostoročno: oblika 5216"/>
                        <wps:cNvSpPr/>
                        <wps:spPr>
                          <a:xfrm flipH="1">
                            <a:off x="461550" y="98719"/>
                            <a:ext cx="15122" cy="15127"/>
                          </a:xfrm>
                          <a:custGeom>
                            <a:avLst/>
                            <a:gdLst>
                              <a:gd name="connsiteX0" fmla="*/ 26164 w 27431"/>
                              <a:gd name="connsiteY0" fmla="*/ 25203 h 27431"/>
                              <a:gd name="connsiteX1" fmla="*/ -1268 w 27431"/>
                              <a:gd name="connsiteY1" fmla="*/ -2229 h 27431"/>
                            </a:gdLst>
                            <a:ahLst/>
                            <a:cxnLst>
                              <a:cxn ang="0">
                                <a:pos x="connsiteX0" y="connsiteY0"/>
                              </a:cxn>
                              <a:cxn ang="0">
                                <a:pos x="connsiteX1" y="connsiteY1"/>
                              </a:cxn>
                            </a:cxnLst>
                            <a:rect l="l" t="t" r="r" b="b"/>
                            <a:pathLst>
                              <a:path w="27431" h="27431">
                                <a:moveTo>
                                  <a:pt x="26164" y="25203"/>
                                </a:moveTo>
                                <a:lnTo>
                                  <a:pt x="-1268" y="-222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7" name="Prostoročno: oblika 5217"/>
                        <wps:cNvSpPr/>
                        <wps:spPr>
                          <a:xfrm flipH="1">
                            <a:off x="744685" y="98719"/>
                            <a:ext cx="14282" cy="15127"/>
                          </a:xfrm>
                          <a:custGeom>
                            <a:avLst/>
                            <a:gdLst>
                              <a:gd name="connsiteX0" fmla="*/ 24922 w 25907"/>
                              <a:gd name="connsiteY0" fmla="*/ -2229 h 27431"/>
                              <a:gd name="connsiteX1" fmla="*/ -986 w 25907"/>
                              <a:gd name="connsiteY1" fmla="*/ 25203 h 27431"/>
                            </a:gdLst>
                            <a:ahLst/>
                            <a:cxnLst>
                              <a:cxn ang="0">
                                <a:pos x="connsiteX0" y="connsiteY0"/>
                              </a:cxn>
                              <a:cxn ang="0">
                                <a:pos x="connsiteX1" y="connsiteY1"/>
                              </a:cxn>
                            </a:cxnLst>
                            <a:rect l="l" t="t" r="r" b="b"/>
                            <a:pathLst>
                              <a:path w="25907" h="27431">
                                <a:moveTo>
                                  <a:pt x="24922" y="-2229"/>
                                </a:moveTo>
                                <a:lnTo>
                                  <a:pt x="-986" y="2520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8" name="Prostoročno: oblika 5218"/>
                        <wps:cNvSpPr/>
                        <wps:spPr>
                          <a:xfrm flipH="1">
                            <a:off x="758968" y="202929"/>
                            <a:ext cx="5040" cy="5042"/>
                          </a:xfrm>
                          <a:custGeom>
                            <a:avLst/>
                            <a:gdLst>
                              <a:gd name="connsiteX0" fmla="*/ 8168 w 9143"/>
                              <a:gd name="connsiteY0" fmla="*/ -2328 h 9143"/>
                              <a:gd name="connsiteX1" fmla="*/ 6644 w 9143"/>
                              <a:gd name="connsiteY1" fmla="*/ -2328 h 9143"/>
                              <a:gd name="connsiteX2" fmla="*/ 6644 w 9143"/>
                              <a:gd name="connsiteY2" fmla="*/ -804 h 9143"/>
                              <a:gd name="connsiteX3" fmla="*/ 6644 w 9143"/>
                              <a:gd name="connsiteY3" fmla="*/ 720 h 9143"/>
                              <a:gd name="connsiteX4" fmla="*/ 6644 w 9143"/>
                              <a:gd name="connsiteY4" fmla="*/ 2244 h 9143"/>
                              <a:gd name="connsiteX5" fmla="*/ 5120 w 9143"/>
                              <a:gd name="connsiteY5" fmla="*/ 2244 h 9143"/>
                              <a:gd name="connsiteX6" fmla="*/ 5120 w 9143"/>
                              <a:gd name="connsiteY6" fmla="*/ 3768 h 9143"/>
                              <a:gd name="connsiteX7" fmla="*/ 3596 w 9143"/>
                              <a:gd name="connsiteY7" fmla="*/ 3768 h 9143"/>
                              <a:gd name="connsiteX8" fmla="*/ 3596 w 9143"/>
                              <a:gd name="connsiteY8" fmla="*/ 5292 h 9143"/>
                              <a:gd name="connsiteX9" fmla="*/ 2072 w 9143"/>
                              <a:gd name="connsiteY9" fmla="*/ 5292 h 9143"/>
                              <a:gd name="connsiteX10" fmla="*/ 548 w 9143"/>
                              <a:gd name="connsiteY10" fmla="*/ 5292 h 9143"/>
                              <a:gd name="connsiteX11" fmla="*/ -976 w 9143"/>
                              <a:gd name="connsiteY11" fmla="*/ 5292 h 9143"/>
                              <a:gd name="connsiteX12" fmla="*/ -976 w 9143"/>
                              <a:gd name="connsiteY12" fmla="*/ 6816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9143" h="9143">
                                <a:moveTo>
                                  <a:pt x="8168" y="-2328"/>
                                </a:moveTo>
                                <a:lnTo>
                                  <a:pt x="6644" y="-2328"/>
                                </a:lnTo>
                                <a:lnTo>
                                  <a:pt x="6644" y="-804"/>
                                </a:lnTo>
                                <a:lnTo>
                                  <a:pt x="6644" y="720"/>
                                </a:lnTo>
                                <a:lnTo>
                                  <a:pt x="6644" y="2244"/>
                                </a:lnTo>
                                <a:lnTo>
                                  <a:pt x="5120" y="2244"/>
                                </a:lnTo>
                                <a:lnTo>
                                  <a:pt x="5120" y="3768"/>
                                </a:lnTo>
                                <a:lnTo>
                                  <a:pt x="3596" y="3768"/>
                                </a:lnTo>
                                <a:lnTo>
                                  <a:pt x="3596" y="5292"/>
                                </a:lnTo>
                                <a:lnTo>
                                  <a:pt x="2072" y="5292"/>
                                </a:lnTo>
                                <a:lnTo>
                                  <a:pt x="548" y="5292"/>
                                </a:lnTo>
                                <a:lnTo>
                                  <a:pt x="-976" y="5292"/>
                                </a:lnTo>
                                <a:lnTo>
                                  <a:pt x="-976" y="681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19" name="Prostoročno: oblika 5219"/>
                        <wps:cNvSpPr/>
                        <wps:spPr>
                          <a:xfrm flipH="1">
                            <a:off x="456509" y="202929"/>
                            <a:ext cx="5881" cy="5042"/>
                          </a:xfrm>
                          <a:custGeom>
                            <a:avLst/>
                            <a:gdLst>
                              <a:gd name="connsiteX0" fmla="*/ 9390 w 10667"/>
                              <a:gd name="connsiteY0" fmla="*/ 6816 h 9143"/>
                              <a:gd name="connsiteX1" fmla="*/ 7866 w 10667"/>
                              <a:gd name="connsiteY1" fmla="*/ 5292 h 9143"/>
                              <a:gd name="connsiteX2" fmla="*/ 6342 w 10667"/>
                              <a:gd name="connsiteY2" fmla="*/ 5292 h 9143"/>
                              <a:gd name="connsiteX3" fmla="*/ 4818 w 10667"/>
                              <a:gd name="connsiteY3" fmla="*/ 5292 h 9143"/>
                              <a:gd name="connsiteX4" fmla="*/ 3294 w 10667"/>
                              <a:gd name="connsiteY4" fmla="*/ 5292 h 9143"/>
                              <a:gd name="connsiteX5" fmla="*/ 3294 w 10667"/>
                              <a:gd name="connsiteY5" fmla="*/ 3768 h 9143"/>
                              <a:gd name="connsiteX6" fmla="*/ 1770 w 10667"/>
                              <a:gd name="connsiteY6" fmla="*/ 3768 h 9143"/>
                              <a:gd name="connsiteX7" fmla="*/ 1770 w 10667"/>
                              <a:gd name="connsiteY7" fmla="*/ 2244 h 9143"/>
                              <a:gd name="connsiteX8" fmla="*/ 246 w 10667"/>
                              <a:gd name="connsiteY8" fmla="*/ 2244 h 9143"/>
                              <a:gd name="connsiteX9" fmla="*/ 246 w 10667"/>
                              <a:gd name="connsiteY9" fmla="*/ 720 h 9143"/>
                              <a:gd name="connsiteX10" fmla="*/ 246 w 10667"/>
                              <a:gd name="connsiteY10" fmla="*/ -804 h 9143"/>
                              <a:gd name="connsiteX11" fmla="*/ 246 w 10667"/>
                              <a:gd name="connsiteY11" fmla="*/ -2328 h 9143"/>
                              <a:gd name="connsiteX12" fmla="*/ -1278 w 10667"/>
                              <a:gd name="connsiteY12" fmla="*/ -2328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Lst>
                            <a:rect l="l" t="t" r="r" b="b"/>
                            <a:pathLst>
                              <a:path w="10667" h="9143">
                                <a:moveTo>
                                  <a:pt x="9390" y="6816"/>
                                </a:moveTo>
                                <a:lnTo>
                                  <a:pt x="7866" y="5292"/>
                                </a:lnTo>
                                <a:lnTo>
                                  <a:pt x="6342" y="5292"/>
                                </a:lnTo>
                                <a:lnTo>
                                  <a:pt x="4818" y="5292"/>
                                </a:lnTo>
                                <a:lnTo>
                                  <a:pt x="3294" y="5292"/>
                                </a:lnTo>
                                <a:lnTo>
                                  <a:pt x="3294" y="3768"/>
                                </a:lnTo>
                                <a:lnTo>
                                  <a:pt x="1770" y="3768"/>
                                </a:lnTo>
                                <a:lnTo>
                                  <a:pt x="1770" y="2244"/>
                                </a:lnTo>
                                <a:lnTo>
                                  <a:pt x="246" y="2244"/>
                                </a:lnTo>
                                <a:lnTo>
                                  <a:pt x="246" y="720"/>
                                </a:lnTo>
                                <a:lnTo>
                                  <a:pt x="246" y="-804"/>
                                </a:lnTo>
                                <a:lnTo>
                                  <a:pt x="246" y="-2328"/>
                                </a:lnTo>
                                <a:lnTo>
                                  <a:pt x="-1278" y="-2328"/>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0" name="Prostoročno: oblika 5220"/>
                        <wps:cNvSpPr/>
                        <wps:spPr>
                          <a:xfrm flipH="1">
                            <a:off x="456299" y="113846"/>
                            <a:ext cx="5251" cy="89082"/>
                          </a:xfrm>
                          <a:custGeom>
                            <a:avLst/>
                            <a:gdLst>
                              <a:gd name="connsiteX0" fmla="*/ -1276 w 9525"/>
                              <a:gd name="connsiteY0" fmla="*/ 159263 h 161543"/>
                              <a:gd name="connsiteX1" fmla="*/ -1276 w 9525"/>
                              <a:gd name="connsiteY1" fmla="*/ -2281 h 161543"/>
                            </a:gdLst>
                            <a:ahLst/>
                            <a:cxnLst>
                              <a:cxn ang="0">
                                <a:pos x="connsiteX0" y="connsiteY0"/>
                              </a:cxn>
                              <a:cxn ang="0">
                                <a:pos x="connsiteX1" y="connsiteY1"/>
                              </a:cxn>
                            </a:cxnLst>
                            <a:rect l="l" t="t" r="r" b="b"/>
                            <a:pathLst>
                              <a:path w="9525" h="161543">
                                <a:moveTo>
                                  <a:pt x="-1276" y="159263"/>
                                </a:moveTo>
                                <a:lnTo>
                                  <a:pt x="-1276" y="-228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1" name="Prostoročno: oblika 5221"/>
                        <wps:cNvSpPr/>
                        <wps:spPr>
                          <a:xfrm flipH="1">
                            <a:off x="753716" y="113846"/>
                            <a:ext cx="5251" cy="89082"/>
                          </a:xfrm>
                          <a:custGeom>
                            <a:avLst/>
                            <a:gdLst>
                              <a:gd name="connsiteX0" fmla="*/ -978 w 9525"/>
                              <a:gd name="connsiteY0" fmla="*/ -2281 h 161543"/>
                              <a:gd name="connsiteX1" fmla="*/ -978 w 9525"/>
                              <a:gd name="connsiteY1" fmla="*/ 159263 h 161543"/>
                            </a:gdLst>
                            <a:ahLst/>
                            <a:cxnLst>
                              <a:cxn ang="0">
                                <a:pos x="connsiteX0" y="connsiteY0"/>
                              </a:cxn>
                              <a:cxn ang="0">
                                <a:pos x="connsiteX1" y="connsiteY1"/>
                              </a:cxn>
                            </a:cxnLst>
                            <a:rect l="l" t="t" r="r" b="b"/>
                            <a:pathLst>
                              <a:path w="9525" h="161543">
                                <a:moveTo>
                                  <a:pt x="-978" y="-2281"/>
                                </a:moveTo>
                                <a:lnTo>
                                  <a:pt x="-978" y="15926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2" name="Prostoročno: oblika 5222"/>
                        <wps:cNvSpPr/>
                        <wps:spPr>
                          <a:xfrm flipH="1">
                            <a:off x="445587" y="286129"/>
                            <a:ext cx="840" cy="1680"/>
                          </a:xfrm>
                          <a:custGeom>
                            <a:avLst/>
                            <a:gdLst>
                              <a:gd name="connsiteX0" fmla="*/ 233 w 1523"/>
                              <a:gd name="connsiteY0" fmla="*/ 638 h 3047"/>
                              <a:gd name="connsiteX1" fmla="*/ -1291 w 1523"/>
                              <a:gd name="connsiteY1" fmla="*/ -2410 h 3047"/>
                            </a:gdLst>
                            <a:ahLst/>
                            <a:cxnLst>
                              <a:cxn ang="0">
                                <a:pos x="connsiteX0" y="connsiteY0"/>
                              </a:cxn>
                              <a:cxn ang="0">
                                <a:pos x="connsiteX1" y="connsiteY1"/>
                              </a:cxn>
                            </a:cxnLst>
                            <a:rect l="l" t="t" r="r" b="b"/>
                            <a:pathLst>
                              <a:path w="1523" h="3047">
                                <a:moveTo>
                                  <a:pt x="233" y="638"/>
                                </a:moveTo>
                                <a:lnTo>
                                  <a:pt x="-1291" y="-241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3" name="Prostoročno: oblika 5223"/>
                        <wps:cNvSpPr/>
                        <wps:spPr>
                          <a:xfrm flipH="1">
                            <a:off x="798245" y="275204"/>
                            <a:ext cx="5251" cy="840"/>
                          </a:xfrm>
                          <a:custGeom>
                            <a:avLst/>
                            <a:gdLst>
                              <a:gd name="connsiteX0" fmla="*/ -934 w 9525"/>
                              <a:gd name="connsiteY0" fmla="*/ -874 h 1523"/>
                              <a:gd name="connsiteX1" fmla="*/ -934 w 9525"/>
                              <a:gd name="connsiteY1" fmla="*/ -2398 h 1523"/>
                            </a:gdLst>
                            <a:ahLst/>
                            <a:cxnLst>
                              <a:cxn ang="0">
                                <a:pos x="connsiteX0" y="connsiteY0"/>
                              </a:cxn>
                              <a:cxn ang="0">
                                <a:pos x="connsiteX1" y="connsiteY1"/>
                              </a:cxn>
                            </a:cxnLst>
                            <a:rect l="l" t="t" r="r" b="b"/>
                            <a:pathLst>
                              <a:path w="9525" h="1523">
                                <a:moveTo>
                                  <a:pt x="-934" y="-874"/>
                                </a:moveTo>
                                <a:lnTo>
                                  <a:pt x="-934" y="-2398"/>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4" name="Prostoročno: oblika 5224"/>
                        <wps:cNvSpPr/>
                        <wps:spPr>
                          <a:xfrm flipH="1">
                            <a:off x="774091" y="257555"/>
                            <a:ext cx="2520" cy="2521"/>
                          </a:xfrm>
                          <a:custGeom>
                            <a:avLst/>
                            <a:gdLst>
                              <a:gd name="connsiteX0" fmla="*/ 3610 w 4571"/>
                              <a:gd name="connsiteY0" fmla="*/ 2190 h 4571"/>
                              <a:gd name="connsiteX1" fmla="*/ -962 w 4571"/>
                              <a:gd name="connsiteY1" fmla="*/ -2382 h 4571"/>
                            </a:gdLst>
                            <a:ahLst/>
                            <a:cxnLst>
                              <a:cxn ang="0">
                                <a:pos x="connsiteX0" y="connsiteY0"/>
                              </a:cxn>
                              <a:cxn ang="0">
                                <a:pos x="connsiteX1" y="connsiteY1"/>
                              </a:cxn>
                            </a:cxnLst>
                            <a:rect l="l" t="t" r="r" b="b"/>
                            <a:pathLst>
                              <a:path w="4571" h="4571">
                                <a:moveTo>
                                  <a:pt x="3610" y="2190"/>
                                </a:moveTo>
                                <a:lnTo>
                                  <a:pt x="-962" y="-2382"/>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5" name="Prostoročno: oblika 5225"/>
                        <wps:cNvSpPr/>
                        <wps:spPr>
                          <a:xfrm flipH="1">
                            <a:off x="801816" y="286129"/>
                            <a:ext cx="1680" cy="1680"/>
                          </a:xfrm>
                          <a:custGeom>
                            <a:avLst/>
                            <a:gdLst>
                              <a:gd name="connsiteX0" fmla="*/ 2113 w 3047"/>
                              <a:gd name="connsiteY0" fmla="*/ 638 h 3047"/>
                              <a:gd name="connsiteX1" fmla="*/ -935 w 3047"/>
                              <a:gd name="connsiteY1" fmla="*/ -2410 h 3047"/>
                            </a:gdLst>
                            <a:ahLst/>
                            <a:cxnLst>
                              <a:cxn ang="0">
                                <a:pos x="connsiteX0" y="connsiteY0"/>
                              </a:cxn>
                              <a:cxn ang="0">
                                <a:pos x="connsiteX1" y="connsiteY1"/>
                              </a:cxn>
                            </a:cxnLst>
                            <a:rect l="l" t="t" r="r" b="b"/>
                            <a:pathLst>
                              <a:path w="3047" h="3047">
                                <a:moveTo>
                                  <a:pt x="2113" y="638"/>
                                </a:moveTo>
                                <a:lnTo>
                                  <a:pt x="-935" y="-241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6" name="Prostoročno: oblika 5226"/>
                        <wps:cNvSpPr/>
                        <wps:spPr>
                          <a:xfrm flipH="1">
                            <a:off x="456509" y="289491"/>
                            <a:ext cx="307499" cy="5253"/>
                          </a:xfrm>
                          <a:custGeom>
                            <a:avLst/>
                            <a:gdLst>
                              <a:gd name="connsiteX0" fmla="*/ 556657 w 557783"/>
                              <a:gd name="connsiteY0" fmla="*/ -2412 h 9525"/>
                              <a:gd name="connsiteX1" fmla="*/ 555133 w 557783"/>
                              <a:gd name="connsiteY1" fmla="*/ -2412 h 9525"/>
                              <a:gd name="connsiteX2" fmla="*/ 552085 w 557783"/>
                              <a:gd name="connsiteY2" fmla="*/ -2412 h 9525"/>
                              <a:gd name="connsiteX3" fmla="*/ 544465 w 557783"/>
                              <a:gd name="connsiteY3" fmla="*/ -2412 h 9525"/>
                              <a:gd name="connsiteX4" fmla="*/ 533797 w 557783"/>
                              <a:gd name="connsiteY4" fmla="*/ -2412 h 9525"/>
                              <a:gd name="connsiteX5" fmla="*/ 518557 w 557783"/>
                              <a:gd name="connsiteY5" fmla="*/ -2412 h 9525"/>
                              <a:gd name="connsiteX6" fmla="*/ 501793 w 557783"/>
                              <a:gd name="connsiteY6" fmla="*/ -2412 h 9525"/>
                              <a:gd name="connsiteX7" fmla="*/ 480457 w 557783"/>
                              <a:gd name="connsiteY7" fmla="*/ -2412 h 9525"/>
                              <a:gd name="connsiteX8" fmla="*/ 456073 w 557783"/>
                              <a:gd name="connsiteY8" fmla="*/ -2412 h 9525"/>
                              <a:gd name="connsiteX9" fmla="*/ 430165 w 557783"/>
                              <a:gd name="connsiteY9" fmla="*/ -2412 h 9525"/>
                              <a:gd name="connsiteX10" fmla="*/ 402733 w 557783"/>
                              <a:gd name="connsiteY10" fmla="*/ -2412 h 9525"/>
                              <a:gd name="connsiteX11" fmla="*/ 372253 w 557783"/>
                              <a:gd name="connsiteY11" fmla="*/ -2412 h 9525"/>
                              <a:gd name="connsiteX12" fmla="*/ 341773 w 557783"/>
                              <a:gd name="connsiteY12" fmla="*/ -2412 h 9525"/>
                              <a:gd name="connsiteX13" fmla="*/ 309769 w 557783"/>
                              <a:gd name="connsiteY13" fmla="*/ -2412 h 9525"/>
                              <a:gd name="connsiteX14" fmla="*/ 277765 w 557783"/>
                              <a:gd name="connsiteY14" fmla="*/ -2412 h 9525"/>
                              <a:gd name="connsiteX15" fmla="*/ 245761 w 557783"/>
                              <a:gd name="connsiteY15" fmla="*/ -2412 h 9525"/>
                              <a:gd name="connsiteX16" fmla="*/ 213757 w 557783"/>
                              <a:gd name="connsiteY16" fmla="*/ -2412 h 9525"/>
                              <a:gd name="connsiteX17" fmla="*/ 181753 w 557783"/>
                              <a:gd name="connsiteY17" fmla="*/ -2412 h 9525"/>
                              <a:gd name="connsiteX18" fmla="*/ 152797 w 557783"/>
                              <a:gd name="connsiteY18" fmla="*/ -2412 h 9525"/>
                              <a:gd name="connsiteX19" fmla="*/ 123841 w 557783"/>
                              <a:gd name="connsiteY19" fmla="*/ -2412 h 9525"/>
                              <a:gd name="connsiteX20" fmla="*/ 97933 w 557783"/>
                              <a:gd name="connsiteY20" fmla="*/ -2412 h 9525"/>
                              <a:gd name="connsiteX21" fmla="*/ 75073 w 557783"/>
                              <a:gd name="connsiteY21" fmla="*/ -2412 h 9525"/>
                              <a:gd name="connsiteX22" fmla="*/ 53737 w 557783"/>
                              <a:gd name="connsiteY22" fmla="*/ -2412 h 9525"/>
                              <a:gd name="connsiteX23" fmla="*/ 36973 w 557783"/>
                              <a:gd name="connsiteY23" fmla="*/ -2412 h 9525"/>
                              <a:gd name="connsiteX24" fmla="*/ 21733 w 557783"/>
                              <a:gd name="connsiteY24" fmla="*/ -2412 h 9525"/>
                              <a:gd name="connsiteX25" fmla="*/ 11065 w 557783"/>
                              <a:gd name="connsiteY25" fmla="*/ -2412 h 9525"/>
                              <a:gd name="connsiteX26" fmla="*/ 3445 w 557783"/>
                              <a:gd name="connsiteY26" fmla="*/ -2412 h 9525"/>
                              <a:gd name="connsiteX27" fmla="*/ -1127 w 557783"/>
                              <a:gd name="connsiteY27" fmla="*/ -2412 h 9525"/>
                              <a:gd name="connsiteX28" fmla="*/ -1127 w 557783"/>
                              <a:gd name="connsiteY28" fmla="*/ -2412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Lst>
                            <a:rect l="l" t="t" r="r" b="b"/>
                            <a:pathLst>
                              <a:path w="557783" h="9525">
                                <a:moveTo>
                                  <a:pt x="556657" y="-2412"/>
                                </a:moveTo>
                                <a:lnTo>
                                  <a:pt x="555133" y="-2412"/>
                                </a:lnTo>
                                <a:lnTo>
                                  <a:pt x="552085" y="-2412"/>
                                </a:lnTo>
                                <a:lnTo>
                                  <a:pt x="544465" y="-2412"/>
                                </a:lnTo>
                                <a:lnTo>
                                  <a:pt x="533797" y="-2412"/>
                                </a:lnTo>
                                <a:lnTo>
                                  <a:pt x="518557" y="-2412"/>
                                </a:lnTo>
                                <a:lnTo>
                                  <a:pt x="501793" y="-2412"/>
                                </a:lnTo>
                                <a:lnTo>
                                  <a:pt x="480457" y="-2412"/>
                                </a:lnTo>
                                <a:lnTo>
                                  <a:pt x="456073" y="-2412"/>
                                </a:lnTo>
                                <a:lnTo>
                                  <a:pt x="430165" y="-2412"/>
                                </a:lnTo>
                                <a:lnTo>
                                  <a:pt x="402733" y="-2412"/>
                                </a:lnTo>
                                <a:lnTo>
                                  <a:pt x="372253" y="-2412"/>
                                </a:lnTo>
                                <a:lnTo>
                                  <a:pt x="341773" y="-2412"/>
                                </a:lnTo>
                                <a:lnTo>
                                  <a:pt x="309769" y="-2412"/>
                                </a:lnTo>
                                <a:lnTo>
                                  <a:pt x="277765" y="-2412"/>
                                </a:lnTo>
                                <a:lnTo>
                                  <a:pt x="245761" y="-2412"/>
                                </a:lnTo>
                                <a:lnTo>
                                  <a:pt x="213757" y="-2412"/>
                                </a:lnTo>
                                <a:lnTo>
                                  <a:pt x="181753" y="-2412"/>
                                </a:lnTo>
                                <a:lnTo>
                                  <a:pt x="152797" y="-2412"/>
                                </a:lnTo>
                                <a:lnTo>
                                  <a:pt x="123841" y="-2412"/>
                                </a:lnTo>
                                <a:lnTo>
                                  <a:pt x="97933" y="-2412"/>
                                </a:lnTo>
                                <a:lnTo>
                                  <a:pt x="75073" y="-2412"/>
                                </a:lnTo>
                                <a:lnTo>
                                  <a:pt x="53737" y="-2412"/>
                                </a:lnTo>
                                <a:lnTo>
                                  <a:pt x="36973" y="-2412"/>
                                </a:lnTo>
                                <a:lnTo>
                                  <a:pt x="21733" y="-2412"/>
                                </a:lnTo>
                                <a:lnTo>
                                  <a:pt x="11065" y="-2412"/>
                                </a:lnTo>
                                <a:lnTo>
                                  <a:pt x="3445" y="-2412"/>
                                </a:lnTo>
                                <a:lnTo>
                                  <a:pt x="-1127" y="-2412"/>
                                </a:lnTo>
                                <a:lnTo>
                                  <a:pt x="-1127" y="-2412"/>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7" name="Prostoročno: oblika 5227"/>
                        <wps:cNvSpPr/>
                        <wps:spPr>
                          <a:xfrm flipH="1">
                            <a:off x="459870" y="272683"/>
                            <a:ext cx="20163" cy="5253"/>
                          </a:xfrm>
                          <a:custGeom>
                            <a:avLst/>
                            <a:gdLst>
                              <a:gd name="connsiteX0" fmla="*/ -1267 w 36575"/>
                              <a:gd name="connsiteY0" fmla="*/ -2395 h 9525"/>
                              <a:gd name="connsiteX1" fmla="*/ 13973 w 36575"/>
                              <a:gd name="connsiteY1" fmla="*/ -2395 h 9525"/>
                              <a:gd name="connsiteX2" fmla="*/ 24641 w 36575"/>
                              <a:gd name="connsiteY2" fmla="*/ -2395 h 9525"/>
                              <a:gd name="connsiteX3" fmla="*/ 32261 w 36575"/>
                              <a:gd name="connsiteY3" fmla="*/ -2395 h 9525"/>
                              <a:gd name="connsiteX4" fmla="*/ 35309 w 36575"/>
                              <a:gd name="connsiteY4" fmla="*/ -2395 h 9525"/>
                              <a:gd name="connsiteX5" fmla="*/ 35309 w 36575"/>
                              <a:gd name="connsiteY5" fmla="*/ -2395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6575" h="9525">
                                <a:moveTo>
                                  <a:pt x="-1267" y="-2395"/>
                                </a:moveTo>
                                <a:lnTo>
                                  <a:pt x="13973" y="-2395"/>
                                </a:lnTo>
                                <a:lnTo>
                                  <a:pt x="24641" y="-2395"/>
                                </a:lnTo>
                                <a:lnTo>
                                  <a:pt x="32261" y="-2395"/>
                                </a:lnTo>
                                <a:lnTo>
                                  <a:pt x="35309" y="-2395"/>
                                </a:lnTo>
                                <a:lnTo>
                                  <a:pt x="35309" y="-2395"/>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8" name="Prostoročno: oblika 5228"/>
                        <wps:cNvSpPr/>
                        <wps:spPr>
                          <a:xfrm flipH="1">
                            <a:off x="480034" y="272683"/>
                            <a:ext cx="280614" cy="5253"/>
                          </a:xfrm>
                          <a:custGeom>
                            <a:avLst/>
                            <a:gdLst>
                              <a:gd name="connsiteX0" fmla="*/ -1117 w 509015"/>
                              <a:gd name="connsiteY0" fmla="*/ -2395 h 9525"/>
                              <a:gd name="connsiteX1" fmla="*/ -1117 w 509015"/>
                              <a:gd name="connsiteY1" fmla="*/ -2395 h 9525"/>
                              <a:gd name="connsiteX2" fmla="*/ 1931 w 509015"/>
                              <a:gd name="connsiteY2" fmla="*/ -2395 h 9525"/>
                              <a:gd name="connsiteX3" fmla="*/ 9551 w 509015"/>
                              <a:gd name="connsiteY3" fmla="*/ -2395 h 9525"/>
                              <a:gd name="connsiteX4" fmla="*/ 20219 w 509015"/>
                              <a:gd name="connsiteY4" fmla="*/ -2395 h 9525"/>
                              <a:gd name="connsiteX5" fmla="*/ 35459 w 509015"/>
                              <a:gd name="connsiteY5" fmla="*/ -2395 h 9525"/>
                              <a:gd name="connsiteX6" fmla="*/ 52223 w 509015"/>
                              <a:gd name="connsiteY6" fmla="*/ -2395 h 9525"/>
                              <a:gd name="connsiteX7" fmla="*/ 72035 w 509015"/>
                              <a:gd name="connsiteY7" fmla="*/ -2395 h 9525"/>
                              <a:gd name="connsiteX8" fmla="*/ 96419 w 509015"/>
                              <a:gd name="connsiteY8" fmla="*/ -2395 h 9525"/>
                              <a:gd name="connsiteX9" fmla="*/ 120803 w 509015"/>
                              <a:gd name="connsiteY9" fmla="*/ -2395 h 9525"/>
                              <a:gd name="connsiteX10" fmla="*/ 148235 w 509015"/>
                              <a:gd name="connsiteY10" fmla="*/ -2395 h 9525"/>
                              <a:gd name="connsiteX11" fmla="*/ 178715 w 509015"/>
                              <a:gd name="connsiteY11" fmla="*/ -2395 h 9525"/>
                              <a:gd name="connsiteX12" fmla="*/ 209195 w 509015"/>
                              <a:gd name="connsiteY12" fmla="*/ -2395 h 9525"/>
                              <a:gd name="connsiteX13" fmla="*/ 239675 w 509015"/>
                              <a:gd name="connsiteY13" fmla="*/ -2395 h 9525"/>
                              <a:gd name="connsiteX14" fmla="*/ 271679 w 509015"/>
                              <a:gd name="connsiteY14" fmla="*/ -2395 h 9525"/>
                              <a:gd name="connsiteX15" fmla="*/ 303683 w 509015"/>
                              <a:gd name="connsiteY15" fmla="*/ -2395 h 9525"/>
                              <a:gd name="connsiteX16" fmla="*/ 334163 w 509015"/>
                              <a:gd name="connsiteY16" fmla="*/ -2395 h 9525"/>
                              <a:gd name="connsiteX17" fmla="*/ 364643 w 509015"/>
                              <a:gd name="connsiteY17" fmla="*/ -2395 h 9525"/>
                              <a:gd name="connsiteX18" fmla="*/ 393599 w 509015"/>
                              <a:gd name="connsiteY18" fmla="*/ -2395 h 9525"/>
                              <a:gd name="connsiteX19" fmla="*/ 421031 w 509015"/>
                              <a:gd name="connsiteY19" fmla="*/ -2395 h 9525"/>
                              <a:gd name="connsiteX20" fmla="*/ 446939 w 509015"/>
                              <a:gd name="connsiteY20" fmla="*/ -2395 h 9525"/>
                              <a:gd name="connsiteX21" fmla="*/ 469799 w 509015"/>
                              <a:gd name="connsiteY21" fmla="*/ -2395 h 9525"/>
                              <a:gd name="connsiteX22" fmla="*/ 491135 w 509015"/>
                              <a:gd name="connsiteY22" fmla="*/ -2395 h 9525"/>
                              <a:gd name="connsiteX23" fmla="*/ 507899 w 509015"/>
                              <a:gd name="connsiteY23" fmla="*/ -2395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509015" h="9525">
                                <a:moveTo>
                                  <a:pt x="-1117" y="-2395"/>
                                </a:moveTo>
                                <a:lnTo>
                                  <a:pt x="-1117" y="-2395"/>
                                </a:lnTo>
                                <a:lnTo>
                                  <a:pt x="1931" y="-2395"/>
                                </a:lnTo>
                                <a:lnTo>
                                  <a:pt x="9551" y="-2395"/>
                                </a:lnTo>
                                <a:lnTo>
                                  <a:pt x="20219" y="-2395"/>
                                </a:lnTo>
                                <a:lnTo>
                                  <a:pt x="35459" y="-2395"/>
                                </a:lnTo>
                                <a:lnTo>
                                  <a:pt x="52223" y="-2395"/>
                                </a:lnTo>
                                <a:lnTo>
                                  <a:pt x="72035" y="-2395"/>
                                </a:lnTo>
                                <a:lnTo>
                                  <a:pt x="96419" y="-2395"/>
                                </a:lnTo>
                                <a:lnTo>
                                  <a:pt x="120803" y="-2395"/>
                                </a:lnTo>
                                <a:lnTo>
                                  <a:pt x="148235" y="-2395"/>
                                </a:lnTo>
                                <a:lnTo>
                                  <a:pt x="178715" y="-2395"/>
                                </a:lnTo>
                                <a:lnTo>
                                  <a:pt x="209195" y="-2395"/>
                                </a:lnTo>
                                <a:lnTo>
                                  <a:pt x="239675" y="-2395"/>
                                </a:lnTo>
                                <a:lnTo>
                                  <a:pt x="271679" y="-2395"/>
                                </a:lnTo>
                                <a:lnTo>
                                  <a:pt x="303683" y="-2395"/>
                                </a:lnTo>
                                <a:lnTo>
                                  <a:pt x="334163" y="-2395"/>
                                </a:lnTo>
                                <a:lnTo>
                                  <a:pt x="364643" y="-2395"/>
                                </a:lnTo>
                                <a:lnTo>
                                  <a:pt x="393599" y="-2395"/>
                                </a:lnTo>
                                <a:lnTo>
                                  <a:pt x="421031" y="-2395"/>
                                </a:lnTo>
                                <a:lnTo>
                                  <a:pt x="446939" y="-2395"/>
                                </a:lnTo>
                                <a:lnTo>
                                  <a:pt x="469799" y="-2395"/>
                                </a:lnTo>
                                <a:lnTo>
                                  <a:pt x="491135" y="-2395"/>
                                </a:lnTo>
                                <a:lnTo>
                                  <a:pt x="507899" y="-2395"/>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29" name="Prostoročno: oblika 5229"/>
                        <wps:cNvSpPr/>
                        <wps:spPr>
                          <a:xfrm flipH="1">
                            <a:off x="802656" y="257555"/>
                            <a:ext cx="840" cy="5253"/>
                          </a:xfrm>
                          <a:custGeom>
                            <a:avLst/>
                            <a:gdLst>
                              <a:gd name="connsiteX0" fmla="*/ -934 w 1523"/>
                              <a:gd name="connsiteY0" fmla="*/ -2380 h 9525"/>
                              <a:gd name="connsiteX1" fmla="*/ 590 w 1523"/>
                              <a:gd name="connsiteY1" fmla="*/ -2380 h 9525"/>
                            </a:gdLst>
                            <a:ahLst/>
                            <a:cxnLst>
                              <a:cxn ang="0">
                                <a:pos x="connsiteX0" y="connsiteY0"/>
                              </a:cxn>
                              <a:cxn ang="0">
                                <a:pos x="connsiteX1" y="connsiteY1"/>
                              </a:cxn>
                            </a:cxnLst>
                            <a:rect l="l" t="t" r="r" b="b"/>
                            <a:pathLst>
                              <a:path w="1523" h="9525">
                                <a:moveTo>
                                  <a:pt x="-934" y="-2380"/>
                                </a:moveTo>
                                <a:lnTo>
                                  <a:pt x="590" y="-238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0" name="Prostoročno: oblika 5230"/>
                        <wps:cNvSpPr/>
                        <wps:spPr>
                          <a:xfrm flipH="1">
                            <a:off x="798245" y="257555"/>
                            <a:ext cx="5251" cy="30254"/>
                          </a:xfrm>
                          <a:custGeom>
                            <a:avLst/>
                            <a:gdLst>
                              <a:gd name="connsiteX0" fmla="*/ -934 w 9525"/>
                              <a:gd name="connsiteY0" fmla="*/ 52469 h 54863"/>
                              <a:gd name="connsiteX1" fmla="*/ -934 w 9525"/>
                              <a:gd name="connsiteY1" fmla="*/ -2395 h 54863"/>
                            </a:gdLst>
                            <a:ahLst/>
                            <a:cxnLst>
                              <a:cxn ang="0">
                                <a:pos x="connsiteX0" y="connsiteY0"/>
                              </a:cxn>
                              <a:cxn ang="0">
                                <a:pos x="connsiteX1" y="connsiteY1"/>
                              </a:cxn>
                            </a:cxnLst>
                            <a:rect l="l" t="t" r="r" b="b"/>
                            <a:pathLst>
                              <a:path w="9525" h="54863">
                                <a:moveTo>
                                  <a:pt x="-934" y="52469"/>
                                </a:moveTo>
                                <a:lnTo>
                                  <a:pt x="-934" y="-2395"/>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1" name="Prostoročno: oblika 5231"/>
                        <wps:cNvSpPr/>
                        <wps:spPr>
                          <a:xfrm flipH="1">
                            <a:off x="441176" y="257555"/>
                            <a:ext cx="5251" cy="30254"/>
                          </a:xfrm>
                          <a:custGeom>
                            <a:avLst/>
                            <a:gdLst>
                              <a:gd name="connsiteX0" fmla="*/ -1291 w 9525"/>
                              <a:gd name="connsiteY0" fmla="*/ -2395 h 54863"/>
                              <a:gd name="connsiteX1" fmla="*/ -1291 w 9525"/>
                              <a:gd name="connsiteY1" fmla="*/ 52469 h 54863"/>
                            </a:gdLst>
                            <a:ahLst/>
                            <a:cxnLst>
                              <a:cxn ang="0">
                                <a:pos x="connsiteX0" y="connsiteY0"/>
                              </a:cxn>
                              <a:cxn ang="0">
                                <a:pos x="connsiteX1" y="connsiteY1"/>
                              </a:cxn>
                            </a:cxnLst>
                            <a:rect l="l" t="t" r="r" b="b"/>
                            <a:pathLst>
                              <a:path w="9525" h="54863">
                                <a:moveTo>
                                  <a:pt x="-1291" y="-2395"/>
                                </a:moveTo>
                                <a:lnTo>
                                  <a:pt x="-1291" y="5246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2" name="Prostoročno: oblika 5232"/>
                        <wps:cNvSpPr/>
                        <wps:spPr>
                          <a:xfrm flipH="1">
                            <a:off x="768839" y="257555"/>
                            <a:ext cx="5251" cy="30254"/>
                          </a:xfrm>
                          <a:custGeom>
                            <a:avLst/>
                            <a:gdLst>
                              <a:gd name="connsiteX0" fmla="*/ -963 w 9525"/>
                              <a:gd name="connsiteY0" fmla="*/ 52469 h 54863"/>
                              <a:gd name="connsiteX1" fmla="*/ -963 w 9525"/>
                              <a:gd name="connsiteY1" fmla="*/ -2395 h 54863"/>
                            </a:gdLst>
                            <a:ahLst/>
                            <a:cxnLst>
                              <a:cxn ang="0">
                                <a:pos x="connsiteX0" y="connsiteY0"/>
                              </a:cxn>
                              <a:cxn ang="0">
                                <a:pos x="connsiteX1" y="connsiteY1"/>
                              </a:cxn>
                            </a:cxnLst>
                            <a:rect l="l" t="t" r="r" b="b"/>
                            <a:pathLst>
                              <a:path w="9525" h="54863">
                                <a:moveTo>
                                  <a:pt x="-963" y="52469"/>
                                </a:moveTo>
                                <a:lnTo>
                                  <a:pt x="-963" y="-2395"/>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3" name="Prostoročno: oblika 5233"/>
                        <wps:cNvSpPr/>
                        <wps:spPr>
                          <a:xfrm flipH="1">
                            <a:off x="762328" y="287810"/>
                            <a:ext cx="11762" cy="5253"/>
                          </a:xfrm>
                          <a:custGeom>
                            <a:avLst/>
                            <a:gdLst>
                              <a:gd name="connsiteX0" fmla="*/ -969 w 21335"/>
                              <a:gd name="connsiteY0" fmla="*/ -2411 h 9525"/>
                              <a:gd name="connsiteX1" fmla="*/ 555 w 21335"/>
                              <a:gd name="connsiteY1" fmla="*/ -2411 h 9525"/>
                              <a:gd name="connsiteX2" fmla="*/ 5127 w 21335"/>
                              <a:gd name="connsiteY2" fmla="*/ -2411 h 9525"/>
                              <a:gd name="connsiteX3" fmla="*/ 14271 w 21335"/>
                              <a:gd name="connsiteY3" fmla="*/ -2411 h 9525"/>
                              <a:gd name="connsiteX4" fmla="*/ 20367 w 21335"/>
                              <a:gd name="connsiteY4" fmla="*/ -2411 h 9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1335" h="9525">
                                <a:moveTo>
                                  <a:pt x="-969" y="-2411"/>
                                </a:moveTo>
                                <a:lnTo>
                                  <a:pt x="555" y="-2411"/>
                                </a:lnTo>
                                <a:lnTo>
                                  <a:pt x="5127" y="-2411"/>
                                </a:lnTo>
                                <a:lnTo>
                                  <a:pt x="14271" y="-2411"/>
                                </a:lnTo>
                                <a:lnTo>
                                  <a:pt x="20367" y="-241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4" name="Prostoročno: oblika 5234"/>
                        <wps:cNvSpPr/>
                        <wps:spPr>
                          <a:xfrm flipH="1">
                            <a:off x="446427" y="287810"/>
                            <a:ext cx="12602" cy="5253"/>
                          </a:xfrm>
                          <a:custGeom>
                            <a:avLst/>
                            <a:gdLst>
                              <a:gd name="connsiteX0" fmla="*/ -1285 w 22859"/>
                              <a:gd name="connsiteY0" fmla="*/ -2411 h 9525"/>
                              <a:gd name="connsiteX1" fmla="*/ 6335 w 22859"/>
                              <a:gd name="connsiteY1" fmla="*/ -2411 h 9525"/>
                              <a:gd name="connsiteX2" fmla="*/ 15479 w 22859"/>
                              <a:gd name="connsiteY2" fmla="*/ -2411 h 9525"/>
                              <a:gd name="connsiteX3" fmla="*/ 20051 w 22859"/>
                              <a:gd name="connsiteY3" fmla="*/ -2411 h 9525"/>
                              <a:gd name="connsiteX4" fmla="*/ 21575 w 22859"/>
                              <a:gd name="connsiteY4" fmla="*/ -2411 h 9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2859" h="9525">
                                <a:moveTo>
                                  <a:pt x="-1285" y="-2411"/>
                                </a:moveTo>
                                <a:lnTo>
                                  <a:pt x="6335" y="-2411"/>
                                </a:lnTo>
                                <a:lnTo>
                                  <a:pt x="15479" y="-2411"/>
                                </a:lnTo>
                                <a:lnTo>
                                  <a:pt x="20051" y="-2411"/>
                                </a:lnTo>
                                <a:lnTo>
                                  <a:pt x="21575" y="-241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5" name="Prostoročno: oblika 5235"/>
                        <wps:cNvSpPr/>
                        <wps:spPr>
                          <a:xfrm flipH="1">
                            <a:off x="774091" y="287810"/>
                            <a:ext cx="29405" cy="5253"/>
                          </a:xfrm>
                          <a:custGeom>
                            <a:avLst/>
                            <a:gdLst>
                              <a:gd name="connsiteX0" fmla="*/ -949 w 53339"/>
                              <a:gd name="connsiteY0" fmla="*/ -2411 h 9525"/>
                              <a:gd name="connsiteX1" fmla="*/ 52391 w 53339"/>
                              <a:gd name="connsiteY1" fmla="*/ -2411 h 9525"/>
                            </a:gdLst>
                            <a:ahLst/>
                            <a:cxnLst>
                              <a:cxn ang="0">
                                <a:pos x="connsiteX0" y="connsiteY0"/>
                              </a:cxn>
                              <a:cxn ang="0">
                                <a:pos x="connsiteX1" y="connsiteY1"/>
                              </a:cxn>
                            </a:cxnLst>
                            <a:rect l="l" t="t" r="r" b="b"/>
                            <a:pathLst>
                              <a:path w="53339" h="9525">
                                <a:moveTo>
                                  <a:pt x="-949" y="-2411"/>
                                </a:moveTo>
                                <a:lnTo>
                                  <a:pt x="52391" y="-241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236" name="Prostoročno: oblika 5236"/>
                        <wps:cNvSpPr/>
                        <wps:spPr>
                          <a:xfrm flipH="1">
                            <a:off x="417022" y="287810"/>
                            <a:ext cx="29405" cy="5253"/>
                          </a:xfrm>
                          <a:custGeom>
                            <a:avLst/>
                            <a:gdLst>
                              <a:gd name="connsiteX0" fmla="*/ -1306 w 53339"/>
                              <a:gd name="connsiteY0" fmla="*/ -2411 h 9525"/>
                              <a:gd name="connsiteX1" fmla="*/ 52034 w 53339"/>
                              <a:gd name="connsiteY1" fmla="*/ -2411 h 9525"/>
                            </a:gdLst>
                            <a:ahLst/>
                            <a:cxnLst>
                              <a:cxn ang="0">
                                <a:pos x="connsiteX0" y="connsiteY0"/>
                              </a:cxn>
                              <a:cxn ang="0">
                                <a:pos x="connsiteX1" y="connsiteY1"/>
                              </a:cxn>
                            </a:cxnLst>
                            <a:rect l="l" t="t" r="r" b="b"/>
                            <a:pathLst>
                              <a:path w="53339" h="9525">
                                <a:moveTo>
                                  <a:pt x="-1306" y="-2411"/>
                                </a:moveTo>
                                <a:lnTo>
                                  <a:pt x="52034" y="-241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27" name="Prostoročno: oblika 5327"/>
                        <wps:cNvSpPr/>
                        <wps:spPr>
                          <a:xfrm flipH="1">
                            <a:off x="789214" y="783649"/>
                            <a:ext cx="29405" cy="30254"/>
                          </a:xfrm>
                          <a:custGeom>
                            <a:avLst/>
                            <a:gdLst>
                              <a:gd name="connsiteX0" fmla="*/ 52407 w 53339"/>
                              <a:gd name="connsiteY0" fmla="*/ 51943 h 54863"/>
                              <a:gd name="connsiteX1" fmla="*/ 50883 w 53339"/>
                              <a:gd name="connsiteY1" fmla="*/ 36703 h 54863"/>
                              <a:gd name="connsiteX2" fmla="*/ 43263 w 53339"/>
                              <a:gd name="connsiteY2" fmla="*/ 21463 h 54863"/>
                              <a:gd name="connsiteX3" fmla="*/ 35643 w 53339"/>
                              <a:gd name="connsiteY3" fmla="*/ 12319 h 54863"/>
                              <a:gd name="connsiteX4" fmla="*/ 21927 w 53339"/>
                              <a:gd name="connsiteY4" fmla="*/ 1651 h 54863"/>
                              <a:gd name="connsiteX5" fmla="*/ 3639 w 53339"/>
                              <a:gd name="connsiteY5" fmla="*/ -2921 h 54863"/>
                              <a:gd name="connsiteX6" fmla="*/ -933 w 53339"/>
                              <a:gd name="connsiteY6" fmla="*/ -2921 h 548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3339" h="54863">
                                <a:moveTo>
                                  <a:pt x="52407" y="51943"/>
                                </a:moveTo>
                                <a:lnTo>
                                  <a:pt x="50883" y="36703"/>
                                </a:lnTo>
                                <a:lnTo>
                                  <a:pt x="43263" y="21463"/>
                                </a:lnTo>
                                <a:lnTo>
                                  <a:pt x="35643" y="12319"/>
                                </a:lnTo>
                                <a:lnTo>
                                  <a:pt x="21927" y="1651"/>
                                </a:lnTo>
                                <a:lnTo>
                                  <a:pt x="3639" y="-2921"/>
                                </a:lnTo>
                                <a:lnTo>
                                  <a:pt x="-933" y="-2921"/>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28" name="Prostoročno: oblika 5328"/>
                        <wps:cNvSpPr/>
                        <wps:spPr>
                          <a:xfrm flipH="1">
                            <a:off x="813368" y="287810"/>
                            <a:ext cx="5251" cy="495838"/>
                          </a:xfrm>
                          <a:custGeom>
                            <a:avLst/>
                            <a:gdLst>
                              <a:gd name="connsiteX0" fmla="*/ -919 w 9525"/>
                              <a:gd name="connsiteY0" fmla="*/ 896502 h 899159"/>
                              <a:gd name="connsiteX1" fmla="*/ -919 w 9525"/>
                              <a:gd name="connsiteY1" fmla="*/ -2658 h 899159"/>
                            </a:gdLst>
                            <a:ahLst/>
                            <a:cxnLst>
                              <a:cxn ang="0">
                                <a:pos x="connsiteX0" y="connsiteY0"/>
                              </a:cxn>
                              <a:cxn ang="0">
                                <a:pos x="connsiteX1" y="connsiteY1"/>
                              </a:cxn>
                            </a:cxnLst>
                            <a:rect l="l" t="t" r="r" b="b"/>
                            <a:pathLst>
                              <a:path w="9525" h="899159">
                                <a:moveTo>
                                  <a:pt x="-919" y="896502"/>
                                </a:moveTo>
                                <a:lnTo>
                                  <a:pt x="-919" y="-2658"/>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34" name="Prostoročno: oblika 5334"/>
                        <wps:cNvSpPr/>
                        <wps:spPr>
                          <a:xfrm flipH="1">
                            <a:off x="396647" y="287810"/>
                            <a:ext cx="5251" cy="495838"/>
                          </a:xfrm>
                          <a:custGeom>
                            <a:avLst/>
                            <a:gdLst>
                              <a:gd name="connsiteX0" fmla="*/ -1335 w 9525"/>
                              <a:gd name="connsiteY0" fmla="*/ -2658 h 899159"/>
                              <a:gd name="connsiteX1" fmla="*/ -1335 w 9525"/>
                              <a:gd name="connsiteY1" fmla="*/ 896502 h 899159"/>
                            </a:gdLst>
                            <a:ahLst/>
                            <a:cxnLst>
                              <a:cxn ang="0">
                                <a:pos x="connsiteX0" y="connsiteY0"/>
                              </a:cxn>
                              <a:cxn ang="0">
                                <a:pos x="connsiteX1" y="connsiteY1"/>
                              </a:cxn>
                            </a:cxnLst>
                            <a:rect l="l" t="t" r="r" b="b"/>
                            <a:pathLst>
                              <a:path w="9525" h="899159">
                                <a:moveTo>
                                  <a:pt x="-1335" y="-2658"/>
                                </a:moveTo>
                                <a:lnTo>
                                  <a:pt x="-1335" y="896502"/>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35" name="Prostoročno: oblika 5335"/>
                        <wps:cNvSpPr/>
                        <wps:spPr>
                          <a:xfrm flipH="1">
                            <a:off x="401899" y="783649"/>
                            <a:ext cx="30245" cy="30254"/>
                          </a:xfrm>
                          <a:custGeom>
                            <a:avLst/>
                            <a:gdLst>
                              <a:gd name="connsiteX0" fmla="*/ 53544 w 54863"/>
                              <a:gd name="connsiteY0" fmla="*/ -2921 h 54863"/>
                              <a:gd name="connsiteX1" fmla="*/ 50496 w 54863"/>
                              <a:gd name="connsiteY1" fmla="*/ -2921 h 54863"/>
                              <a:gd name="connsiteX2" fmla="*/ 32208 w 54863"/>
                              <a:gd name="connsiteY2" fmla="*/ 1651 h 54863"/>
                              <a:gd name="connsiteX3" fmla="*/ 16968 w 54863"/>
                              <a:gd name="connsiteY3" fmla="*/ 10795 h 54863"/>
                              <a:gd name="connsiteX4" fmla="*/ 6300 w 54863"/>
                              <a:gd name="connsiteY4" fmla="*/ 26035 h 54863"/>
                              <a:gd name="connsiteX5" fmla="*/ 204 w 54863"/>
                              <a:gd name="connsiteY5" fmla="*/ 42799 h 54863"/>
                              <a:gd name="connsiteX6" fmla="*/ -1320 w 54863"/>
                              <a:gd name="connsiteY6" fmla="*/ 51943 h 5486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4863" h="54863">
                                <a:moveTo>
                                  <a:pt x="53544" y="-2921"/>
                                </a:moveTo>
                                <a:lnTo>
                                  <a:pt x="50496" y="-2921"/>
                                </a:lnTo>
                                <a:lnTo>
                                  <a:pt x="32208" y="1651"/>
                                </a:lnTo>
                                <a:lnTo>
                                  <a:pt x="16968" y="10795"/>
                                </a:lnTo>
                                <a:lnTo>
                                  <a:pt x="6300" y="26035"/>
                                </a:lnTo>
                                <a:lnTo>
                                  <a:pt x="204" y="42799"/>
                                </a:lnTo>
                                <a:lnTo>
                                  <a:pt x="-1320" y="51943"/>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36" name="Prostoročno: oblika 5336"/>
                        <wps:cNvSpPr/>
                        <wps:spPr>
                          <a:xfrm flipH="1">
                            <a:off x="401059" y="783649"/>
                            <a:ext cx="840" cy="5253"/>
                          </a:xfrm>
                          <a:custGeom>
                            <a:avLst/>
                            <a:gdLst>
                              <a:gd name="connsiteX0" fmla="*/ -1336 w 1523"/>
                              <a:gd name="connsiteY0" fmla="*/ -2906 h 9525"/>
                              <a:gd name="connsiteX1" fmla="*/ 188 w 1523"/>
                              <a:gd name="connsiteY1" fmla="*/ -2906 h 9525"/>
                            </a:gdLst>
                            <a:ahLst/>
                            <a:cxnLst>
                              <a:cxn ang="0">
                                <a:pos x="connsiteX0" y="connsiteY0"/>
                              </a:cxn>
                              <a:cxn ang="0">
                                <a:pos x="connsiteX1" y="connsiteY1"/>
                              </a:cxn>
                            </a:cxnLst>
                            <a:rect l="l" t="t" r="r" b="b"/>
                            <a:pathLst>
                              <a:path w="1523" h="9525">
                                <a:moveTo>
                                  <a:pt x="-1336" y="-2906"/>
                                </a:moveTo>
                                <a:lnTo>
                                  <a:pt x="188" y="-2906"/>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37" name="Prostoročno: oblika 5337"/>
                        <wps:cNvSpPr/>
                        <wps:spPr>
                          <a:xfrm flipH="1">
                            <a:off x="817779" y="783649"/>
                            <a:ext cx="840" cy="5253"/>
                          </a:xfrm>
                          <a:custGeom>
                            <a:avLst/>
                            <a:gdLst>
                              <a:gd name="connsiteX0" fmla="*/ -919 w 1523"/>
                              <a:gd name="connsiteY0" fmla="*/ -2906 h 9525"/>
                              <a:gd name="connsiteX1" fmla="*/ 605 w 1523"/>
                              <a:gd name="connsiteY1" fmla="*/ -2906 h 9525"/>
                            </a:gdLst>
                            <a:ahLst/>
                            <a:cxnLst>
                              <a:cxn ang="0">
                                <a:pos x="connsiteX0" y="connsiteY0"/>
                              </a:cxn>
                              <a:cxn ang="0">
                                <a:pos x="connsiteX1" y="connsiteY1"/>
                              </a:cxn>
                            </a:cxnLst>
                            <a:rect l="l" t="t" r="r" b="b"/>
                            <a:pathLst>
                              <a:path w="1523" h="9525">
                                <a:moveTo>
                                  <a:pt x="-919" y="-2906"/>
                                </a:moveTo>
                                <a:lnTo>
                                  <a:pt x="605" y="-2906"/>
                                </a:lnTo>
                              </a:path>
                            </a:pathLst>
                          </a:custGeom>
                          <a:no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39" name="Prostoročno: oblika 5339"/>
                        <wps:cNvSpPr/>
                        <wps:spPr>
                          <a:xfrm flipH="1">
                            <a:off x="417022" y="228141"/>
                            <a:ext cx="386474" cy="5253"/>
                          </a:xfrm>
                          <a:custGeom>
                            <a:avLst/>
                            <a:gdLst>
                              <a:gd name="connsiteX0" fmla="*/ 699913 w 701039"/>
                              <a:gd name="connsiteY0" fmla="*/ -2351 h 9525"/>
                              <a:gd name="connsiteX1" fmla="*/ 699913 w 701039"/>
                              <a:gd name="connsiteY1" fmla="*/ -2351 h 9525"/>
                              <a:gd name="connsiteX2" fmla="*/ 695341 w 701039"/>
                              <a:gd name="connsiteY2" fmla="*/ -2351 h 9525"/>
                              <a:gd name="connsiteX3" fmla="*/ 687721 w 701039"/>
                              <a:gd name="connsiteY3" fmla="*/ -2351 h 9525"/>
                              <a:gd name="connsiteX4" fmla="*/ 677053 w 701039"/>
                              <a:gd name="connsiteY4" fmla="*/ -2351 h 9525"/>
                              <a:gd name="connsiteX5" fmla="*/ 661813 w 701039"/>
                              <a:gd name="connsiteY5" fmla="*/ -2351 h 9525"/>
                              <a:gd name="connsiteX6" fmla="*/ 643525 w 701039"/>
                              <a:gd name="connsiteY6" fmla="*/ -2351 h 9525"/>
                              <a:gd name="connsiteX7" fmla="*/ 622189 w 701039"/>
                              <a:gd name="connsiteY7" fmla="*/ -2351 h 9525"/>
                              <a:gd name="connsiteX8" fmla="*/ 597805 w 701039"/>
                              <a:gd name="connsiteY8" fmla="*/ -2351 h 9525"/>
                              <a:gd name="connsiteX9" fmla="*/ 571897 w 701039"/>
                              <a:gd name="connsiteY9" fmla="*/ -2351 h 9525"/>
                              <a:gd name="connsiteX10" fmla="*/ 542941 w 701039"/>
                              <a:gd name="connsiteY10" fmla="*/ -2351 h 9525"/>
                              <a:gd name="connsiteX11" fmla="*/ 510937 w 701039"/>
                              <a:gd name="connsiteY11" fmla="*/ -2351 h 9525"/>
                              <a:gd name="connsiteX12" fmla="*/ 478933 w 701039"/>
                              <a:gd name="connsiteY12" fmla="*/ -2351 h 9525"/>
                              <a:gd name="connsiteX13" fmla="*/ 443881 w 701039"/>
                              <a:gd name="connsiteY13" fmla="*/ -2351 h 9525"/>
                              <a:gd name="connsiteX14" fmla="*/ 408829 w 701039"/>
                              <a:gd name="connsiteY14" fmla="*/ -2351 h 9525"/>
                              <a:gd name="connsiteX15" fmla="*/ 373777 w 701039"/>
                              <a:gd name="connsiteY15" fmla="*/ -2351 h 9525"/>
                              <a:gd name="connsiteX16" fmla="*/ 337201 w 701039"/>
                              <a:gd name="connsiteY16" fmla="*/ -2351 h 9525"/>
                              <a:gd name="connsiteX17" fmla="*/ 300625 w 701039"/>
                              <a:gd name="connsiteY17" fmla="*/ -2351 h 9525"/>
                              <a:gd name="connsiteX18" fmla="*/ 265573 w 701039"/>
                              <a:gd name="connsiteY18" fmla="*/ -2351 h 9525"/>
                              <a:gd name="connsiteX19" fmla="*/ 230521 w 701039"/>
                              <a:gd name="connsiteY19" fmla="*/ -2351 h 9525"/>
                              <a:gd name="connsiteX20" fmla="*/ 196993 w 701039"/>
                              <a:gd name="connsiteY20" fmla="*/ -2351 h 9525"/>
                              <a:gd name="connsiteX21" fmla="*/ 166513 w 701039"/>
                              <a:gd name="connsiteY21" fmla="*/ -2351 h 9525"/>
                              <a:gd name="connsiteX22" fmla="*/ 136033 w 701039"/>
                              <a:gd name="connsiteY22" fmla="*/ -2351 h 9525"/>
                              <a:gd name="connsiteX23" fmla="*/ 108601 w 701039"/>
                              <a:gd name="connsiteY23" fmla="*/ -2351 h 9525"/>
                              <a:gd name="connsiteX24" fmla="*/ 84217 w 701039"/>
                              <a:gd name="connsiteY24" fmla="*/ -2351 h 9525"/>
                              <a:gd name="connsiteX25" fmla="*/ 61357 w 701039"/>
                              <a:gd name="connsiteY25" fmla="*/ -2351 h 9525"/>
                              <a:gd name="connsiteX26" fmla="*/ 41545 w 701039"/>
                              <a:gd name="connsiteY26" fmla="*/ -2351 h 9525"/>
                              <a:gd name="connsiteX27" fmla="*/ 26305 w 701039"/>
                              <a:gd name="connsiteY27" fmla="*/ -2351 h 9525"/>
                              <a:gd name="connsiteX28" fmla="*/ 14113 w 701039"/>
                              <a:gd name="connsiteY28" fmla="*/ -2351 h 9525"/>
                              <a:gd name="connsiteX29" fmla="*/ 4969 w 701039"/>
                              <a:gd name="connsiteY29" fmla="*/ -2351 h 9525"/>
                              <a:gd name="connsiteX30" fmla="*/ 397 w 701039"/>
                              <a:gd name="connsiteY30" fmla="*/ -2351 h 9525"/>
                              <a:gd name="connsiteX31" fmla="*/ -1127 w 701039"/>
                              <a:gd name="connsiteY31" fmla="*/ -2351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701039" h="9525">
                                <a:moveTo>
                                  <a:pt x="699913" y="-2351"/>
                                </a:moveTo>
                                <a:lnTo>
                                  <a:pt x="699913" y="-2351"/>
                                </a:lnTo>
                                <a:lnTo>
                                  <a:pt x="695341" y="-2351"/>
                                </a:lnTo>
                                <a:lnTo>
                                  <a:pt x="687721" y="-2351"/>
                                </a:lnTo>
                                <a:lnTo>
                                  <a:pt x="677053" y="-2351"/>
                                </a:lnTo>
                                <a:lnTo>
                                  <a:pt x="661813" y="-2351"/>
                                </a:lnTo>
                                <a:lnTo>
                                  <a:pt x="643525" y="-2351"/>
                                </a:lnTo>
                                <a:lnTo>
                                  <a:pt x="622189" y="-2351"/>
                                </a:lnTo>
                                <a:lnTo>
                                  <a:pt x="597805" y="-2351"/>
                                </a:lnTo>
                                <a:lnTo>
                                  <a:pt x="571897" y="-2351"/>
                                </a:lnTo>
                                <a:lnTo>
                                  <a:pt x="542941" y="-2351"/>
                                </a:lnTo>
                                <a:lnTo>
                                  <a:pt x="510937" y="-2351"/>
                                </a:lnTo>
                                <a:lnTo>
                                  <a:pt x="478933" y="-2351"/>
                                </a:lnTo>
                                <a:lnTo>
                                  <a:pt x="443881" y="-2351"/>
                                </a:lnTo>
                                <a:lnTo>
                                  <a:pt x="408829" y="-2351"/>
                                </a:lnTo>
                                <a:lnTo>
                                  <a:pt x="373777" y="-2351"/>
                                </a:lnTo>
                                <a:lnTo>
                                  <a:pt x="337201" y="-2351"/>
                                </a:lnTo>
                                <a:lnTo>
                                  <a:pt x="300625" y="-2351"/>
                                </a:lnTo>
                                <a:lnTo>
                                  <a:pt x="265573" y="-2351"/>
                                </a:lnTo>
                                <a:lnTo>
                                  <a:pt x="230521" y="-2351"/>
                                </a:lnTo>
                                <a:lnTo>
                                  <a:pt x="196993" y="-2351"/>
                                </a:lnTo>
                                <a:lnTo>
                                  <a:pt x="166513" y="-2351"/>
                                </a:lnTo>
                                <a:lnTo>
                                  <a:pt x="136033" y="-2351"/>
                                </a:lnTo>
                                <a:lnTo>
                                  <a:pt x="108601" y="-2351"/>
                                </a:lnTo>
                                <a:lnTo>
                                  <a:pt x="84217" y="-2351"/>
                                </a:lnTo>
                                <a:lnTo>
                                  <a:pt x="61357" y="-2351"/>
                                </a:lnTo>
                                <a:lnTo>
                                  <a:pt x="41545" y="-2351"/>
                                </a:lnTo>
                                <a:lnTo>
                                  <a:pt x="26305" y="-2351"/>
                                </a:lnTo>
                                <a:lnTo>
                                  <a:pt x="14113" y="-2351"/>
                                </a:lnTo>
                                <a:lnTo>
                                  <a:pt x="4969" y="-2351"/>
                                </a:lnTo>
                                <a:lnTo>
                                  <a:pt x="397" y="-2351"/>
                                </a:lnTo>
                                <a:lnTo>
                                  <a:pt x="-1127" y="-235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0" name="Prostoročno: oblika 5340"/>
                        <wps:cNvSpPr/>
                        <wps:spPr>
                          <a:xfrm flipH="1">
                            <a:off x="436345" y="207972"/>
                            <a:ext cx="347827" cy="5253"/>
                          </a:xfrm>
                          <a:custGeom>
                            <a:avLst/>
                            <a:gdLst>
                              <a:gd name="connsiteX0" fmla="*/ -1127 w 630935"/>
                              <a:gd name="connsiteY0" fmla="*/ -2331 h 9525"/>
                              <a:gd name="connsiteX1" fmla="*/ -1127 w 630935"/>
                              <a:gd name="connsiteY1" fmla="*/ -2331 h 9525"/>
                              <a:gd name="connsiteX2" fmla="*/ 1921 w 630935"/>
                              <a:gd name="connsiteY2" fmla="*/ -2331 h 9525"/>
                              <a:gd name="connsiteX3" fmla="*/ 8017 w 630935"/>
                              <a:gd name="connsiteY3" fmla="*/ -2331 h 9525"/>
                              <a:gd name="connsiteX4" fmla="*/ 17161 w 630935"/>
                              <a:gd name="connsiteY4" fmla="*/ -2331 h 9525"/>
                              <a:gd name="connsiteX5" fmla="*/ 30877 w 630935"/>
                              <a:gd name="connsiteY5" fmla="*/ -2331 h 9525"/>
                              <a:gd name="connsiteX6" fmla="*/ 47641 w 630935"/>
                              <a:gd name="connsiteY6" fmla="*/ -2331 h 9525"/>
                              <a:gd name="connsiteX7" fmla="*/ 67453 w 630935"/>
                              <a:gd name="connsiteY7" fmla="*/ -2331 h 9525"/>
                              <a:gd name="connsiteX8" fmla="*/ 88789 w 630935"/>
                              <a:gd name="connsiteY8" fmla="*/ -2331 h 9525"/>
                              <a:gd name="connsiteX9" fmla="*/ 114697 w 630935"/>
                              <a:gd name="connsiteY9" fmla="*/ -2331 h 9525"/>
                              <a:gd name="connsiteX10" fmla="*/ 142129 w 630935"/>
                              <a:gd name="connsiteY10" fmla="*/ -2331 h 9525"/>
                              <a:gd name="connsiteX11" fmla="*/ 171085 w 630935"/>
                              <a:gd name="connsiteY11" fmla="*/ -2331 h 9525"/>
                              <a:gd name="connsiteX12" fmla="*/ 203089 w 630935"/>
                              <a:gd name="connsiteY12" fmla="*/ -2331 h 9525"/>
                              <a:gd name="connsiteX13" fmla="*/ 235093 w 630935"/>
                              <a:gd name="connsiteY13" fmla="*/ -2331 h 9525"/>
                              <a:gd name="connsiteX14" fmla="*/ 268621 w 630935"/>
                              <a:gd name="connsiteY14" fmla="*/ -2331 h 9525"/>
                              <a:gd name="connsiteX15" fmla="*/ 302149 w 630935"/>
                              <a:gd name="connsiteY15" fmla="*/ -2331 h 9525"/>
                              <a:gd name="connsiteX16" fmla="*/ 337201 w 630935"/>
                              <a:gd name="connsiteY16" fmla="*/ -2331 h 9525"/>
                              <a:gd name="connsiteX17" fmla="*/ 370729 w 630935"/>
                              <a:gd name="connsiteY17" fmla="*/ -2331 h 9525"/>
                              <a:gd name="connsiteX18" fmla="*/ 404257 w 630935"/>
                              <a:gd name="connsiteY18" fmla="*/ -2331 h 9525"/>
                              <a:gd name="connsiteX19" fmla="*/ 436261 w 630935"/>
                              <a:gd name="connsiteY19" fmla="*/ -2331 h 9525"/>
                              <a:gd name="connsiteX20" fmla="*/ 466741 w 630935"/>
                              <a:gd name="connsiteY20" fmla="*/ -2331 h 9525"/>
                              <a:gd name="connsiteX21" fmla="*/ 495697 w 630935"/>
                              <a:gd name="connsiteY21" fmla="*/ -2331 h 9525"/>
                              <a:gd name="connsiteX22" fmla="*/ 523129 w 630935"/>
                              <a:gd name="connsiteY22" fmla="*/ -2331 h 9525"/>
                              <a:gd name="connsiteX23" fmla="*/ 545989 w 630935"/>
                              <a:gd name="connsiteY23" fmla="*/ -2331 h 9525"/>
                              <a:gd name="connsiteX24" fmla="*/ 568849 w 630935"/>
                              <a:gd name="connsiteY24" fmla="*/ -2331 h 9525"/>
                              <a:gd name="connsiteX25" fmla="*/ 587137 w 630935"/>
                              <a:gd name="connsiteY25" fmla="*/ -2331 h 9525"/>
                              <a:gd name="connsiteX26" fmla="*/ 602377 w 630935"/>
                              <a:gd name="connsiteY26" fmla="*/ -2331 h 9525"/>
                              <a:gd name="connsiteX27" fmla="*/ 614569 w 630935"/>
                              <a:gd name="connsiteY27" fmla="*/ -2331 h 9525"/>
                              <a:gd name="connsiteX28" fmla="*/ 623713 w 630935"/>
                              <a:gd name="connsiteY28" fmla="*/ -2331 h 9525"/>
                              <a:gd name="connsiteX29" fmla="*/ 628285 w 630935"/>
                              <a:gd name="connsiteY29" fmla="*/ -2331 h 9525"/>
                              <a:gd name="connsiteX30" fmla="*/ 629809 w 630935"/>
                              <a:gd name="connsiteY30" fmla="*/ -2331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Lst>
                            <a:rect l="l" t="t" r="r" b="b"/>
                            <a:pathLst>
                              <a:path w="630935" h="9525">
                                <a:moveTo>
                                  <a:pt x="-1127" y="-2331"/>
                                </a:moveTo>
                                <a:lnTo>
                                  <a:pt x="-1127" y="-2331"/>
                                </a:lnTo>
                                <a:lnTo>
                                  <a:pt x="1921" y="-2331"/>
                                </a:lnTo>
                                <a:lnTo>
                                  <a:pt x="8017" y="-2331"/>
                                </a:lnTo>
                                <a:lnTo>
                                  <a:pt x="17161" y="-2331"/>
                                </a:lnTo>
                                <a:lnTo>
                                  <a:pt x="30877" y="-2331"/>
                                </a:lnTo>
                                <a:lnTo>
                                  <a:pt x="47641" y="-2331"/>
                                </a:lnTo>
                                <a:lnTo>
                                  <a:pt x="67453" y="-2331"/>
                                </a:lnTo>
                                <a:lnTo>
                                  <a:pt x="88789" y="-2331"/>
                                </a:lnTo>
                                <a:lnTo>
                                  <a:pt x="114697" y="-2331"/>
                                </a:lnTo>
                                <a:lnTo>
                                  <a:pt x="142129" y="-2331"/>
                                </a:lnTo>
                                <a:lnTo>
                                  <a:pt x="171085" y="-2331"/>
                                </a:lnTo>
                                <a:lnTo>
                                  <a:pt x="203089" y="-2331"/>
                                </a:lnTo>
                                <a:lnTo>
                                  <a:pt x="235093" y="-2331"/>
                                </a:lnTo>
                                <a:lnTo>
                                  <a:pt x="268621" y="-2331"/>
                                </a:lnTo>
                                <a:lnTo>
                                  <a:pt x="302149" y="-2331"/>
                                </a:lnTo>
                                <a:lnTo>
                                  <a:pt x="337201" y="-2331"/>
                                </a:lnTo>
                                <a:lnTo>
                                  <a:pt x="370729" y="-2331"/>
                                </a:lnTo>
                                <a:lnTo>
                                  <a:pt x="404257" y="-2331"/>
                                </a:lnTo>
                                <a:lnTo>
                                  <a:pt x="436261" y="-2331"/>
                                </a:lnTo>
                                <a:lnTo>
                                  <a:pt x="466741" y="-2331"/>
                                </a:lnTo>
                                <a:lnTo>
                                  <a:pt x="495697" y="-2331"/>
                                </a:lnTo>
                                <a:lnTo>
                                  <a:pt x="523129" y="-2331"/>
                                </a:lnTo>
                                <a:lnTo>
                                  <a:pt x="545989" y="-2331"/>
                                </a:lnTo>
                                <a:lnTo>
                                  <a:pt x="568849" y="-2331"/>
                                </a:lnTo>
                                <a:lnTo>
                                  <a:pt x="587137" y="-2331"/>
                                </a:lnTo>
                                <a:lnTo>
                                  <a:pt x="602377" y="-2331"/>
                                </a:lnTo>
                                <a:lnTo>
                                  <a:pt x="614569" y="-2331"/>
                                </a:lnTo>
                                <a:lnTo>
                                  <a:pt x="623713" y="-2331"/>
                                </a:lnTo>
                                <a:lnTo>
                                  <a:pt x="628285" y="-2331"/>
                                </a:lnTo>
                                <a:lnTo>
                                  <a:pt x="629809" y="-233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1" name="Prostoročno: oblika 5341"/>
                        <wps:cNvSpPr/>
                        <wps:spPr>
                          <a:xfrm flipH="1">
                            <a:off x="419542" y="257555"/>
                            <a:ext cx="383954" cy="5253"/>
                          </a:xfrm>
                          <a:custGeom>
                            <a:avLst/>
                            <a:gdLst>
                              <a:gd name="connsiteX0" fmla="*/ 695341 w 696467"/>
                              <a:gd name="connsiteY0" fmla="*/ -2380 h 9525"/>
                              <a:gd name="connsiteX1" fmla="*/ 695341 w 696467"/>
                              <a:gd name="connsiteY1" fmla="*/ -2380 h 9525"/>
                              <a:gd name="connsiteX2" fmla="*/ 690798 w 696467"/>
                              <a:gd name="connsiteY2" fmla="*/ -2380 h 9525"/>
                              <a:gd name="connsiteX3" fmla="*/ 683228 w 696467"/>
                              <a:gd name="connsiteY3" fmla="*/ -2380 h 9525"/>
                              <a:gd name="connsiteX4" fmla="*/ 672630 w 696467"/>
                              <a:gd name="connsiteY4" fmla="*/ -2380 h 9525"/>
                              <a:gd name="connsiteX5" fmla="*/ 657489 w 696467"/>
                              <a:gd name="connsiteY5" fmla="*/ -2380 h 9525"/>
                              <a:gd name="connsiteX6" fmla="*/ 639320 w 696467"/>
                              <a:gd name="connsiteY6" fmla="*/ -2380 h 9525"/>
                              <a:gd name="connsiteX7" fmla="*/ 618124 w 696467"/>
                              <a:gd name="connsiteY7" fmla="*/ -2380 h 9525"/>
                              <a:gd name="connsiteX8" fmla="*/ 593899 w 696467"/>
                              <a:gd name="connsiteY8" fmla="*/ -2380 h 9525"/>
                              <a:gd name="connsiteX9" fmla="*/ 568160 w 696467"/>
                              <a:gd name="connsiteY9" fmla="*/ -2380 h 9525"/>
                              <a:gd name="connsiteX10" fmla="*/ 539392 w 696467"/>
                              <a:gd name="connsiteY10" fmla="*/ -2380 h 9525"/>
                              <a:gd name="connsiteX11" fmla="*/ 507597 w 696467"/>
                              <a:gd name="connsiteY11" fmla="*/ -2380 h 9525"/>
                              <a:gd name="connsiteX12" fmla="*/ 475802 w 696467"/>
                              <a:gd name="connsiteY12" fmla="*/ -2380 h 9525"/>
                              <a:gd name="connsiteX13" fmla="*/ 440978 w 696467"/>
                              <a:gd name="connsiteY13" fmla="*/ -2380 h 9525"/>
                              <a:gd name="connsiteX14" fmla="*/ 406155 w 696467"/>
                              <a:gd name="connsiteY14" fmla="*/ -2380 h 9525"/>
                              <a:gd name="connsiteX15" fmla="*/ 371332 w 696467"/>
                              <a:gd name="connsiteY15" fmla="*/ -2380 h 9525"/>
                              <a:gd name="connsiteX16" fmla="*/ 334994 w 696467"/>
                              <a:gd name="connsiteY16" fmla="*/ -2380 h 9525"/>
                              <a:gd name="connsiteX17" fmla="*/ 298657 w 696467"/>
                              <a:gd name="connsiteY17" fmla="*/ -2380 h 9525"/>
                              <a:gd name="connsiteX18" fmla="*/ 263833 w 696467"/>
                              <a:gd name="connsiteY18" fmla="*/ -2380 h 9525"/>
                              <a:gd name="connsiteX19" fmla="*/ 229010 w 696467"/>
                              <a:gd name="connsiteY19" fmla="*/ -2380 h 9525"/>
                              <a:gd name="connsiteX20" fmla="*/ 195701 w 696467"/>
                              <a:gd name="connsiteY20" fmla="*/ -2380 h 9525"/>
                              <a:gd name="connsiteX21" fmla="*/ 165419 w 696467"/>
                              <a:gd name="connsiteY21" fmla="*/ -2380 h 9525"/>
                              <a:gd name="connsiteX22" fmla="*/ 135138 w 696467"/>
                              <a:gd name="connsiteY22" fmla="*/ -2380 h 9525"/>
                              <a:gd name="connsiteX23" fmla="*/ 107885 w 696467"/>
                              <a:gd name="connsiteY23" fmla="*/ -2380 h 9525"/>
                              <a:gd name="connsiteX24" fmla="*/ 83660 w 696467"/>
                              <a:gd name="connsiteY24" fmla="*/ -2380 h 9525"/>
                              <a:gd name="connsiteX25" fmla="*/ 60949 w 696467"/>
                              <a:gd name="connsiteY25" fmla="*/ -2380 h 9525"/>
                              <a:gd name="connsiteX26" fmla="*/ 41266 w 696467"/>
                              <a:gd name="connsiteY26" fmla="*/ -2380 h 9525"/>
                              <a:gd name="connsiteX27" fmla="*/ 26126 w 696467"/>
                              <a:gd name="connsiteY27" fmla="*/ -2380 h 9525"/>
                              <a:gd name="connsiteX28" fmla="*/ 14013 w 696467"/>
                              <a:gd name="connsiteY28" fmla="*/ -2380 h 9525"/>
                              <a:gd name="connsiteX29" fmla="*/ 4929 w 696467"/>
                              <a:gd name="connsiteY29" fmla="*/ -2380 h 9525"/>
                              <a:gd name="connsiteX30" fmla="*/ 387 w 696467"/>
                              <a:gd name="connsiteY30" fmla="*/ -2380 h 9525"/>
                              <a:gd name="connsiteX31" fmla="*/ -1127 w 696467"/>
                              <a:gd name="connsiteY31" fmla="*/ -2380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696467" h="9525">
                                <a:moveTo>
                                  <a:pt x="695341" y="-2380"/>
                                </a:moveTo>
                                <a:lnTo>
                                  <a:pt x="695341" y="-2380"/>
                                </a:lnTo>
                                <a:lnTo>
                                  <a:pt x="690798" y="-2380"/>
                                </a:lnTo>
                                <a:lnTo>
                                  <a:pt x="683228" y="-2380"/>
                                </a:lnTo>
                                <a:lnTo>
                                  <a:pt x="672630" y="-2380"/>
                                </a:lnTo>
                                <a:lnTo>
                                  <a:pt x="657489" y="-2380"/>
                                </a:lnTo>
                                <a:lnTo>
                                  <a:pt x="639320" y="-2380"/>
                                </a:lnTo>
                                <a:lnTo>
                                  <a:pt x="618124" y="-2380"/>
                                </a:lnTo>
                                <a:lnTo>
                                  <a:pt x="593899" y="-2380"/>
                                </a:lnTo>
                                <a:lnTo>
                                  <a:pt x="568160" y="-2380"/>
                                </a:lnTo>
                                <a:lnTo>
                                  <a:pt x="539392" y="-2380"/>
                                </a:lnTo>
                                <a:lnTo>
                                  <a:pt x="507597" y="-2380"/>
                                </a:lnTo>
                                <a:lnTo>
                                  <a:pt x="475802" y="-2380"/>
                                </a:lnTo>
                                <a:lnTo>
                                  <a:pt x="440978" y="-2380"/>
                                </a:lnTo>
                                <a:lnTo>
                                  <a:pt x="406155" y="-2380"/>
                                </a:lnTo>
                                <a:lnTo>
                                  <a:pt x="371332" y="-2380"/>
                                </a:lnTo>
                                <a:lnTo>
                                  <a:pt x="334994" y="-2380"/>
                                </a:lnTo>
                                <a:lnTo>
                                  <a:pt x="298657" y="-2380"/>
                                </a:lnTo>
                                <a:lnTo>
                                  <a:pt x="263833" y="-2380"/>
                                </a:lnTo>
                                <a:lnTo>
                                  <a:pt x="229010" y="-2380"/>
                                </a:lnTo>
                                <a:lnTo>
                                  <a:pt x="195701" y="-2380"/>
                                </a:lnTo>
                                <a:lnTo>
                                  <a:pt x="165419" y="-2380"/>
                                </a:lnTo>
                                <a:lnTo>
                                  <a:pt x="135138" y="-2380"/>
                                </a:lnTo>
                                <a:lnTo>
                                  <a:pt x="107885" y="-2380"/>
                                </a:lnTo>
                                <a:lnTo>
                                  <a:pt x="83660" y="-2380"/>
                                </a:lnTo>
                                <a:lnTo>
                                  <a:pt x="60949" y="-2380"/>
                                </a:lnTo>
                                <a:lnTo>
                                  <a:pt x="41266" y="-2380"/>
                                </a:lnTo>
                                <a:lnTo>
                                  <a:pt x="26126" y="-2380"/>
                                </a:lnTo>
                                <a:lnTo>
                                  <a:pt x="14013" y="-2380"/>
                                </a:lnTo>
                                <a:lnTo>
                                  <a:pt x="4929" y="-2380"/>
                                </a:lnTo>
                                <a:lnTo>
                                  <a:pt x="387" y="-2380"/>
                                </a:lnTo>
                                <a:lnTo>
                                  <a:pt x="-1127" y="-238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2" name="Prostoročno: oblika 5342"/>
                        <wps:cNvSpPr/>
                        <wps:spPr>
                          <a:xfrm flipH="1">
                            <a:off x="445577" y="297054"/>
                            <a:ext cx="328545" cy="5253"/>
                          </a:xfrm>
                          <a:custGeom>
                            <a:avLst/>
                            <a:gdLst>
                              <a:gd name="connsiteX0" fmla="*/ 594834 w 595960"/>
                              <a:gd name="connsiteY0" fmla="*/ -2420 h 9525"/>
                              <a:gd name="connsiteX1" fmla="*/ 594834 w 595960"/>
                              <a:gd name="connsiteY1" fmla="*/ -2420 h 9525"/>
                              <a:gd name="connsiteX2" fmla="*/ 590285 w 595960"/>
                              <a:gd name="connsiteY2" fmla="*/ -2420 h 9525"/>
                              <a:gd name="connsiteX3" fmla="*/ 582702 w 595960"/>
                              <a:gd name="connsiteY3" fmla="*/ -2420 h 9525"/>
                              <a:gd name="connsiteX4" fmla="*/ 570571 w 595960"/>
                              <a:gd name="connsiteY4" fmla="*/ -2420 h 9525"/>
                              <a:gd name="connsiteX5" fmla="*/ 555406 w 595960"/>
                              <a:gd name="connsiteY5" fmla="*/ -2420 h 9525"/>
                              <a:gd name="connsiteX6" fmla="*/ 537209 w 595960"/>
                              <a:gd name="connsiteY6" fmla="*/ -2420 h 9525"/>
                              <a:gd name="connsiteX7" fmla="*/ 515979 w 595960"/>
                              <a:gd name="connsiteY7" fmla="*/ -2420 h 9525"/>
                              <a:gd name="connsiteX8" fmla="*/ 491716 w 595960"/>
                              <a:gd name="connsiteY8" fmla="*/ -2420 h 9525"/>
                              <a:gd name="connsiteX9" fmla="*/ 465937 w 595960"/>
                              <a:gd name="connsiteY9" fmla="*/ -2420 h 9525"/>
                              <a:gd name="connsiteX10" fmla="*/ 437124 w 595960"/>
                              <a:gd name="connsiteY10" fmla="*/ -2420 h 9525"/>
                              <a:gd name="connsiteX11" fmla="*/ 406795 w 595960"/>
                              <a:gd name="connsiteY11" fmla="*/ -2420 h 9525"/>
                              <a:gd name="connsiteX12" fmla="*/ 374950 w 595960"/>
                              <a:gd name="connsiteY12" fmla="*/ -2420 h 9525"/>
                              <a:gd name="connsiteX13" fmla="*/ 341589 w 595960"/>
                              <a:gd name="connsiteY13" fmla="*/ -2420 h 9525"/>
                              <a:gd name="connsiteX14" fmla="*/ 308227 w 595960"/>
                              <a:gd name="connsiteY14" fmla="*/ -2420 h 9525"/>
                              <a:gd name="connsiteX15" fmla="*/ 274865 w 595960"/>
                              <a:gd name="connsiteY15" fmla="*/ -2420 h 9525"/>
                              <a:gd name="connsiteX16" fmla="*/ 241504 w 595960"/>
                              <a:gd name="connsiteY16" fmla="*/ -2420 h 9525"/>
                              <a:gd name="connsiteX17" fmla="*/ 209658 w 595960"/>
                              <a:gd name="connsiteY17" fmla="*/ -2420 h 9525"/>
                              <a:gd name="connsiteX18" fmla="*/ 177813 w 595960"/>
                              <a:gd name="connsiteY18" fmla="*/ -2420 h 9525"/>
                              <a:gd name="connsiteX19" fmla="*/ 149001 w 595960"/>
                              <a:gd name="connsiteY19" fmla="*/ -2420 h 9525"/>
                              <a:gd name="connsiteX20" fmla="*/ 120189 w 595960"/>
                              <a:gd name="connsiteY20" fmla="*/ -2420 h 9525"/>
                              <a:gd name="connsiteX21" fmla="*/ 94409 w 595960"/>
                              <a:gd name="connsiteY21" fmla="*/ -2420 h 9525"/>
                              <a:gd name="connsiteX22" fmla="*/ 71663 w 595960"/>
                              <a:gd name="connsiteY22" fmla="*/ -2420 h 9525"/>
                              <a:gd name="connsiteX23" fmla="*/ 50432 w 595960"/>
                              <a:gd name="connsiteY23" fmla="*/ -2420 h 9525"/>
                              <a:gd name="connsiteX24" fmla="*/ 33752 w 595960"/>
                              <a:gd name="connsiteY24" fmla="*/ -2420 h 9525"/>
                              <a:gd name="connsiteX25" fmla="*/ 20104 w 595960"/>
                              <a:gd name="connsiteY25" fmla="*/ -2420 h 9525"/>
                              <a:gd name="connsiteX26" fmla="*/ 9489 w 595960"/>
                              <a:gd name="connsiteY26" fmla="*/ -2420 h 9525"/>
                              <a:gd name="connsiteX27" fmla="*/ 1906 w 595960"/>
                              <a:gd name="connsiteY27" fmla="*/ -2420 h 9525"/>
                              <a:gd name="connsiteX28" fmla="*/ -1127 w 595960"/>
                              <a:gd name="connsiteY28" fmla="*/ -2420 h 9525"/>
                              <a:gd name="connsiteX29" fmla="*/ -1127 w 595960"/>
                              <a:gd name="connsiteY29" fmla="*/ -2420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Lst>
                            <a:rect l="l" t="t" r="r" b="b"/>
                            <a:pathLst>
                              <a:path w="595960" h="9525">
                                <a:moveTo>
                                  <a:pt x="594834" y="-2420"/>
                                </a:moveTo>
                                <a:lnTo>
                                  <a:pt x="594834" y="-2420"/>
                                </a:lnTo>
                                <a:lnTo>
                                  <a:pt x="590285" y="-2420"/>
                                </a:lnTo>
                                <a:lnTo>
                                  <a:pt x="582702" y="-2420"/>
                                </a:lnTo>
                                <a:lnTo>
                                  <a:pt x="570571" y="-2420"/>
                                </a:lnTo>
                                <a:lnTo>
                                  <a:pt x="555406" y="-2420"/>
                                </a:lnTo>
                                <a:lnTo>
                                  <a:pt x="537209" y="-2420"/>
                                </a:lnTo>
                                <a:lnTo>
                                  <a:pt x="515979" y="-2420"/>
                                </a:lnTo>
                                <a:lnTo>
                                  <a:pt x="491716" y="-2420"/>
                                </a:lnTo>
                                <a:lnTo>
                                  <a:pt x="465937" y="-2420"/>
                                </a:lnTo>
                                <a:lnTo>
                                  <a:pt x="437124" y="-2420"/>
                                </a:lnTo>
                                <a:lnTo>
                                  <a:pt x="406795" y="-2420"/>
                                </a:lnTo>
                                <a:lnTo>
                                  <a:pt x="374950" y="-2420"/>
                                </a:lnTo>
                                <a:lnTo>
                                  <a:pt x="341589" y="-2420"/>
                                </a:lnTo>
                                <a:lnTo>
                                  <a:pt x="308227" y="-2420"/>
                                </a:lnTo>
                                <a:lnTo>
                                  <a:pt x="274865" y="-2420"/>
                                </a:lnTo>
                                <a:lnTo>
                                  <a:pt x="241504" y="-2420"/>
                                </a:lnTo>
                                <a:lnTo>
                                  <a:pt x="209658" y="-2420"/>
                                </a:lnTo>
                                <a:lnTo>
                                  <a:pt x="177813" y="-2420"/>
                                </a:lnTo>
                                <a:lnTo>
                                  <a:pt x="149001" y="-2420"/>
                                </a:lnTo>
                                <a:lnTo>
                                  <a:pt x="120189" y="-2420"/>
                                </a:lnTo>
                                <a:lnTo>
                                  <a:pt x="94409" y="-2420"/>
                                </a:lnTo>
                                <a:lnTo>
                                  <a:pt x="71663" y="-2420"/>
                                </a:lnTo>
                                <a:lnTo>
                                  <a:pt x="50432" y="-2420"/>
                                </a:lnTo>
                                <a:lnTo>
                                  <a:pt x="33752" y="-2420"/>
                                </a:lnTo>
                                <a:lnTo>
                                  <a:pt x="20104" y="-2420"/>
                                </a:lnTo>
                                <a:lnTo>
                                  <a:pt x="9489" y="-2420"/>
                                </a:lnTo>
                                <a:lnTo>
                                  <a:pt x="1906" y="-2420"/>
                                </a:lnTo>
                                <a:lnTo>
                                  <a:pt x="-1127" y="-2420"/>
                                </a:lnTo>
                                <a:lnTo>
                                  <a:pt x="-1127" y="-242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3" name="Prostoročno: oblika 5343"/>
                        <wps:cNvSpPr/>
                        <wps:spPr>
                          <a:xfrm flipH="1">
                            <a:off x="445587" y="397063"/>
                            <a:ext cx="21844" cy="5253"/>
                          </a:xfrm>
                          <a:custGeom>
                            <a:avLst/>
                            <a:gdLst>
                              <a:gd name="connsiteX0" fmla="*/ -1281 w 39623"/>
                              <a:gd name="connsiteY0" fmla="*/ -2520 h 9525"/>
                              <a:gd name="connsiteX1" fmla="*/ 13959 w 39623"/>
                              <a:gd name="connsiteY1" fmla="*/ -2520 h 9525"/>
                              <a:gd name="connsiteX2" fmla="*/ 26151 w 39623"/>
                              <a:gd name="connsiteY2" fmla="*/ -2520 h 9525"/>
                              <a:gd name="connsiteX3" fmla="*/ 33771 w 39623"/>
                              <a:gd name="connsiteY3" fmla="*/ -2520 h 9525"/>
                              <a:gd name="connsiteX4" fmla="*/ 38343 w 39623"/>
                              <a:gd name="connsiteY4" fmla="*/ -2520 h 9525"/>
                              <a:gd name="connsiteX5" fmla="*/ 38343 w 39623"/>
                              <a:gd name="connsiteY5" fmla="*/ -2520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9623" h="9525">
                                <a:moveTo>
                                  <a:pt x="-1281" y="-2520"/>
                                </a:moveTo>
                                <a:lnTo>
                                  <a:pt x="13959" y="-2520"/>
                                </a:lnTo>
                                <a:lnTo>
                                  <a:pt x="26151" y="-2520"/>
                                </a:lnTo>
                                <a:lnTo>
                                  <a:pt x="33771" y="-2520"/>
                                </a:lnTo>
                                <a:lnTo>
                                  <a:pt x="38343" y="-2520"/>
                                </a:lnTo>
                                <a:lnTo>
                                  <a:pt x="38343" y="-252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4" name="Prostoročno: oblika 5344"/>
                        <wps:cNvSpPr/>
                        <wps:spPr>
                          <a:xfrm flipH="1">
                            <a:off x="467431" y="397063"/>
                            <a:ext cx="308339" cy="5253"/>
                          </a:xfrm>
                          <a:custGeom>
                            <a:avLst/>
                            <a:gdLst>
                              <a:gd name="connsiteX0" fmla="*/ -1116 w 559307"/>
                              <a:gd name="connsiteY0" fmla="*/ -2520 h 9525"/>
                              <a:gd name="connsiteX1" fmla="*/ -1116 w 559307"/>
                              <a:gd name="connsiteY1" fmla="*/ -2520 h 9525"/>
                              <a:gd name="connsiteX2" fmla="*/ 1932 w 559307"/>
                              <a:gd name="connsiteY2" fmla="*/ -2520 h 9525"/>
                              <a:gd name="connsiteX3" fmla="*/ 9552 w 559307"/>
                              <a:gd name="connsiteY3" fmla="*/ -2520 h 9525"/>
                              <a:gd name="connsiteX4" fmla="*/ 20220 w 559307"/>
                              <a:gd name="connsiteY4" fmla="*/ -2520 h 9525"/>
                              <a:gd name="connsiteX5" fmla="*/ 33936 w 559307"/>
                              <a:gd name="connsiteY5" fmla="*/ -2520 h 9525"/>
                              <a:gd name="connsiteX6" fmla="*/ 50700 w 559307"/>
                              <a:gd name="connsiteY6" fmla="*/ -2520 h 9525"/>
                              <a:gd name="connsiteX7" fmla="*/ 72036 w 559307"/>
                              <a:gd name="connsiteY7" fmla="*/ -2520 h 9525"/>
                              <a:gd name="connsiteX8" fmla="*/ 94896 w 559307"/>
                              <a:gd name="connsiteY8" fmla="*/ -2520 h 9525"/>
                              <a:gd name="connsiteX9" fmla="*/ 120804 w 559307"/>
                              <a:gd name="connsiteY9" fmla="*/ -2520 h 9525"/>
                              <a:gd name="connsiteX10" fmla="*/ 149760 w 559307"/>
                              <a:gd name="connsiteY10" fmla="*/ -2520 h 9525"/>
                              <a:gd name="connsiteX11" fmla="*/ 178716 w 559307"/>
                              <a:gd name="connsiteY11" fmla="*/ -2520 h 9525"/>
                              <a:gd name="connsiteX12" fmla="*/ 210720 w 559307"/>
                              <a:gd name="connsiteY12" fmla="*/ -2520 h 9525"/>
                              <a:gd name="connsiteX13" fmla="*/ 242724 w 559307"/>
                              <a:gd name="connsiteY13" fmla="*/ -2520 h 9525"/>
                              <a:gd name="connsiteX14" fmla="*/ 276252 w 559307"/>
                              <a:gd name="connsiteY14" fmla="*/ -2520 h 9525"/>
                              <a:gd name="connsiteX15" fmla="*/ 309780 w 559307"/>
                              <a:gd name="connsiteY15" fmla="*/ -2520 h 9525"/>
                              <a:gd name="connsiteX16" fmla="*/ 343308 w 559307"/>
                              <a:gd name="connsiteY16" fmla="*/ -2520 h 9525"/>
                              <a:gd name="connsiteX17" fmla="*/ 376836 w 559307"/>
                              <a:gd name="connsiteY17" fmla="*/ -2520 h 9525"/>
                              <a:gd name="connsiteX18" fmla="*/ 408840 w 559307"/>
                              <a:gd name="connsiteY18" fmla="*/ -2520 h 9525"/>
                              <a:gd name="connsiteX19" fmla="*/ 439320 w 559307"/>
                              <a:gd name="connsiteY19" fmla="*/ -2520 h 9525"/>
                              <a:gd name="connsiteX20" fmla="*/ 468276 w 559307"/>
                              <a:gd name="connsiteY20" fmla="*/ -2520 h 9525"/>
                              <a:gd name="connsiteX21" fmla="*/ 494184 w 559307"/>
                              <a:gd name="connsiteY21" fmla="*/ -2520 h 9525"/>
                              <a:gd name="connsiteX22" fmla="*/ 518568 w 559307"/>
                              <a:gd name="connsiteY22" fmla="*/ -2520 h 9525"/>
                              <a:gd name="connsiteX23" fmla="*/ 539904 w 559307"/>
                              <a:gd name="connsiteY23" fmla="*/ -2520 h 9525"/>
                              <a:gd name="connsiteX24" fmla="*/ 558192 w 559307"/>
                              <a:gd name="connsiteY24" fmla="*/ -2520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Lst>
                            <a:rect l="l" t="t" r="r" b="b"/>
                            <a:pathLst>
                              <a:path w="559307" h="9525">
                                <a:moveTo>
                                  <a:pt x="-1116" y="-2520"/>
                                </a:moveTo>
                                <a:lnTo>
                                  <a:pt x="-1116" y="-2520"/>
                                </a:lnTo>
                                <a:lnTo>
                                  <a:pt x="1932" y="-2520"/>
                                </a:lnTo>
                                <a:lnTo>
                                  <a:pt x="9552" y="-2520"/>
                                </a:lnTo>
                                <a:lnTo>
                                  <a:pt x="20220" y="-2520"/>
                                </a:lnTo>
                                <a:lnTo>
                                  <a:pt x="33936" y="-2520"/>
                                </a:lnTo>
                                <a:lnTo>
                                  <a:pt x="50700" y="-2520"/>
                                </a:lnTo>
                                <a:lnTo>
                                  <a:pt x="72036" y="-2520"/>
                                </a:lnTo>
                                <a:lnTo>
                                  <a:pt x="94896" y="-2520"/>
                                </a:lnTo>
                                <a:lnTo>
                                  <a:pt x="120804" y="-2520"/>
                                </a:lnTo>
                                <a:lnTo>
                                  <a:pt x="149760" y="-2520"/>
                                </a:lnTo>
                                <a:lnTo>
                                  <a:pt x="178716" y="-2520"/>
                                </a:lnTo>
                                <a:lnTo>
                                  <a:pt x="210720" y="-2520"/>
                                </a:lnTo>
                                <a:lnTo>
                                  <a:pt x="242724" y="-2520"/>
                                </a:lnTo>
                                <a:lnTo>
                                  <a:pt x="276252" y="-2520"/>
                                </a:lnTo>
                                <a:lnTo>
                                  <a:pt x="309780" y="-2520"/>
                                </a:lnTo>
                                <a:lnTo>
                                  <a:pt x="343308" y="-2520"/>
                                </a:lnTo>
                                <a:lnTo>
                                  <a:pt x="376836" y="-2520"/>
                                </a:lnTo>
                                <a:lnTo>
                                  <a:pt x="408840" y="-2520"/>
                                </a:lnTo>
                                <a:lnTo>
                                  <a:pt x="439320" y="-2520"/>
                                </a:lnTo>
                                <a:lnTo>
                                  <a:pt x="468276" y="-2520"/>
                                </a:lnTo>
                                <a:lnTo>
                                  <a:pt x="494184" y="-2520"/>
                                </a:lnTo>
                                <a:lnTo>
                                  <a:pt x="518568" y="-2520"/>
                                </a:lnTo>
                                <a:lnTo>
                                  <a:pt x="539904" y="-2520"/>
                                </a:lnTo>
                                <a:lnTo>
                                  <a:pt x="558192" y="-2520"/>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5" name="Prostoročno: oblika 5345"/>
                        <wps:cNvSpPr/>
                        <wps:spPr>
                          <a:xfrm flipH="1">
                            <a:off x="484235" y="416392"/>
                            <a:ext cx="271372" cy="5253"/>
                          </a:xfrm>
                          <a:custGeom>
                            <a:avLst/>
                            <a:gdLst>
                              <a:gd name="connsiteX0" fmla="*/ 491135 w 492251"/>
                              <a:gd name="connsiteY0" fmla="*/ -2539 h 9525"/>
                              <a:gd name="connsiteX1" fmla="*/ 472847 w 492251"/>
                              <a:gd name="connsiteY1" fmla="*/ -2539 h 9525"/>
                              <a:gd name="connsiteX2" fmla="*/ 453035 w 492251"/>
                              <a:gd name="connsiteY2" fmla="*/ -2539 h 9525"/>
                              <a:gd name="connsiteX3" fmla="*/ 430175 w 492251"/>
                              <a:gd name="connsiteY3" fmla="*/ -2539 h 9525"/>
                              <a:gd name="connsiteX4" fmla="*/ 405791 w 492251"/>
                              <a:gd name="connsiteY4" fmla="*/ -2539 h 9525"/>
                              <a:gd name="connsiteX5" fmla="*/ 378359 w 492251"/>
                              <a:gd name="connsiteY5" fmla="*/ -2539 h 9525"/>
                              <a:gd name="connsiteX6" fmla="*/ 349403 w 492251"/>
                              <a:gd name="connsiteY6" fmla="*/ -2539 h 9525"/>
                              <a:gd name="connsiteX7" fmla="*/ 318923 w 492251"/>
                              <a:gd name="connsiteY7" fmla="*/ -2539 h 9525"/>
                              <a:gd name="connsiteX8" fmla="*/ 288443 w 492251"/>
                              <a:gd name="connsiteY8" fmla="*/ -2539 h 9525"/>
                              <a:gd name="connsiteX9" fmla="*/ 256439 w 492251"/>
                              <a:gd name="connsiteY9" fmla="*/ -2539 h 9525"/>
                              <a:gd name="connsiteX10" fmla="*/ 225959 w 492251"/>
                              <a:gd name="connsiteY10" fmla="*/ -2539 h 9525"/>
                              <a:gd name="connsiteX11" fmla="*/ 195479 w 492251"/>
                              <a:gd name="connsiteY11" fmla="*/ -2539 h 9525"/>
                              <a:gd name="connsiteX12" fmla="*/ 164999 w 492251"/>
                              <a:gd name="connsiteY12" fmla="*/ -2539 h 9525"/>
                              <a:gd name="connsiteX13" fmla="*/ 137567 w 492251"/>
                              <a:gd name="connsiteY13" fmla="*/ -2539 h 9525"/>
                              <a:gd name="connsiteX14" fmla="*/ 110135 w 492251"/>
                              <a:gd name="connsiteY14" fmla="*/ -2539 h 9525"/>
                              <a:gd name="connsiteX15" fmla="*/ 85751 w 492251"/>
                              <a:gd name="connsiteY15" fmla="*/ -2539 h 9525"/>
                              <a:gd name="connsiteX16" fmla="*/ 64415 w 492251"/>
                              <a:gd name="connsiteY16" fmla="*/ -2539 h 9525"/>
                              <a:gd name="connsiteX17" fmla="*/ 44603 w 492251"/>
                              <a:gd name="connsiteY17" fmla="*/ -2539 h 9525"/>
                              <a:gd name="connsiteX18" fmla="*/ 29363 w 492251"/>
                              <a:gd name="connsiteY18" fmla="*/ -2539 h 9525"/>
                              <a:gd name="connsiteX19" fmla="*/ 15647 w 492251"/>
                              <a:gd name="connsiteY19" fmla="*/ -2539 h 9525"/>
                              <a:gd name="connsiteX20" fmla="*/ 6503 w 492251"/>
                              <a:gd name="connsiteY20" fmla="*/ -2539 h 9525"/>
                              <a:gd name="connsiteX21" fmla="*/ 407 w 492251"/>
                              <a:gd name="connsiteY21" fmla="*/ -2539 h 9525"/>
                              <a:gd name="connsiteX22" fmla="*/ -1117 w 492251"/>
                              <a:gd name="connsiteY22" fmla="*/ -2539 h 9525"/>
                              <a:gd name="connsiteX23" fmla="*/ -1117 w 492251"/>
                              <a:gd name="connsiteY23" fmla="*/ -2539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Lst>
                            <a:rect l="l" t="t" r="r" b="b"/>
                            <a:pathLst>
                              <a:path w="492251" h="9525">
                                <a:moveTo>
                                  <a:pt x="491135" y="-2539"/>
                                </a:moveTo>
                                <a:lnTo>
                                  <a:pt x="472847" y="-2539"/>
                                </a:lnTo>
                                <a:lnTo>
                                  <a:pt x="453035" y="-2539"/>
                                </a:lnTo>
                                <a:lnTo>
                                  <a:pt x="430175" y="-2539"/>
                                </a:lnTo>
                                <a:lnTo>
                                  <a:pt x="405791" y="-2539"/>
                                </a:lnTo>
                                <a:lnTo>
                                  <a:pt x="378359" y="-2539"/>
                                </a:lnTo>
                                <a:lnTo>
                                  <a:pt x="349403" y="-2539"/>
                                </a:lnTo>
                                <a:lnTo>
                                  <a:pt x="318923" y="-2539"/>
                                </a:lnTo>
                                <a:lnTo>
                                  <a:pt x="288443" y="-2539"/>
                                </a:lnTo>
                                <a:lnTo>
                                  <a:pt x="256439" y="-2539"/>
                                </a:lnTo>
                                <a:lnTo>
                                  <a:pt x="225959" y="-2539"/>
                                </a:lnTo>
                                <a:lnTo>
                                  <a:pt x="195479" y="-2539"/>
                                </a:lnTo>
                                <a:lnTo>
                                  <a:pt x="164999" y="-2539"/>
                                </a:lnTo>
                                <a:lnTo>
                                  <a:pt x="137567" y="-2539"/>
                                </a:lnTo>
                                <a:lnTo>
                                  <a:pt x="110135" y="-2539"/>
                                </a:lnTo>
                                <a:lnTo>
                                  <a:pt x="85751" y="-2539"/>
                                </a:lnTo>
                                <a:lnTo>
                                  <a:pt x="64415" y="-2539"/>
                                </a:lnTo>
                                <a:lnTo>
                                  <a:pt x="44603" y="-2539"/>
                                </a:lnTo>
                                <a:lnTo>
                                  <a:pt x="29363" y="-2539"/>
                                </a:lnTo>
                                <a:lnTo>
                                  <a:pt x="15647" y="-2539"/>
                                </a:lnTo>
                                <a:lnTo>
                                  <a:pt x="6503" y="-2539"/>
                                </a:lnTo>
                                <a:lnTo>
                                  <a:pt x="407" y="-2539"/>
                                </a:lnTo>
                                <a:lnTo>
                                  <a:pt x="-1117" y="-2539"/>
                                </a:lnTo>
                                <a:lnTo>
                                  <a:pt x="-1117" y="-253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6" name="Prostoročno: oblika 5346"/>
                        <wps:cNvSpPr/>
                        <wps:spPr>
                          <a:xfrm flipH="1">
                            <a:off x="464911" y="416392"/>
                            <a:ext cx="19323" cy="5253"/>
                          </a:xfrm>
                          <a:custGeom>
                            <a:avLst/>
                            <a:gdLst>
                              <a:gd name="connsiteX0" fmla="*/ 33789 w 35051"/>
                              <a:gd name="connsiteY0" fmla="*/ -2539 h 9525"/>
                              <a:gd name="connsiteX1" fmla="*/ 33789 w 35051"/>
                              <a:gd name="connsiteY1" fmla="*/ -2539 h 9525"/>
                              <a:gd name="connsiteX2" fmla="*/ 29217 w 35051"/>
                              <a:gd name="connsiteY2" fmla="*/ -2539 h 9525"/>
                              <a:gd name="connsiteX3" fmla="*/ 23121 w 35051"/>
                              <a:gd name="connsiteY3" fmla="*/ -2539 h 9525"/>
                              <a:gd name="connsiteX4" fmla="*/ 12453 w 35051"/>
                              <a:gd name="connsiteY4" fmla="*/ -2539 h 9525"/>
                              <a:gd name="connsiteX5" fmla="*/ -1263 w 35051"/>
                              <a:gd name="connsiteY5" fmla="*/ -2539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35051" h="9525">
                                <a:moveTo>
                                  <a:pt x="33789" y="-2539"/>
                                </a:moveTo>
                                <a:lnTo>
                                  <a:pt x="33789" y="-2539"/>
                                </a:lnTo>
                                <a:lnTo>
                                  <a:pt x="29217" y="-2539"/>
                                </a:lnTo>
                                <a:lnTo>
                                  <a:pt x="23121" y="-2539"/>
                                </a:lnTo>
                                <a:lnTo>
                                  <a:pt x="12453" y="-2539"/>
                                </a:lnTo>
                                <a:lnTo>
                                  <a:pt x="-1263" y="-253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7" name="Prostoročno: oblika 5347"/>
                        <wps:cNvSpPr/>
                        <wps:spPr>
                          <a:xfrm flipH="1">
                            <a:off x="545566" y="202929"/>
                            <a:ext cx="129384" cy="5253"/>
                          </a:xfrm>
                          <a:custGeom>
                            <a:avLst/>
                            <a:gdLst>
                              <a:gd name="connsiteX0" fmla="*/ -1127 w 234695"/>
                              <a:gd name="connsiteY0" fmla="*/ -2326 h 9525"/>
                              <a:gd name="connsiteX1" fmla="*/ 233569 w 234695"/>
                              <a:gd name="connsiteY1" fmla="*/ -2326 h 9525"/>
                            </a:gdLst>
                            <a:ahLst/>
                            <a:cxnLst>
                              <a:cxn ang="0">
                                <a:pos x="connsiteX0" y="connsiteY0"/>
                              </a:cxn>
                              <a:cxn ang="0">
                                <a:pos x="connsiteX1" y="connsiteY1"/>
                              </a:cxn>
                            </a:cxnLst>
                            <a:rect l="l" t="t" r="r" b="b"/>
                            <a:pathLst>
                              <a:path w="234695" h="9525">
                                <a:moveTo>
                                  <a:pt x="-1127" y="-2326"/>
                                </a:moveTo>
                                <a:lnTo>
                                  <a:pt x="233569" y="-232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8" name="Prostoročno: oblika 5348"/>
                        <wps:cNvSpPr/>
                        <wps:spPr>
                          <a:xfrm flipH="1">
                            <a:off x="544726" y="202929"/>
                            <a:ext cx="840" cy="5042"/>
                          </a:xfrm>
                          <a:custGeom>
                            <a:avLst/>
                            <a:gdLst>
                              <a:gd name="connsiteX0" fmla="*/ -1192 w 1523"/>
                              <a:gd name="connsiteY0" fmla="*/ -2328 h 9143"/>
                              <a:gd name="connsiteX1" fmla="*/ -1192 w 1523"/>
                              <a:gd name="connsiteY1" fmla="*/ 720 h 9143"/>
                              <a:gd name="connsiteX2" fmla="*/ -1192 w 1523"/>
                              <a:gd name="connsiteY2" fmla="*/ 3768 h 9143"/>
                              <a:gd name="connsiteX3" fmla="*/ 332 w 1523"/>
                              <a:gd name="connsiteY3" fmla="*/ 5292 h 9143"/>
                              <a:gd name="connsiteX4" fmla="*/ 332 w 1523"/>
                              <a:gd name="connsiteY4" fmla="*/ 6816 h 9143"/>
                              <a:gd name="connsiteX5" fmla="*/ 332 w 1523"/>
                              <a:gd name="connsiteY5" fmla="*/ 6816 h 9143"/>
                              <a:gd name="connsiteX6" fmla="*/ 332 w 1523"/>
                              <a:gd name="connsiteY6" fmla="*/ 6816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523" h="9143">
                                <a:moveTo>
                                  <a:pt x="-1192" y="-2328"/>
                                </a:moveTo>
                                <a:lnTo>
                                  <a:pt x="-1192" y="720"/>
                                </a:lnTo>
                                <a:lnTo>
                                  <a:pt x="-1192" y="3768"/>
                                </a:lnTo>
                                <a:lnTo>
                                  <a:pt x="332" y="5292"/>
                                </a:lnTo>
                                <a:lnTo>
                                  <a:pt x="332" y="6816"/>
                                </a:lnTo>
                                <a:lnTo>
                                  <a:pt x="332" y="6816"/>
                                </a:lnTo>
                                <a:lnTo>
                                  <a:pt x="332" y="681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49" name="Prostoročno: oblika 5349"/>
                        <wps:cNvSpPr/>
                        <wps:spPr>
                          <a:xfrm flipH="1">
                            <a:off x="674952" y="202929"/>
                            <a:ext cx="1680" cy="5042"/>
                          </a:xfrm>
                          <a:custGeom>
                            <a:avLst/>
                            <a:gdLst>
                              <a:gd name="connsiteX0" fmla="*/ -1062 w 3047"/>
                              <a:gd name="connsiteY0" fmla="*/ 6816 h 9143"/>
                              <a:gd name="connsiteX1" fmla="*/ -1062 w 3047"/>
                              <a:gd name="connsiteY1" fmla="*/ 6816 h 9143"/>
                              <a:gd name="connsiteX2" fmla="*/ 462 w 3047"/>
                              <a:gd name="connsiteY2" fmla="*/ 6816 h 9143"/>
                              <a:gd name="connsiteX3" fmla="*/ 462 w 3047"/>
                              <a:gd name="connsiteY3" fmla="*/ 5292 h 9143"/>
                              <a:gd name="connsiteX4" fmla="*/ 462 w 3047"/>
                              <a:gd name="connsiteY4" fmla="*/ 3768 h 9143"/>
                              <a:gd name="connsiteX5" fmla="*/ 1986 w 3047"/>
                              <a:gd name="connsiteY5" fmla="*/ 720 h 9143"/>
                              <a:gd name="connsiteX6" fmla="*/ 1986 w 3047"/>
                              <a:gd name="connsiteY6" fmla="*/ -2328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3047" h="9143">
                                <a:moveTo>
                                  <a:pt x="-1062" y="6816"/>
                                </a:moveTo>
                                <a:lnTo>
                                  <a:pt x="-1062" y="6816"/>
                                </a:lnTo>
                                <a:lnTo>
                                  <a:pt x="462" y="6816"/>
                                </a:lnTo>
                                <a:lnTo>
                                  <a:pt x="462" y="5292"/>
                                </a:lnTo>
                                <a:lnTo>
                                  <a:pt x="462" y="3768"/>
                                </a:lnTo>
                                <a:lnTo>
                                  <a:pt x="1986" y="720"/>
                                </a:lnTo>
                                <a:lnTo>
                                  <a:pt x="1986" y="-2328"/>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0" name="Prostoročno: oblika 5350"/>
                        <wps:cNvSpPr/>
                        <wps:spPr>
                          <a:xfrm flipH="1">
                            <a:off x="610259" y="98719"/>
                            <a:ext cx="64692" cy="15127"/>
                          </a:xfrm>
                          <a:custGeom>
                            <a:avLst/>
                            <a:gdLst>
                              <a:gd name="connsiteX0" fmla="*/ 116253 w 117347"/>
                              <a:gd name="connsiteY0" fmla="*/ -2229 h 27431"/>
                              <a:gd name="connsiteX1" fmla="*/ 70533 w 117347"/>
                              <a:gd name="connsiteY1" fmla="*/ 2343 h 27431"/>
                              <a:gd name="connsiteX2" fmla="*/ 26337 w 117347"/>
                              <a:gd name="connsiteY2" fmla="*/ 14535 h 27431"/>
                              <a:gd name="connsiteX3" fmla="*/ -1095 w 117347"/>
                              <a:gd name="connsiteY3" fmla="*/ 25203 h 27431"/>
                            </a:gdLst>
                            <a:ahLst/>
                            <a:cxnLst>
                              <a:cxn ang="0">
                                <a:pos x="connsiteX0" y="connsiteY0"/>
                              </a:cxn>
                              <a:cxn ang="0">
                                <a:pos x="connsiteX1" y="connsiteY1"/>
                              </a:cxn>
                              <a:cxn ang="0">
                                <a:pos x="connsiteX2" y="connsiteY2"/>
                              </a:cxn>
                              <a:cxn ang="0">
                                <a:pos x="connsiteX3" y="connsiteY3"/>
                              </a:cxn>
                            </a:cxnLst>
                            <a:rect l="l" t="t" r="r" b="b"/>
                            <a:pathLst>
                              <a:path w="117347" h="27431">
                                <a:moveTo>
                                  <a:pt x="116253" y="-2229"/>
                                </a:moveTo>
                                <a:lnTo>
                                  <a:pt x="70533" y="2343"/>
                                </a:lnTo>
                                <a:lnTo>
                                  <a:pt x="26337" y="14535"/>
                                </a:lnTo>
                                <a:lnTo>
                                  <a:pt x="-1095" y="2520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1" name="Prostoročno: oblika 5351"/>
                        <wps:cNvSpPr/>
                        <wps:spPr>
                          <a:xfrm flipH="1">
                            <a:off x="545566" y="98719"/>
                            <a:ext cx="64692" cy="15127"/>
                          </a:xfrm>
                          <a:custGeom>
                            <a:avLst/>
                            <a:gdLst>
                              <a:gd name="connsiteX0" fmla="*/ 116189 w 117347"/>
                              <a:gd name="connsiteY0" fmla="*/ 25203 h 27431"/>
                              <a:gd name="connsiteX1" fmla="*/ 64373 w 117347"/>
                              <a:gd name="connsiteY1" fmla="*/ 6915 h 27431"/>
                              <a:gd name="connsiteX2" fmla="*/ 9509 w 117347"/>
                              <a:gd name="connsiteY2" fmla="*/ -2229 h 27431"/>
                              <a:gd name="connsiteX3" fmla="*/ -1159 w 117347"/>
                              <a:gd name="connsiteY3" fmla="*/ -2229 h 27431"/>
                            </a:gdLst>
                            <a:ahLst/>
                            <a:cxnLst>
                              <a:cxn ang="0">
                                <a:pos x="connsiteX0" y="connsiteY0"/>
                              </a:cxn>
                              <a:cxn ang="0">
                                <a:pos x="connsiteX1" y="connsiteY1"/>
                              </a:cxn>
                              <a:cxn ang="0">
                                <a:pos x="connsiteX2" y="connsiteY2"/>
                              </a:cxn>
                              <a:cxn ang="0">
                                <a:pos x="connsiteX3" y="connsiteY3"/>
                              </a:cxn>
                            </a:cxnLst>
                            <a:rect l="l" t="t" r="r" b="b"/>
                            <a:pathLst>
                              <a:path w="117347" h="27431">
                                <a:moveTo>
                                  <a:pt x="116189" y="25203"/>
                                </a:moveTo>
                                <a:lnTo>
                                  <a:pt x="64373" y="6915"/>
                                </a:lnTo>
                                <a:lnTo>
                                  <a:pt x="9509" y="-2229"/>
                                </a:lnTo>
                                <a:lnTo>
                                  <a:pt x="-1159" y="-222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2" name="Prostoročno: oblika 5352"/>
                        <wps:cNvSpPr/>
                        <wps:spPr>
                          <a:xfrm flipH="1">
                            <a:off x="540315" y="113846"/>
                            <a:ext cx="5251" cy="89082"/>
                          </a:xfrm>
                          <a:custGeom>
                            <a:avLst/>
                            <a:gdLst>
                              <a:gd name="connsiteX0" fmla="*/ -1192 w 9525"/>
                              <a:gd name="connsiteY0" fmla="*/ 159263 h 161543"/>
                              <a:gd name="connsiteX1" fmla="*/ -1192 w 9525"/>
                              <a:gd name="connsiteY1" fmla="*/ -2281 h 161543"/>
                            </a:gdLst>
                            <a:ahLst/>
                            <a:cxnLst>
                              <a:cxn ang="0">
                                <a:pos x="connsiteX0" y="connsiteY0"/>
                              </a:cxn>
                              <a:cxn ang="0">
                                <a:pos x="connsiteX1" y="connsiteY1"/>
                              </a:cxn>
                            </a:cxnLst>
                            <a:rect l="l" t="t" r="r" b="b"/>
                            <a:pathLst>
                              <a:path w="9525" h="161543">
                                <a:moveTo>
                                  <a:pt x="-1192" y="159263"/>
                                </a:moveTo>
                                <a:lnTo>
                                  <a:pt x="-1192" y="-228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3" name="Prostoročno: oblika 5353"/>
                        <wps:cNvSpPr/>
                        <wps:spPr>
                          <a:xfrm flipH="1">
                            <a:off x="669700" y="113846"/>
                            <a:ext cx="5251" cy="89082"/>
                          </a:xfrm>
                          <a:custGeom>
                            <a:avLst/>
                            <a:gdLst>
                              <a:gd name="connsiteX0" fmla="*/ -1062 w 9525"/>
                              <a:gd name="connsiteY0" fmla="*/ -2281 h 161543"/>
                              <a:gd name="connsiteX1" fmla="*/ -1062 w 9525"/>
                              <a:gd name="connsiteY1" fmla="*/ 159263 h 161543"/>
                            </a:gdLst>
                            <a:ahLst/>
                            <a:cxnLst>
                              <a:cxn ang="0">
                                <a:pos x="connsiteX0" y="connsiteY0"/>
                              </a:cxn>
                              <a:cxn ang="0">
                                <a:pos x="connsiteX1" y="connsiteY1"/>
                              </a:cxn>
                            </a:cxnLst>
                            <a:rect l="l" t="t" r="r" b="b"/>
                            <a:pathLst>
                              <a:path w="9525" h="161543">
                                <a:moveTo>
                                  <a:pt x="-1062" y="-2281"/>
                                </a:moveTo>
                                <a:lnTo>
                                  <a:pt x="-1062" y="15926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4" name="Prostoročno: oblika 5354"/>
                        <wps:cNvSpPr/>
                        <wps:spPr>
                          <a:xfrm flipH="1">
                            <a:off x="494317" y="98719"/>
                            <a:ext cx="32766" cy="15127"/>
                          </a:xfrm>
                          <a:custGeom>
                            <a:avLst/>
                            <a:gdLst>
                              <a:gd name="connsiteX0" fmla="*/ 58209 w 59435"/>
                              <a:gd name="connsiteY0" fmla="*/ -2229 h 27431"/>
                              <a:gd name="connsiteX1" fmla="*/ 35349 w 59435"/>
                              <a:gd name="connsiteY1" fmla="*/ 2343 h 27431"/>
                              <a:gd name="connsiteX2" fmla="*/ 12489 w 59435"/>
                              <a:gd name="connsiteY2" fmla="*/ 14535 h 27431"/>
                              <a:gd name="connsiteX3" fmla="*/ -1227 w 59435"/>
                              <a:gd name="connsiteY3" fmla="*/ 25203 h 27431"/>
                            </a:gdLst>
                            <a:ahLst/>
                            <a:cxnLst>
                              <a:cxn ang="0">
                                <a:pos x="connsiteX0" y="connsiteY0"/>
                              </a:cxn>
                              <a:cxn ang="0">
                                <a:pos x="connsiteX1" y="connsiteY1"/>
                              </a:cxn>
                              <a:cxn ang="0">
                                <a:pos x="connsiteX2" y="connsiteY2"/>
                              </a:cxn>
                              <a:cxn ang="0">
                                <a:pos x="connsiteX3" y="connsiteY3"/>
                              </a:cxn>
                            </a:cxnLst>
                            <a:rect l="l" t="t" r="r" b="b"/>
                            <a:pathLst>
                              <a:path w="59435" h="27431">
                                <a:moveTo>
                                  <a:pt x="58209" y="-2229"/>
                                </a:moveTo>
                                <a:lnTo>
                                  <a:pt x="35349" y="2343"/>
                                </a:lnTo>
                                <a:lnTo>
                                  <a:pt x="12489" y="14535"/>
                                </a:lnTo>
                                <a:lnTo>
                                  <a:pt x="-1227" y="2520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5" name="Prostoročno: oblika 5355"/>
                        <wps:cNvSpPr/>
                        <wps:spPr>
                          <a:xfrm flipH="1">
                            <a:off x="527083" y="113846"/>
                            <a:ext cx="18483" cy="5253"/>
                          </a:xfrm>
                          <a:custGeom>
                            <a:avLst/>
                            <a:gdLst>
                              <a:gd name="connsiteX0" fmla="*/ -1201 w 33527"/>
                              <a:gd name="connsiteY0" fmla="*/ -2237 h 9525"/>
                              <a:gd name="connsiteX1" fmla="*/ 3371 w 33527"/>
                              <a:gd name="connsiteY1" fmla="*/ -2237 h 9525"/>
                              <a:gd name="connsiteX2" fmla="*/ 7943 w 33527"/>
                              <a:gd name="connsiteY2" fmla="*/ -2237 h 9525"/>
                              <a:gd name="connsiteX3" fmla="*/ 12515 w 33527"/>
                              <a:gd name="connsiteY3" fmla="*/ -2237 h 9525"/>
                              <a:gd name="connsiteX4" fmla="*/ 15563 w 33527"/>
                              <a:gd name="connsiteY4" fmla="*/ -2237 h 9525"/>
                              <a:gd name="connsiteX5" fmla="*/ 20135 w 33527"/>
                              <a:gd name="connsiteY5" fmla="*/ -2237 h 9525"/>
                              <a:gd name="connsiteX6" fmla="*/ 24707 w 33527"/>
                              <a:gd name="connsiteY6" fmla="*/ -2237 h 9525"/>
                              <a:gd name="connsiteX7" fmla="*/ 29279 w 33527"/>
                              <a:gd name="connsiteY7" fmla="*/ -2237 h 9525"/>
                              <a:gd name="connsiteX8" fmla="*/ 32327 w 33527"/>
                              <a:gd name="connsiteY8" fmla="*/ -2237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3527" h="9525">
                                <a:moveTo>
                                  <a:pt x="-1201" y="-2237"/>
                                </a:moveTo>
                                <a:lnTo>
                                  <a:pt x="3371" y="-2237"/>
                                </a:lnTo>
                                <a:lnTo>
                                  <a:pt x="7943" y="-2237"/>
                                </a:lnTo>
                                <a:lnTo>
                                  <a:pt x="12515" y="-2237"/>
                                </a:lnTo>
                                <a:lnTo>
                                  <a:pt x="15563" y="-2237"/>
                                </a:lnTo>
                                <a:lnTo>
                                  <a:pt x="20135" y="-2237"/>
                                </a:lnTo>
                                <a:lnTo>
                                  <a:pt x="24707" y="-2237"/>
                                </a:lnTo>
                                <a:lnTo>
                                  <a:pt x="29279" y="-2237"/>
                                </a:lnTo>
                                <a:lnTo>
                                  <a:pt x="32327" y="-2237"/>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6" name="Prostoročno: oblika 5356"/>
                        <wps:cNvSpPr/>
                        <wps:spPr>
                          <a:xfrm flipH="1">
                            <a:off x="494317" y="98719"/>
                            <a:ext cx="115942" cy="5253"/>
                          </a:xfrm>
                          <a:custGeom>
                            <a:avLst/>
                            <a:gdLst>
                              <a:gd name="connsiteX0" fmla="*/ 209127 w 210311"/>
                              <a:gd name="connsiteY0" fmla="*/ -2222 h 9525"/>
                              <a:gd name="connsiteX1" fmla="*/ 190839 w 210311"/>
                              <a:gd name="connsiteY1" fmla="*/ -2222 h 9525"/>
                              <a:gd name="connsiteX2" fmla="*/ 171027 w 210311"/>
                              <a:gd name="connsiteY2" fmla="*/ -2222 h 9525"/>
                              <a:gd name="connsiteX3" fmla="*/ 146643 w 210311"/>
                              <a:gd name="connsiteY3" fmla="*/ -2222 h 9525"/>
                              <a:gd name="connsiteX4" fmla="*/ 120735 w 210311"/>
                              <a:gd name="connsiteY4" fmla="*/ -2222 h 9525"/>
                              <a:gd name="connsiteX5" fmla="*/ 91779 w 210311"/>
                              <a:gd name="connsiteY5" fmla="*/ -2222 h 9525"/>
                              <a:gd name="connsiteX6" fmla="*/ 61299 w 210311"/>
                              <a:gd name="connsiteY6" fmla="*/ -2222 h 9525"/>
                              <a:gd name="connsiteX7" fmla="*/ 30819 w 210311"/>
                              <a:gd name="connsiteY7" fmla="*/ -2222 h 9525"/>
                              <a:gd name="connsiteX8" fmla="*/ -1185 w 210311"/>
                              <a:gd name="connsiteY8" fmla="*/ -2222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10311" h="9525">
                                <a:moveTo>
                                  <a:pt x="209127" y="-2222"/>
                                </a:moveTo>
                                <a:lnTo>
                                  <a:pt x="190839" y="-2222"/>
                                </a:lnTo>
                                <a:lnTo>
                                  <a:pt x="171027" y="-2222"/>
                                </a:lnTo>
                                <a:lnTo>
                                  <a:pt x="146643" y="-2222"/>
                                </a:lnTo>
                                <a:lnTo>
                                  <a:pt x="120735" y="-2222"/>
                                </a:lnTo>
                                <a:lnTo>
                                  <a:pt x="91779" y="-2222"/>
                                </a:lnTo>
                                <a:lnTo>
                                  <a:pt x="61299" y="-2222"/>
                                </a:lnTo>
                                <a:lnTo>
                                  <a:pt x="30819" y="-2222"/>
                                </a:lnTo>
                                <a:lnTo>
                                  <a:pt x="-1185" y="-2222"/>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7" name="Prostoročno: oblika 5357"/>
                        <wps:cNvSpPr/>
                        <wps:spPr>
                          <a:xfrm flipH="1">
                            <a:off x="674952" y="113846"/>
                            <a:ext cx="19323" cy="5253"/>
                          </a:xfrm>
                          <a:custGeom>
                            <a:avLst/>
                            <a:gdLst>
                              <a:gd name="connsiteX0" fmla="*/ -1053 w 35051"/>
                              <a:gd name="connsiteY0" fmla="*/ -2237 h 9525"/>
                              <a:gd name="connsiteX1" fmla="*/ 3519 w 35051"/>
                              <a:gd name="connsiteY1" fmla="*/ -2237 h 9525"/>
                              <a:gd name="connsiteX2" fmla="*/ 8091 w 35051"/>
                              <a:gd name="connsiteY2" fmla="*/ -2237 h 9525"/>
                              <a:gd name="connsiteX3" fmla="*/ 12663 w 35051"/>
                              <a:gd name="connsiteY3" fmla="*/ -2237 h 9525"/>
                              <a:gd name="connsiteX4" fmla="*/ 15711 w 35051"/>
                              <a:gd name="connsiteY4" fmla="*/ -2237 h 9525"/>
                              <a:gd name="connsiteX5" fmla="*/ 20283 w 35051"/>
                              <a:gd name="connsiteY5" fmla="*/ -2237 h 9525"/>
                              <a:gd name="connsiteX6" fmla="*/ 24855 w 35051"/>
                              <a:gd name="connsiteY6" fmla="*/ -2237 h 9525"/>
                              <a:gd name="connsiteX7" fmla="*/ 29427 w 35051"/>
                              <a:gd name="connsiteY7" fmla="*/ -2237 h 9525"/>
                              <a:gd name="connsiteX8" fmla="*/ 33999 w 35051"/>
                              <a:gd name="connsiteY8" fmla="*/ -2237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051" h="9525">
                                <a:moveTo>
                                  <a:pt x="-1053" y="-2237"/>
                                </a:moveTo>
                                <a:lnTo>
                                  <a:pt x="3519" y="-2237"/>
                                </a:lnTo>
                                <a:lnTo>
                                  <a:pt x="8091" y="-2237"/>
                                </a:lnTo>
                                <a:lnTo>
                                  <a:pt x="12663" y="-2237"/>
                                </a:lnTo>
                                <a:lnTo>
                                  <a:pt x="15711" y="-2237"/>
                                </a:lnTo>
                                <a:lnTo>
                                  <a:pt x="20283" y="-2237"/>
                                </a:lnTo>
                                <a:lnTo>
                                  <a:pt x="24855" y="-2237"/>
                                </a:lnTo>
                                <a:lnTo>
                                  <a:pt x="29427" y="-2237"/>
                                </a:lnTo>
                                <a:lnTo>
                                  <a:pt x="33999" y="-2237"/>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8" name="Prostoročno: oblika 5358"/>
                        <wps:cNvSpPr/>
                        <wps:spPr>
                          <a:xfrm flipH="1">
                            <a:off x="694275" y="98719"/>
                            <a:ext cx="31926" cy="15127"/>
                          </a:xfrm>
                          <a:custGeom>
                            <a:avLst/>
                            <a:gdLst>
                              <a:gd name="connsiteX0" fmla="*/ 56885 w 57911"/>
                              <a:gd name="connsiteY0" fmla="*/ 25203 h 27431"/>
                              <a:gd name="connsiteX1" fmla="*/ 32501 w 57911"/>
                              <a:gd name="connsiteY1" fmla="*/ 6915 h 27431"/>
                              <a:gd name="connsiteX2" fmla="*/ 3545 w 57911"/>
                              <a:gd name="connsiteY2" fmla="*/ -2229 h 27431"/>
                              <a:gd name="connsiteX3" fmla="*/ -1027 w 57911"/>
                              <a:gd name="connsiteY3" fmla="*/ -2229 h 27431"/>
                            </a:gdLst>
                            <a:ahLst/>
                            <a:cxnLst>
                              <a:cxn ang="0">
                                <a:pos x="connsiteX0" y="connsiteY0"/>
                              </a:cxn>
                              <a:cxn ang="0">
                                <a:pos x="connsiteX1" y="connsiteY1"/>
                              </a:cxn>
                              <a:cxn ang="0">
                                <a:pos x="connsiteX2" y="connsiteY2"/>
                              </a:cxn>
                              <a:cxn ang="0">
                                <a:pos x="connsiteX3" y="connsiteY3"/>
                              </a:cxn>
                            </a:cxnLst>
                            <a:rect l="l" t="t" r="r" b="b"/>
                            <a:pathLst>
                              <a:path w="57911" h="27431">
                                <a:moveTo>
                                  <a:pt x="56885" y="25203"/>
                                </a:moveTo>
                                <a:lnTo>
                                  <a:pt x="32501" y="6915"/>
                                </a:lnTo>
                                <a:lnTo>
                                  <a:pt x="3545" y="-2229"/>
                                </a:lnTo>
                                <a:lnTo>
                                  <a:pt x="-1027" y="-222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59" name="Prostoročno: oblika 5359"/>
                        <wps:cNvSpPr/>
                        <wps:spPr>
                          <a:xfrm flipH="1">
                            <a:off x="610259" y="98719"/>
                            <a:ext cx="115942" cy="5253"/>
                          </a:xfrm>
                          <a:custGeom>
                            <a:avLst/>
                            <a:gdLst>
                              <a:gd name="connsiteX0" fmla="*/ 209243 w 210311"/>
                              <a:gd name="connsiteY0" fmla="*/ -2222 h 9525"/>
                              <a:gd name="connsiteX1" fmla="*/ 177239 w 210311"/>
                              <a:gd name="connsiteY1" fmla="*/ -2222 h 9525"/>
                              <a:gd name="connsiteX2" fmla="*/ 146759 w 210311"/>
                              <a:gd name="connsiteY2" fmla="*/ -2222 h 9525"/>
                              <a:gd name="connsiteX3" fmla="*/ 116279 w 210311"/>
                              <a:gd name="connsiteY3" fmla="*/ -2222 h 9525"/>
                              <a:gd name="connsiteX4" fmla="*/ 87323 w 210311"/>
                              <a:gd name="connsiteY4" fmla="*/ -2222 h 9525"/>
                              <a:gd name="connsiteX5" fmla="*/ 61415 w 210311"/>
                              <a:gd name="connsiteY5" fmla="*/ -2222 h 9525"/>
                              <a:gd name="connsiteX6" fmla="*/ 37031 w 210311"/>
                              <a:gd name="connsiteY6" fmla="*/ -2222 h 9525"/>
                              <a:gd name="connsiteX7" fmla="*/ 15695 w 210311"/>
                              <a:gd name="connsiteY7" fmla="*/ -2222 h 9525"/>
                              <a:gd name="connsiteX8" fmla="*/ -1069 w 210311"/>
                              <a:gd name="connsiteY8" fmla="*/ -2222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10311" h="9525">
                                <a:moveTo>
                                  <a:pt x="209243" y="-2222"/>
                                </a:moveTo>
                                <a:lnTo>
                                  <a:pt x="177239" y="-2222"/>
                                </a:lnTo>
                                <a:lnTo>
                                  <a:pt x="146759" y="-2222"/>
                                </a:lnTo>
                                <a:lnTo>
                                  <a:pt x="116279" y="-2222"/>
                                </a:lnTo>
                                <a:lnTo>
                                  <a:pt x="87323" y="-2222"/>
                                </a:lnTo>
                                <a:lnTo>
                                  <a:pt x="61415" y="-2222"/>
                                </a:lnTo>
                                <a:lnTo>
                                  <a:pt x="37031" y="-2222"/>
                                </a:lnTo>
                                <a:lnTo>
                                  <a:pt x="15695" y="-2222"/>
                                </a:lnTo>
                                <a:lnTo>
                                  <a:pt x="-1069" y="-2222"/>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0" name="Prostoročno: oblika 5360"/>
                        <wps:cNvSpPr/>
                        <wps:spPr>
                          <a:xfrm flipH="1">
                            <a:off x="527083" y="202929"/>
                            <a:ext cx="18483" cy="5253"/>
                          </a:xfrm>
                          <a:custGeom>
                            <a:avLst/>
                            <a:gdLst>
                              <a:gd name="connsiteX0" fmla="*/ -1201 w 33527"/>
                              <a:gd name="connsiteY0" fmla="*/ -2326 h 9525"/>
                              <a:gd name="connsiteX1" fmla="*/ 3371 w 33527"/>
                              <a:gd name="connsiteY1" fmla="*/ -2326 h 9525"/>
                              <a:gd name="connsiteX2" fmla="*/ 7943 w 33527"/>
                              <a:gd name="connsiteY2" fmla="*/ -2326 h 9525"/>
                              <a:gd name="connsiteX3" fmla="*/ 12515 w 33527"/>
                              <a:gd name="connsiteY3" fmla="*/ -2326 h 9525"/>
                              <a:gd name="connsiteX4" fmla="*/ 15563 w 33527"/>
                              <a:gd name="connsiteY4" fmla="*/ -2326 h 9525"/>
                              <a:gd name="connsiteX5" fmla="*/ 20135 w 33527"/>
                              <a:gd name="connsiteY5" fmla="*/ -2326 h 9525"/>
                              <a:gd name="connsiteX6" fmla="*/ 24707 w 33527"/>
                              <a:gd name="connsiteY6" fmla="*/ -2326 h 9525"/>
                              <a:gd name="connsiteX7" fmla="*/ 29279 w 33527"/>
                              <a:gd name="connsiteY7" fmla="*/ -2326 h 9525"/>
                              <a:gd name="connsiteX8" fmla="*/ 32327 w 33527"/>
                              <a:gd name="connsiteY8" fmla="*/ -2326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3527" h="9525">
                                <a:moveTo>
                                  <a:pt x="-1201" y="-2326"/>
                                </a:moveTo>
                                <a:lnTo>
                                  <a:pt x="3371" y="-2326"/>
                                </a:lnTo>
                                <a:lnTo>
                                  <a:pt x="7943" y="-2326"/>
                                </a:lnTo>
                                <a:lnTo>
                                  <a:pt x="12515" y="-2326"/>
                                </a:lnTo>
                                <a:lnTo>
                                  <a:pt x="15563" y="-2326"/>
                                </a:lnTo>
                                <a:lnTo>
                                  <a:pt x="20135" y="-2326"/>
                                </a:lnTo>
                                <a:lnTo>
                                  <a:pt x="24707" y="-2326"/>
                                </a:lnTo>
                                <a:lnTo>
                                  <a:pt x="29279" y="-2326"/>
                                </a:lnTo>
                                <a:lnTo>
                                  <a:pt x="32327" y="-232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1" name="Prostoročno: oblika 5361"/>
                        <wps:cNvSpPr/>
                        <wps:spPr>
                          <a:xfrm flipH="1">
                            <a:off x="522882" y="202929"/>
                            <a:ext cx="4200" cy="5042"/>
                          </a:xfrm>
                          <a:custGeom>
                            <a:avLst/>
                            <a:gdLst>
                              <a:gd name="connsiteX0" fmla="*/ -1212 w 7619"/>
                              <a:gd name="connsiteY0" fmla="*/ -2328 h 9143"/>
                              <a:gd name="connsiteX1" fmla="*/ 312 w 7619"/>
                              <a:gd name="connsiteY1" fmla="*/ 720 h 9143"/>
                              <a:gd name="connsiteX2" fmla="*/ 312 w 7619"/>
                              <a:gd name="connsiteY2" fmla="*/ 3768 h 9143"/>
                              <a:gd name="connsiteX3" fmla="*/ 1836 w 7619"/>
                              <a:gd name="connsiteY3" fmla="*/ 5292 h 9143"/>
                              <a:gd name="connsiteX4" fmla="*/ 4884 w 7619"/>
                              <a:gd name="connsiteY4" fmla="*/ 6816 h 9143"/>
                              <a:gd name="connsiteX5" fmla="*/ 6408 w 7619"/>
                              <a:gd name="connsiteY5" fmla="*/ 6816 h 9143"/>
                              <a:gd name="connsiteX6" fmla="*/ 6408 w 7619"/>
                              <a:gd name="connsiteY6" fmla="*/ 6816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19" h="9143">
                                <a:moveTo>
                                  <a:pt x="-1212" y="-2328"/>
                                </a:moveTo>
                                <a:lnTo>
                                  <a:pt x="312" y="720"/>
                                </a:lnTo>
                                <a:lnTo>
                                  <a:pt x="312" y="3768"/>
                                </a:lnTo>
                                <a:lnTo>
                                  <a:pt x="1836" y="5292"/>
                                </a:lnTo>
                                <a:lnTo>
                                  <a:pt x="4884" y="6816"/>
                                </a:lnTo>
                                <a:lnTo>
                                  <a:pt x="6408" y="6816"/>
                                </a:lnTo>
                                <a:lnTo>
                                  <a:pt x="6408" y="681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2" name="Prostoročno: oblika 5362"/>
                        <wps:cNvSpPr/>
                        <wps:spPr>
                          <a:xfrm flipH="1">
                            <a:off x="694275" y="202929"/>
                            <a:ext cx="3360" cy="5042"/>
                          </a:xfrm>
                          <a:custGeom>
                            <a:avLst/>
                            <a:gdLst>
                              <a:gd name="connsiteX0" fmla="*/ -1041 w 6095"/>
                              <a:gd name="connsiteY0" fmla="*/ 6816 h 9143"/>
                              <a:gd name="connsiteX1" fmla="*/ -1041 w 6095"/>
                              <a:gd name="connsiteY1" fmla="*/ 6816 h 9143"/>
                              <a:gd name="connsiteX2" fmla="*/ 483 w 6095"/>
                              <a:gd name="connsiteY2" fmla="*/ 6816 h 9143"/>
                              <a:gd name="connsiteX3" fmla="*/ 2007 w 6095"/>
                              <a:gd name="connsiteY3" fmla="*/ 5292 h 9143"/>
                              <a:gd name="connsiteX4" fmla="*/ 3531 w 6095"/>
                              <a:gd name="connsiteY4" fmla="*/ 3768 h 9143"/>
                              <a:gd name="connsiteX5" fmla="*/ 5055 w 6095"/>
                              <a:gd name="connsiteY5" fmla="*/ 720 h 9143"/>
                              <a:gd name="connsiteX6" fmla="*/ 5055 w 6095"/>
                              <a:gd name="connsiteY6" fmla="*/ -2328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6095" h="9143">
                                <a:moveTo>
                                  <a:pt x="-1041" y="6816"/>
                                </a:moveTo>
                                <a:lnTo>
                                  <a:pt x="-1041" y="6816"/>
                                </a:lnTo>
                                <a:lnTo>
                                  <a:pt x="483" y="6816"/>
                                </a:lnTo>
                                <a:lnTo>
                                  <a:pt x="2007" y="5292"/>
                                </a:lnTo>
                                <a:lnTo>
                                  <a:pt x="3531" y="3768"/>
                                </a:lnTo>
                                <a:lnTo>
                                  <a:pt x="5055" y="720"/>
                                </a:lnTo>
                                <a:lnTo>
                                  <a:pt x="5055" y="-2328"/>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3" name="Prostoročno: oblika 5363"/>
                        <wps:cNvSpPr/>
                        <wps:spPr>
                          <a:xfrm flipH="1">
                            <a:off x="674952" y="202929"/>
                            <a:ext cx="19323" cy="5253"/>
                          </a:xfrm>
                          <a:custGeom>
                            <a:avLst/>
                            <a:gdLst>
                              <a:gd name="connsiteX0" fmla="*/ -1053 w 35051"/>
                              <a:gd name="connsiteY0" fmla="*/ -2326 h 9525"/>
                              <a:gd name="connsiteX1" fmla="*/ 3519 w 35051"/>
                              <a:gd name="connsiteY1" fmla="*/ -2326 h 9525"/>
                              <a:gd name="connsiteX2" fmla="*/ 8091 w 35051"/>
                              <a:gd name="connsiteY2" fmla="*/ -2326 h 9525"/>
                              <a:gd name="connsiteX3" fmla="*/ 12663 w 35051"/>
                              <a:gd name="connsiteY3" fmla="*/ -2326 h 9525"/>
                              <a:gd name="connsiteX4" fmla="*/ 15711 w 35051"/>
                              <a:gd name="connsiteY4" fmla="*/ -2326 h 9525"/>
                              <a:gd name="connsiteX5" fmla="*/ 20283 w 35051"/>
                              <a:gd name="connsiteY5" fmla="*/ -2326 h 9525"/>
                              <a:gd name="connsiteX6" fmla="*/ 24855 w 35051"/>
                              <a:gd name="connsiteY6" fmla="*/ -2326 h 9525"/>
                              <a:gd name="connsiteX7" fmla="*/ 29427 w 35051"/>
                              <a:gd name="connsiteY7" fmla="*/ -2326 h 9525"/>
                              <a:gd name="connsiteX8" fmla="*/ 33999 w 35051"/>
                              <a:gd name="connsiteY8" fmla="*/ -2326 h 95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35051" h="9525">
                                <a:moveTo>
                                  <a:pt x="-1053" y="-2326"/>
                                </a:moveTo>
                                <a:lnTo>
                                  <a:pt x="3519" y="-2326"/>
                                </a:lnTo>
                                <a:lnTo>
                                  <a:pt x="8091" y="-2326"/>
                                </a:lnTo>
                                <a:lnTo>
                                  <a:pt x="12663" y="-2326"/>
                                </a:lnTo>
                                <a:lnTo>
                                  <a:pt x="15711" y="-2326"/>
                                </a:lnTo>
                                <a:lnTo>
                                  <a:pt x="20283" y="-2326"/>
                                </a:lnTo>
                                <a:lnTo>
                                  <a:pt x="24855" y="-2326"/>
                                </a:lnTo>
                                <a:lnTo>
                                  <a:pt x="29427" y="-2326"/>
                                </a:lnTo>
                                <a:lnTo>
                                  <a:pt x="33999" y="-232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4" name="Prostoročno: oblika 5364"/>
                        <wps:cNvSpPr/>
                        <wps:spPr>
                          <a:xfrm flipH="1">
                            <a:off x="521831" y="113846"/>
                            <a:ext cx="5251" cy="89082"/>
                          </a:xfrm>
                          <a:custGeom>
                            <a:avLst/>
                            <a:gdLst>
                              <a:gd name="connsiteX0" fmla="*/ -1210 w 9525"/>
                              <a:gd name="connsiteY0" fmla="*/ -2281 h 161543"/>
                              <a:gd name="connsiteX1" fmla="*/ -1210 w 9525"/>
                              <a:gd name="connsiteY1" fmla="*/ 159263 h 161543"/>
                            </a:gdLst>
                            <a:ahLst/>
                            <a:cxnLst>
                              <a:cxn ang="0">
                                <a:pos x="connsiteX0" y="connsiteY0"/>
                              </a:cxn>
                              <a:cxn ang="0">
                                <a:pos x="connsiteX1" y="connsiteY1"/>
                              </a:cxn>
                            </a:cxnLst>
                            <a:rect l="l" t="t" r="r" b="b"/>
                            <a:pathLst>
                              <a:path w="9525" h="161543">
                                <a:moveTo>
                                  <a:pt x="-1210" y="-2281"/>
                                </a:moveTo>
                                <a:lnTo>
                                  <a:pt x="-1210" y="15926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5" name="Prostoročno: oblika 5365"/>
                        <wps:cNvSpPr/>
                        <wps:spPr>
                          <a:xfrm flipH="1">
                            <a:off x="689024" y="113846"/>
                            <a:ext cx="5251" cy="89082"/>
                          </a:xfrm>
                          <a:custGeom>
                            <a:avLst/>
                            <a:gdLst>
                              <a:gd name="connsiteX0" fmla="*/ -1043 w 9525"/>
                              <a:gd name="connsiteY0" fmla="*/ 159263 h 161543"/>
                              <a:gd name="connsiteX1" fmla="*/ -1043 w 9525"/>
                              <a:gd name="connsiteY1" fmla="*/ -2281 h 161543"/>
                            </a:gdLst>
                            <a:ahLst/>
                            <a:cxnLst>
                              <a:cxn ang="0">
                                <a:pos x="connsiteX0" y="connsiteY0"/>
                              </a:cxn>
                              <a:cxn ang="0">
                                <a:pos x="connsiteX1" y="connsiteY1"/>
                              </a:cxn>
                            </a:cxnLst>
                            <a:rect l="l" t="t" r="r" b="b"/>
                            <a:pathLst>
                              <a:path w="9525" h="161543">
                                <a:moveTo>
                                  <a:pt x="-1043" y="159263"/>
                                </a:moveTo>
                                <a:lnTo>
                                  <a:pt x="-1043" y="-228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6" name="Prostoročno: oblika 5366"/>
                        <wps:cNvSpPr/>
                        <wps:spPr>
                          <a:xfrm flipH="1">
                            <a:off x="758968" y="202929"/>
                            <a:ext cx="5040" cy="5042"/>
                          </a:xfrm>
                          <a:custGeom>
                            <a:avLst/>
                            <a:gdLst>
                              <a:gd name="connsiteX0" fmla="*/ -976 w 9143"/>
                              <a:gd name="connsiteY0" fmla="*/ 6816 h 9143"/>
                              <a:gd name="connsiteX1" fmla="*/ -976 w 9143"/>
                              <a:gd name="connsiteY1" fmla="*/ 6816 h 9143"/>
                              <a:gd name="connsiteX2" fmla="*/ 2072 w 9143"/>
                              <a:gd name="connsiteY2" fmla="*/ 6816 h 9143"/>
                              <a:gd name="connsiteX3" fmla="*/ 5120 w 9143"/>
                              <a:gd name="connsiteY3" fmla="*/ 5292 h 9143"/>
                              <a:gd name="connsiteX4" fmla="*/ 6644 w 9143"/>
                              <a:gd name="connsiteY4" fmla="*/ 3768 h 9143"/>
                              <a:gd name="connsiteX5" fmla="*/ 8168 w 9143"/>
                              <a:gd name="connsiteY5" fmla="*/ 720 h 9143"/>
                              <a:gd name="connsiteX6" fmla="*/ 8168 w 9143"/>
                              <a:gd name="connsiteY6" fmla="*/ -2328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9143" h="9143">
                                <a:moveTo>
                                  <a:pt x="-976" y="6816"/>
                                </a:moveTo>
                                <a:lnTo>
                                  <a:pt x="-976" y="6816"/>
                                </a:lnTo>
                                <a:lnTo>
                                  <a:pt x="2072" y="6816"/>
                                </a:lnTo>
                                <a:lnTo>
                                  <a:pt x="5120" y="5292"/>
                                </a:lnTo>
                                <a:lnTo>
                                  <a:pt x="6644" y="3768"/>
                                </a:lnTo>
                                <a:lnTo>
                                  <a:pt x="8168" y="720"/>
                                </a:lnTo>
                                <a:lnTo>
                                  <a:pt x="8168" y="-2328"/>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7" name="Prostoročno: oblika 5367"/>
                        <wps:cNvSpPr/>
                        <wps:spPr>
                          <a:xfrm flipH="1">
                            <a:off x="694275" y="202929"/>
                            <a:ext cx="64692" cy="5253"/>
                          </a:xfrm>
                          <a:custGeom>
                            <a:avLst/>
                            <a:gdLst>
                              <a:gd name="connsiteX0" fmla="*/ -1011 w 117347"/>
                              <a:gd name="connsiteY0" fmla="*/ -2326 h 9525"/>
                              <a:gd name="connsiteX1" fmla="*/ 116337 w 117347"/>
                              <a:gd name="connsiteY1" fmla="*/ -2326 h 9525"/>
                            </a:gdLst>
                            <a:ahLst/>
                            <a:cxnLst>
                              <a:cxn ang="0">
                                <a:pos x="connsiteX0" y="connsiteY0"/>
                              </a:cxn>
                              <a:cxn ang="0">
                                <a:pos x="connsiteX1" y="connsiteY1"/>
                              </a:cxn>
                            </a:cxnLst>
                            <a:rect l="l" t="t" r="r" b="b"/>
                            <a:pathLst>
                              <a:path w="117347" h="9525">
                                <a:moveTo>
                                  <a:pt x="-1011" y="-2326"/>
                                </a:moveTo>
                                <a:lnTo>
                                  <a:pt x="116337" y="-232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8" name="Prostoročno: oblika 5368"/>
                        <wps:cNvSpPr/>
                        <wps:spPr>
                          <a:xfrm flipH="1">
                            <a:off x="461550" y="202929"/>
                            <a:ext cx="65532" cy="5253"/>
                          </a:xfrm>
                          <a:custGeom>
                            <a:avLst/>
                            <a:gdLst>
                              <a:gd name="connsiteX0" fmla="*/ -1243 w 118871"/>
                              <a:gd name="connsiteY0" fmla="*/ -2326 h 9525"/>
                              <a:gd name="connsiteX1" fmla="*/ 117629 w 118871"/>
                              <a:gd name="connsiteY1" fmla="*/ -2326 h 9525"/>
                            </a:gdLst>
                            <a:ahLst/>
                            <a:cxnLst>
                              <a:cxn ang="0">
                                <a:pos x="connsiteX0" y="connsiteY0"/>
                              </a:cxn>
                              <a:cxn ang="0">
                                <a:pos x="connsiteX1" y="connsiteY1"/>
                              </a:cxn>
                            </a:cxnLst>
                            <a:rect l="l" t="t" r="r" b="b"/>
                            <a:pathLst>
                              <a:path w="118871" h="9525">
                                <a:moveTo>
                                  <a:pt x="-1243" y="-2326"/>
                                </a:moveTo>
                                <a:lnTo>
                                  <a:pt x="117629" y="-232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69" name="Prostoročno: oblika 5369"/>
                        <wps:cNvSpPr/>
                        <wps:spPr>
                          <a:xfrm flipH="1">
                            <a:off x="457349" y="202929"/>
                            <a:ext cx="4200" cy="5042"/>
                          </a:xfrm>
                          <a:custGeom>
                            <a:avLst/>
                            <a:gdLst>
                              <a:gd name="connsiteX0" fmla="*/ -1278 w 7619"/>
                              <a:gd name="connsiteY0" fmla="*/ -2328 h 9143"/>
                              <a:gd name="connsiteX1" fmla="*/ -1278 w 7619"/>
                              <a:gd name="connsiteY1" fmla="*/ 720 h 9143"/>
                              <a:gd name="connsiteX2" fmla="*/ 246 w 7619"/>
                              <a:gd name="connsiteY2" fmla="*/ 3768 h 9143"/>
                              <a:gd name="connsiteX3" fmla="*/ 1770 w 7619"/>
                              <a:gd name="connsiteY3" fmla="*/ 5292 h 9143"/>
                              <a:gd name="connsiteX4" fmla="*/ 4818 w 7619"/>
                              <a:gd name="connsiteY4" fmla="*/ 6816 h 9143"/>
                              <a:gd name="connsiteX5" fmla="*/ 6342 w 7619"/>
                              <a:gd name="connsiteY5" fmla="*/ 6816 h 9143"/>
                              <a:gd name="connsiteX6" fmla="*/ 6342 w 7619"/>
                              <a:gd name="connsiteY6" fmla="*/ 6816 h 91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19" h="9143">
                                <a:moveTo>
                                  <a:pt x="-1278" y="-2328"/>
                                </a:moveTo>
                                <a:lnTo>
                                  <a:pt x="-1278" y="720"/>
                                </a:lnTo>
                                <a:lnTo>
                                  <a:pt x="246" y="3768"/>
                                </a:lnTo>
                                <a:lnTo>
                                  <a:pt x="1770" y="5292"/>
                                </a:lnTo>
                                <a:lnTo>
                                  <a:pt x="4818" y="6816"/>
                                </a:lnTo>
                                <a:lnTo>
                                  <a:pt x="6342" y="6816"/>
                                </a:lnTo>
                                <a:lnTo>
                                  <a:pt x="6342" y="6816"/>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0" name="Prostoročno: oblika 5370"/>
                        <wps:cNvSpPr/>
                        <wps:spPr>
                          <a:xfrm flipH="1">
                            <a:off x="461550" y="98719"/>
                            <a:ext cx="32766" cy="15127"/>
                          </a:xfrm>
                          <a:custGeom>
                            <a:avLst/>
                            <a:gdLst>
                              <a:gd name="connsiteX0" fmla="*/ 58177 w 59435"/>
                              <a:gd name="connsiteY0" fmla="*/ 25203 h 27431"/>
                              <a:gd name="connsiteX1" fmla="*/ 45985 w 59435"/>
                              <a:gd name="connsiteY1" fmla="*/ 16059 h 27431"/>
                              <a:gd name="connsiteX2" fmla="*/ 23125 w 59435"/>
                              <a:gd name="connsiteY2" fmla="*/ 2343 h 27431"/>
                              <a:gd name="connsiteX3" fmla="*/ 265 w 59435"/>
                              <a:gd name="connsiteY3" fmla="*/ -2229 h 27431"/>
                              <a:gd name="connsiteX4" fmla="*/ -1259 w 59435"/>
                              <a:gd name="connsiteY4" fmla="*/ -2229 h 2743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9435" h="27431">
                                <a:moveTo>
                                  <a:pt x="58177" y="25203"/>
                                </a:moveTo>
                                <a:lnTo>
                                  <a:pt x="45985" y="16059"/>
                                </a:lnTo>
                                <a:lnTo>
                                  <a:pt x="23125" y="2343"/>
                                </a:lnTo>
                                <a:lnTo>
                                  <a:pt x="265" y="-2229"/>
                                </a:lnTo>
                                <a:lnTo>
                                  <a:pt x="-1259" y="-222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1" name="Prostoročno: oblika 5371"/>
                        <wps:cNvSpPr/>
                        <wps:spPr>
                          <a:xfrm flipH="1">
                            <a:off x="456299" y="113846"/>
                            <a:ext cx="5251" cy="89082"/>
                          </a:xfrm>
                          <a:custGeom>
                            <a:avLst/>
                            <a:gdLst>
                              <a:gd name="connsiteX0" fmla="*/ -1276 w 9525"/>
                              <a:gd name="connsiteY0" fmla="*/ 159263 h 161543"/>
                              <a:gd name="connsiteX1" fmla="*/ -1276 w 9525"/>
                              <a:gd name="connsiteY1" fmla="*/ -2281 h 161543"/>
                            </a:gdLst>
                            <a:ahLst/>
                            <a:cxnLst>
                              <a:cxn ang="0">
                                <a:pos x="connsiteX0" y="connsiteY0"/>
                              </a:cxn>
                              <a:cxn ang="0">
                                <a:pos x="connsiteX1" y="connsiteY1"/>
                              </a:cxn>
                            </a:cxnLst>
                            <a:rect l="l" t="t" r="r" b="b"/>
                            <a:pathLst>
                              <a:path w="9525" h="161543">
                                <a:moveTo>
                                  <a:pt x="-1276" y="159263"/>
                                </a:moveTo>
                                <a:lnTo>
                                  <a:pt x="-1276" y="-2281"/>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2" name="Prostoročno: oblika 5372"/>
                        <wps:cNvSpPr/>
                        <wps:spPr>
                          <a:xfrm flipH="1">
                            <a:off x="726201" y="98719"/>
                            <a:ext cx="32766" cy="15127"/>
                          </a:xfrm>
                          <a:custGeom>
                            <a:avLst/>
                            <a:gdLst>
                              <a:gd name="connsiteX0" fmla="*/ 58441 w 59435"/>
                              <a:gd name="connsiteY0" fmla="*/ -2229 h 27431"/>
                              <a:gd name="connsiteX1" fmla="*/ 35581 w 59435"/>
                              <a:gd name="connsiteY1" fmla="*/ 2343 h 27431"/>
                              <a:gd name="connsiteX2" fmla="*/ 12721 w 59435"/>
                              <a:gd name="connsiteY2" fmla="*/ 14535 h 27431"/>
                              <a:gd name="connsiteX3" fmla="*/ -995 w 59435"/>
                              <a:gd name="connsiteY3" fmla="*/ 25203 h 27431"/>
                            </a:gdLst>
                            <a:ahLst/>
                            <a:cxnLst>
                              <a:cxn ang="0">
                                <a:pos x="connsiteX0" y="connsiteY0"/>
                              </a:cxn>
                              <a:cxn ang="0">
                                <a:pos x="connsiteX1" y="connsiteY1"/>
                              </a:cxn>
                              <a:cxn ang="0">
                                <a:pos x="connsiteX2" y="connsiteY2"/>
                              </a:cxn>
                              <a:cxn ang="0">
                                <a:pos x="connsiteX3" y="connsiteY3"/>
                              </a:cxn>
                            </a:cxnLst>
                            <a:rect l="l" t="t" r="r" b="b"/>
                            <a:pathLst>
                              <a:path w="59435" h="27431">
                                <a:moveTo>
                                  <a:pt x="58441" y="-2229"/>
                                </a:moveTo>
                                <a:lnTo>
                                  <a:pt x="35581" y="2343"/>
                                </a:lnTo>
                                <a:lnTo>
                                  <a:pt x="12721" y="14535"/>
                                </a:lnTo>
                                <a:lnTo>
                                  <a:pt x="-995" y="2520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3" name="Prostoročno: oblika 5373"/>
                        <wps:cNvSpPr/>
                        <wps:spPr>
                          <a:xfrm flipH="1">
                            <a:off x="753716" y="113846"/>
                            <a:ext cx="5251" cy="89082"/>
                          </a:xfrm>
                          <a:custGeom>
                            <a:avLst/>
                            <a:gdLst>
                              <a:gd name="connsiteX0" fmla="*/ -978 w 9525"/>
                              <a:gd name="connsiteY0" fmla="*/ -2281 h 161543"/>
                              <a:gd name="connsiteX1" fmla="*/ -978 w 9525"/>
                              <a:gd name="connsiteY1" fmla="*/ 159263 h 161543"/>
                            </a:gdLst>
                            <a:ahLst/>
                            <a:cxnLst>
                              <a:cxn ang="0">
                                <a:pos x="connsiteX0" y="connsiteY0"/>
                              </a:cxn>
                              <a:cxn ang="0">
                                <a:pos x="connsiteX1" y="connsiteY1"/>
                              </a:cxn>
                            </a:cxnLst>
                            <a:rect l="l" t="t" r="r" b="b"/>
                            <a:pathLst>
                              <a:path w="9525" h="161543">
                                <a:moveTo>
                                  <a:pt x="-978" y="-2281"/>
                                </a:moveTo>
                                <a:lnTo>
                                  <a:pt x="-978" y="15926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4" name="Prostoročno: oblika 5374"/>
                        <wps:cNvSpPr/>
                        <wps:spPr>
                          <a:xfrm flipH="1">
                            <a:off x="476673" y="98719"/>
                            <a:ext cx="17643" cy="5253"/>
                          </a:xfrm>
                          <a:custGeom>
                            <a:avLst/>
                            <a:gdLst>
                              <a:gd name="connsiteX0" fmla="*/ 30752 w 32003"/>
                              <a:gd name="connsiteY0" fmla="*/ -2222 h 9525"/>
                              <a:gd name="connsiteX1" fmla="*/ 29228 w 32003"/>
                              <a:gd name="connsiteY1" fmla="*/ -2222 h 9525"/>
                              <a:gd name="connsiteX2" fmla="*/ 23132 w 32003"/>
                              <a:gd name="connsiteY2" fmla="*/ -2222 h 9525"/>
                              <a:gd name="connsiteX3" fmla="*/ 12464 w 32003"/>
                              <a:gd name="connsiteY3" fmla="*/ -2222 h 9525"/>
                              <a:gd name="connsiteX4" fmla="*/ -1252 w 32003"/>
                              <a:gd name="connsiteY4" fmla="*/ -2222 h 9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2003" h="9525">
                                <a:moveTo>
                                  <a:pt x="30752" y="-2222"/>
                                </a:moveTo>
                                <a:lnTo>
                                  <a:pt x="29228" y="-2222"/>
                                </a:lnTo>
                                <a:lnTo>
                                  <a:pt x="23132" y="-2222"/>
                                </a:lnTo>
                                <a:lnTo>
                                  <a:pt x="12464" y="-2222"/>
                                </a:lnTo>
                                <a:lnTo>
                                  <a:pt x="-1252" y="-2222"/>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5" name="Prostoročno: oblika 5375"/>
                        <wps:cNvSpPr/>
                        <wps:spPr>
                          <a:xfrm flipH="1">
                            <a:off x="726201" y="98719"/>
                            <a:ext cx="18483" cy="5253"/>
                          </a:xfrm>
                          <a:custGeom>
                            <a:avLst/>
                            <a:gdLst>
                              <a:gd name="connsiteX0" fmla="*/ 32526 w 33527"/>
                              <a:gd name="connsiteY0" fmla="*/ -2222 h 9525"/>
                              <a:gd name="connsiteX1" fmla="*/ 18810 w 33527"/>
                              <a:gd name="connsiteY1" fmla="*/ -2222 h 9525"/>
                              <a:gd name="connsiteX2" fmla="*/ 8142 w 33527"/>
                              <a:gd name="connsiteY2" fmla="*/ -2222 h 9525"/>
                              <a:gd name="connsiteX3" fmla="*/ 2046 w 33527"/>
                              <a:gd name="connsiteY3" fmla="*/ -2222 h 9525"/>
                              <a:gd name="connsiteX4" fmla="*/ -1002 w 33527"/>
                              <a:gd name="connsiteY4" fmla="*/ -2222 h 952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3527" h="9525">
                                <a:moveTo>
                                  <a:pt x="32526" y="-2222"/>
                                </a:moveTo>
                                <a:lnTo>
                                  <a:pt x="18810" y="-2222"/>
                                </a:lnTo>
                                <a:lnTo>
                                  <a:pt x="8142" y="-2222"/>
                                </a:lnTo>
                                <a:lnTo>
                                  <a:pt x="2046" y="-2222"/>
                                </a:lnTo>
                                <a:lnTo>
                                  <a:pt x="-1002" y="-2222"/>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6" name="Prostoročno: oblika 5376"/>
                        <wps:cNvSpPr/>
                        <wps:spPr>
                          <a:xfrm flipH="1">
                            <a:off x="821422" y="518160"/>
                            <a:ext cx="72000" cy="72000"/>
                          </a:xfrm>
                          <a:custGeom>
                            <a:avLst/>
                            <a:gdLst>
                              <a:gd name="connsiteX0" fmla="*/ 70729 w 71627"/>
                              <a:gd name="connsiteY0" fmla="*/ 68940 h 71627"/>
                              <a:gd name="connsiteX1" fmla="*/ 70729 w 71627"/>
                              <a:gd name="connsiteY1" fmla="*/ -2688 h 71627"/>
                              <a:gd name="connsiteX2" fmla="*/ 29581 w 71627"/>
                              <a:gd name="connsiteY2" fmla="*/ 36936 h 71627"/>
                              <a:gd name="connsiteX3" fmla="*/ -899 w 71627"/>
                              <a:gd name="connsiteY3" fmla="*/ 68940 h 71627"/>
                            </a:gdLst>
                            <a:ahLst/>
                            <a:cxnLst>
                              <a:cxn ang="0">
                                <a:pos x="connsiteX0" y="connsiteY0"/>
                              </a:cxn>
                              <a:cxn ang="0">
                                <a:pos x="connsiteX1" y="connsiteY1"/>
                              </a:cxn>
                              <a:cxn ang="0">
                                <a:pos x="connsiteX2" y="connsiteY2"/>
                              </a:cxn>
                              <a:cxn ang="0">
                                <a:pos x="connsiteX3" y="connsiteY3"/>
                              </a:cxn>
                            </a:cxnLst>
                            <a:rect l="l" t="t" r="r" b="b"/>
                            <a:pathLst>
                              <a:path w="71627" h="71627">
                                <a:moveTo>
                                  <a:pt x="70729" y="68940"/>
                                </a:moveTo>
                                <a:lnTo>
                                  <a:pt x="70729" y="-2688"/>
                                </a:lnTo>
                                <a:lnTo>
                                  <a:pt x="29581" y="36936"/>
                                </a:lnTo>
                                <a:lnTo>
                                  <a:pt x="-899" y="68940"/>
                                </a:lnTo>
                                <a:close/>
                              </a:path>
                            </a:pathLst>
                          </a:custGeom>
                          <a:solidFill>
                            <a:srgbClr val="00639E"/>
                          </a:solid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7" name="Prostoročno: oblika 5377"/>
                        <wps:cNvSpPr/>
                        <wps:spPr>
                          <a:xfrm flipH="1">
                            <a:off x="325768" y="513807"/>
                            <a:ext cx="73360" cy="73386"/>
                          </a:xfrm>
                          <a:custGeom>
                            <a:avLst/>
                            <a:gdLst>
                              <a:gd name="connsiteX0" fmla="*/ -1355 w 71627"/>
                              <a:gd name="connsiteY0" fmla="*/ 68940 h 71627"/>
                              <a:gd name="connsiteX1" fmla="*/ 70273 w 71627"/>
                              <a:gd name="connsiteY1" fmla="*/ 68940 h 71627"/>
                              <a:gd name="connsiteX2" fmla="*/ 30649 w 71627"/>
                              <a:gd name="connsiteY2" fmla="*/ 27792 h 71627"/>
                              <a:gd name="connsiteX3" fmla="*/ -1355 w 71627"/>
                              <a:gd name="connsiteY3" fmla="*/ -2688 h 71627"/>
                            </a:gdLst>
                            <a:ahLst/>
                            <a:cxnLst>
                              <a:cxn ang="0">
                                <a:pos x="connsiteX0" y="connsiteY0"/>
                              </a:cxn>
                              <a:cxn ang="0">
                                <a:pos x="connsiteX1" y="connsiteY1"/>
                              </a:cxn>
                              <a:cxn ang="0">
                                <a:pos x="connsiteX2" y="connsiteY2"/>
                              </a:cxn>
                              <a:cxn ang="0">
                                <a:pos x="connsiteX3" y="connsiteY3"/>
                              </a:cxn>
                            </a:cxnLst>
                            <a:rect l="l" t="t" r="r" b="b"/>
                            <a:pathLst>
                              <a:path w="71627" h="71627">
                                <a:moveTo>
                                  <a:pt x="-1355" y="68940"/>
                                </a:moveTo>
                                <a:lnTo>
                                  <a:pt x="70273" y="68940"/>
                                </a:lnTo>
                                <a:lnTo>
                                  <a:pt x="30649" y="27792"/>
                                </a:lnTo>
                                <a:lnTo>
                                  <a:pt x="-1355" y="-2688"/>
                                </a:lnTo>
                                <a:close/>
                              </a:path>
                            </a:pathLst>
                          </a:custGeom>
                          <a:solidFill>
                            <a:srgbClr val="00639E"/>
                          </a:solidFill>
                          <a:ln w="9525" cap="rnd">
                            <a:solidFill>
                              <a:srgbClr val="00639E"/>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8" name="Prostoročno: oblika 5378"/>
                        <wps:cNvSpPr/>
                        <wps:spPr>
                          <a:xfrm flipH="1">
                            <a:off x="439495" y="287810"/>
                            <a:ext cx="5251" cy="198335"/>
                          </a:xfrm>
                          <a:custGeom>
                            <a:avLst/>
                            <a:gdLst>
                              <a:gd name="connsiteX0" fmla="*/ -1293 w 9525"/>
                              <a:gd name="connsiteY0" fmla="*/ -2510 h 359663"/>
                              <a:gd name="connsiteX1" fmla="*/ -1293 w 9525"/>
                              <a:gd name="connsiteY1" fmla="*/ 357154 h 359663"/>
                            </a:gdLst>
                            <a:ahLst/>
                            <a:cxnLst>
                              <a:cxn ang="0">
                                <a:pos x="connsiteX0" y="connsiteY0"/>
                              </a:cxn>
                              <a:cxn ang="0">
                                <a:pos x="connsiteX1" y="connsiteY1"/>
                              </a:cxn>
                            </a:cxnLst>
                            <a:rect l="l" t="t" r="r" b="b"/>
                            <a:pathLst>
                              <a:path w="9525" h="359663">
                                <a:moveTo>
                                  <a:pt x="-1293" y="-2510"/>
                                </a:moveTo>
                                <a:lnTo>
                                  <a:pt x="-1293" y="357154"/>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79" name="Prostoročno: oblika 5379"/>
                        <wps:cNvSpPr/>
                        <wps:spPr>
                          <a:xfrm flipH="1">
                            <a:off x="454618" y="287923"/>
                            <a:ext cx="5251" cy="138667"/>
                          </a:xfrm>
                          <a:custGeom>
                            <a:avLst/>
                            <a:gdLst>
                              <a:gd name="connsiteX0" fmla="*/ -1277 w 9525"/>
                              <a:gd name="connsiteY0" fmla="*/ 248987 h 251460"/>
                              <a:gd name="connsiteX1" fmla="*/ -1277 w 9525"/>
                              <a:gd name="connsiteY1" fmla="*/ -2473 h 251460"/>
                            </a:gdLst>
                            <a:ahLst/>
                            <a:cxnLst>
                              <a:cxn ang="0">
                                <a:pos x="connsiteX0" y="connsiteY0"/>
                              </a:cxn>
                              <a:cxn ang="0">
                                <a:pos x="connsiteX1" y="connsiteY1"/>
                              </a:cxn>
                            </a:cxnLst>
                            <a:rect l="l" t="t" r="r" b="b"/>
                            <a:pathLst>
                              <a:path w="9525" h="251460">
                                <a:moveTo>
                                  <a:pt x="-1277" y="248987"/>
                                </a:moveTo>
                                <a:lnTo>
                                  <a:pt x="-1277" y="-247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80" name="Prostoročno: oblika 5380"/>
                        <wps:cNvSpPr/>
                        <wps:spPr>
                          <a:xfrm flipH="1">
                            <a:off x="770519" y="287810"/>
                            <a:ext cx="5251" cy="198335"/>
                          </a:xfrm>
                          <a:custGeom>
                            <a:avLst/>
                            <a:gdLst>
                              <a:gd name="connsiteX0" fmla="*/ -962 w 9525"/>
                              <a:gd name="connsiteY0" fmla="*/ -2510 h 359663"/>
                              <a:gd name="connsiteX1" fmla="*/ -962 w 9525"/>
                              <a:gd name="connsiteY1" fmla="*/ 357154 h 359663"/>
                            </a:gdLst>
                            <a:ahLst/>
                            <a:cxnLst>
                              <a:cxn ang="0">
                                <a:pos x="connsiteX0" y="connsiteY0"/>
                              </a:cxn>
                              <a:cxn ang="0">
                                <a:pos x="connsiteX1" y="connsiteY1"/>
                              </a:cxn>
                            </a:cxnLst>
                            <a:rect l="l" t="t" r="r" b="b"/>
                            <a:pathLst>
                              <a:path w="9525" h="359663">
                                <a:moveTo>
                                  <a:pt x="-962" y="-2510"/>
                                </a:moveTo>
                                <a:lnTo>
                                  <a:pt x="-962" y="357154"/>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81" name="Prostoročno: oblika 5381"/>
                        <wps:cNvSpPr/>
                        <wps:spPr>
                          <a:xfrm flipH="1">
                            <a:off x="755396" y="287923"/>
                            <a:ext cx="5251" cy="138667"/>
                          </a:xfrm>
                          <a:custGeom>
                            <a:avLst/>
                            <a:gdLst>
                              <a:gd name="connsiteX0" fmla="*/ -977 w 9525"/>
                              <a:gd name="connsiteY0" fmla="*/ 248987 h 251460"/>
                              <a:gd name="connsiteX1" fmla="*/ -977 w 9525"/>
                              <a:gd name="connsiteY1" fmla="*/ -2473 h 251460"/>
                            </a:gdLst>
                            <a:ahLst/>
                            <a:cxnLst>
                              <a:cxn ang="0">
                                <a:pos x="connsiteX0" y="connsiteY0"/>
                              </a:cxn>
                              <a:cxn ang="0">
                                <a:pos x="connsiteX1" y="connsiteY1"/>
                              </a:cxn>
                            </a:cxnLst>
                            <a:rect l="l" t="t" r="r" b="b"/>
                            <a:pathLst>
                              <a:path w="9525" h="251460">
                                <a:moveTo>
                                  <a:pt x="-977" y="248987"/>
                                </a:moveTo>
                                <a:lnTo>
                                  <a:pt x="-977" y="-2473"/>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82" name="Prostoročno: oblika 5382"/>
                        <wps:cNvSpPr/>
                        <wps:spPr>
                          <a:xfrm flipH="1">
                            <a:off x="444747" y="486145"/>
                            <a:ext cx="331023" cy="5253"/>
                          </a:xfrm>
                          <a:custGeom>
                            <a:avLst/>
                            <a:gdLst>
                              <a:gd name="connsiteX0" fmla="*/ -1127 w 600455"/>
                              <a:gd name="connsiteY0" fmla="*/ -2609 h 9525"/>
                              <a:gd name="connsiteX1" fmla="*/ 599329 w 600455"/>
                              <a:gd name="connsiteY1" fmla="*/ -2609 h 9525"/>
                            </a:gdLst>
                            <a:ahLst/>
                            <a:cxnLst>
                              <a:cxn ang="0">
                                <a:pos x="connsiteX0" y="connsiteY0"/>
                              </a:cxn>
                              <a:cxn ang="0">
                                <a:pos x="connsiteX1" y="connsiteY1"/>
                              </a:cxn>
                            </a:cxnLst>
                            <a:rect l="l" t="t" r="r" b="b"/>
                            <a:pathLst>
                              <a:path w="600455" h="9525">
                                <a:moveTo>
                                  <a:pt x="-1127" y="-2609"/>
                                </a:moveTo>
                                <a:lnTo>
                                  <a:pt x="599329" y="-2609"/>
                                </a:lnTo>
                              </a:path>
                            </a:pathLst>
                          </a:custGeom>
                          <a:noFill/>
                          <a:ln w="9525" cap="rnd">
                            <a:solidFill>
                              <a:srgbClr val="749CC9"/>
                            </a:solidFill>
                            <a:prstDash val="solid"/>
                            <a:round/>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83" name="Prostoročno: oblika 5383"/>
                        <wps:cNvSpPr/>
                        <wps:spPr>
                          <a:xfrm flipH="1">
                            <a:off x="818620" y="585313"/>
                            <a:ext cx="314220" cy="62189"/>
                          </a:xfrm>
                          <a:custGeom>
                            <a:avLst/>
                            <a:gdLst>
                              <a:gd name="connsiteX0" fmla="*/ -196 w 569975"/>
                              <a:gd name="connsiteY0" fmla="*/ 615 h 112775"/>
                              <a:gd name="connsiteX1" fmla="*/ 569780 w 569975"/>
                              <a:gd name="connsiteY1" fmla="*/ 615 h 112775"/>
                              <a:gd name="connsiteX2" fmla="*/ 569780 w 569975"/>
                              <a:gd name="connsiteY2" fmla="*/ 113391 h 112775"/>
                              <a:gd name="connsiteX3" fmla="*/ -196 w 569975"/>
                              <a:gd name="connsiteY3" fmla="*/ 113391 h 112775"/>
                            </a:gdLst>
                            <a:ahLst/>
                            <a:cxnLst>
                              <a:cxn ang="0">
                                <a:pos x="connsiteX0" y="connsiteY0"/>
                              </a:cxn>
                              <a:cxn ang="0">
                                <a:pos x="connsiteX1" y="connsiteY1"/>
                              </a:cxn>
                              <a:cxn ang="0">
                                <a:pos x="connsiteX2" y="connsiteY2"/>
                              </a:cxn>
                              <a:cxn ang="0">
                                <a:pos x="connsiteX3" y="connsiteY3"/>
                              </a:cxn>
                            </a:cxnLst>
                            <a:rect l="l" t="t" r="r" b="b"/>
                            <a:pathLst>
                              <a:path w="569975" h="112775">
                                <a:moveTo>
                                  <a:pt x="-196" y="615"/>
                                </a:moveTo>
                                <a:lnTo>
                                  <a:pt x="569780" y="615"/>
                                </a:lnTo>
                                <a:lnTo>
                                  <a:pt x="569780" y="113391"/>
                                </a:lnTo>
                                <a:lnTo>
                                  <a:pt x="-196" y="113391"/>
                                </a:lnTo>
                                <a:close/>
                              </a:path>
                            </a:pathLst>
                          </a:custGeom>
                          <a:noFill/>
                          <a:ln w="9525" cap="rnd">
                            <a:solidFill>
                              <a:srgbClr val="00639E"/>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84" name="Prostoročno: oblika 5384"/>
                        <wps:cNvSpPr/>
                        <wps:spPr>
                          <a:xfrm flipH="1">
                            <a:off x="87678" y="585313"/>
                            <a:ext cx="314220" cy="62189"/>
                          </a:xfrm>
                          <a:custGeom>
                            <a:avLst/>
                            <a:gdLst>
                              <a:gd name="connsiteX0" fmla="*/ -161 w 569975"/>
                              <a:gd name="connsiteY0" fmla="*/ 615 h 112775"/>
                              <a:gd name="connsiteX1" fmla="*/ 569815 w 569975"/>
                              <a:gd name="connsiteY1" fmla="*/ 615 h 112775"/>
                              <a:gd name="connsiteX2" fmla="*/ 569815 w 569975"/>
                              <a:gd name="connsiteY2" fmla="*/ 113391 h 112775"/>
                              <a:gd name="connsiteX3" fmla="*/ -161 w 569975"/>
                              <a:gd name="connsiteY3" fmla="*/ 113391 h 112775"/>
                            </a:gdLst>
                            <a:ahLst/>
                            <a:cxnLst>
                              <a:cxn ang="0">
                                <a:pos x="connsiteX0" y="connsiteY0"/>
                              </a:cxn>
                              <a:cxn ang="0">
                                <a:pos x="connsiteX1" y="connsiteY1"/>
                              </a:cxn>
                              <a:cxn ang="0">
                                <a:pos x="connsiteX2" y="connsiteY2"/>
                              </a:cxn>
                              <a:cxn ang="0">
                                <a:pos x="connsiteX3" y="connsiteY3"/>
                              </a:cxn>
                            </a:cxnLst>
                            <a:rect l="l" t="t" r="r" b="b"/>
                            <a:pathLst>
                              <a:path w="569975" h="112775">
                                <a:moveTo>
                                  <a:pt x="-161" y="615"/>
                                </a:moveTo>
                                <a:lnTo>
                                  <a:pt x="569815" y="615"/>
                                </a:lnTo>
                                <a:lnTo>
                                  <a:pt x="569815" y="113391"/>
                                </a:lnTo>
                                <a:lnTo>
                                  <a:pt x="-161" y="113391"/>
                                </a:lnTo>
                                <a:close/>
                              </a:path>
                            </a:pathLst>
                          </a:custGeom>
                          <a:noFill/>
                          <a:ln w="9525" cap="rnd">
                            <a:solidFill>
                              <a:srgbClr val="00639E"/>
                            </a:solidFill>
                            <a:prstDash val="solid"/>
                            <a:miter/>
                          </a:ln>
                        </wps:spPr>
                        <wps:bodyPr rot="0" spcFirstLastPara="0" vert="horz" wrap="square" lIns="91440" tIns="45720" rIns="91440" bIns="45720" numCol="1" spcCol="0" rtlCol="0" fromWordArt="0" anchor="ctr" anchorCtr="0" forceAA="0" compatLnSpc="1">
                          <a:prstTxWarp prst="textNoShape">
                            <a:avLst/>
                          </a:prstTxWarp>
                          <a:noAutofit/>
                        </wps:bodyPr>
                      </wps:wsp>
                      <wps:wsp>
                        <wps:cNvPr id="5385" name="Pravokotnik 5385"/>
                        <wps:cNvSpPr/>
                        <wps:spPr>
                          <a:xfrm>
                            <a:off x="415498" y="252983"/>
                            <a:ext cx="36000" cy="36000"/>
                          </a:xfrm>
                          <a:prstGeom prst="rect">
                            <a:avLst/>
                          </a:prstGeom>
                          <a:solidFill>
                            <a:srgbClr val="00639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86" name="Pravokotnik 5386"/>
                        <wps:cNvSpPr/>
                        <wps:spPr>
                          <a:xfrm>
                            <a:off x="771570" y="252983"/>
                            <a:ext cx="36000" cy="36000"/>
                          </a:xfrm>
                          <a:prstGeom prst="rect">
                            <a:avLst/>
                          </a:prstGeom>
                          <a:solidFill>
                            <a:srgbClr val="00639E"/>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87" name="Polje z besedilom 2"/>
                        <wps:cNvSpPr txBox="1">
                          <a:spLocks noChangeArrowheads="1"/>
                        </wps:cNvSpPr>
                        <wps:spPr bwMode="auto">
                          <a:xfrm>
                            <a:off x="11835" y="76486"/>
                            <a:ext cx="223520" cy="161290"/>
                          </a:xfrm>
                          <a:prstGeom prst="rect">
                            <a:avLst/>
                          </a:prstGeom>
                          <a:noFill/>
                          <a:ln w="9525">
                            <a:noFill/>
                            <a:miter lim="800000"/>
                            <a:headEnd/>
                            <a:tailEnd/>
                          </a:ln>
                        </wps:spPr>
                        <wps:txbx>
                          <w:txbxContent>
                            <w:p w14:paraId="3622C042" w14:textId="77777777" w:rsidR="00257ACA" w:rsidRDefault="00257ACA" w:rsidP="00257ACA">
                              <w:pPr>
                                <w:rPr>
                                  <w:szCs w:val="20"/>
                                </w:rPr>
                              </w:pPr>
                              <w:r>
                                <w:rPr>
                                  <w:szCs w:val="20"/>
                                </w:rPr>
                                <w:t>G 1"</w:t>
                              </w:r>
                            </w:p>
                          </w:txbxContent>
                        </wps:txbx>
                        <wps:bodyPr rot="0" vert="horz" wrap="square" lIns="0" tIns="0" rIns="0" bIns="0" anchor="t" anchorCtr="0">
                          <a:noAutofit/>
                        </wps:bodyPr>
                      </wps:wsp>
                      <wps:wsp>
                        <wps:cNvPr id="5388" name="Raven povezovalnik 5388"/>
                        <wps:cNvCnPr>
                          <a:stCxn id="5387" idx="3"/>
                        </wps:cNvCnPr>
                        <wps:spPr>
                          <a:xfrm>
                            <a:off x="235355" y="157131"/>
                            <a:ext cx="225218" cy="209477"/>
                          </a:xfrm>
                          <a:prstGeom prst="line">
                            <a:avLst/>
                          </a:prstGeom>
                          <a:ln w="6350">
                            <a:solidFill>
                              <a:schemeClr val="tx1"/>
                            </a:solidFill>
                            <a:headEnd type="none"/>
                            <a:tailEnd type="oval" w="sm" len="sm"/>
                          </a:ln>
                        </wps:spPr>
                        <wps:style>
                          <a:lnRef idx="1">
                            <a:schemeClr val="accent1"/>
                          </a:lnRef>
                          <a:fillRef idx="0">
                            <a:schemeClr val="accent1"/>
                          </a:fillRef>
                          <a:effectRef idx="0">
                            <a:schemeClr val="accent1"/>
                          </a:effectRef>
                          <a:fontRef idx="minor">
                            <a:schemeClr val="tx1"/>
                          </a:fontRef>
                        </wps:style>
                        <wps:bodyPr/>
                      </wps:wsp>
                      <wps:wsp>
                        <wps:cNvPr id="6" name="Raven povezovalnik 6"/>
                        <wps:cNvCnPr>
                          <a:endCxn id="5379" idx="1"/>
                        </wps:cNvCnPr>
                        <wps:spPr>
                          <a:xfrm>
                            <a:off x="401899" y="286129"/>
                            <a:ext cx="58674" cy="430"/>
                          </a:xfrm>
                          <a:prstGeom prst="line">
                            <a:avLst/>
                          </a:prstGeom>
                          <a:ln>
                            <a:solidFill>
                              <a:srgbClr val="00639E"/>
                            </a:solidFill>
                          </a:ln>
                        </wps:spPr>
                        <wps:style>
                          <a:lnRef idx="1">
                            <a:schemeClr val="accent1"/>
                          </a:lnRef>
                          <a:fillRef idx="0">
                            <a:schemeClr val="accent1"/>
                          </a:fillRef>
                          <a:effectRef idx="0">
                            <a:schemeClr val="accent1"/>
                          </a:effectRef>
                          <a:fontRef idx="minor">
                            <a:schemeClr val="tx1"/>
                          </a:fontRef>
                        </wps:style>
                        <wps:bodyPr/>
                      </wps:wsp>
                      <wps:wsp>
                        <wps:cNvPr id="7" name="Raven povezovalnik 7"/>
                        <wps:cNvCnPr/>
                        <wps:spPr>
                          <a:xfrm>
                            <a:off x="764008" y="286129"/>
                            <a:ext cx="58674" cy="0"/>
                          </a:xfrm>
                          <a:prstGeom prst="line">
                            <a:avLst/>
                          </a:prstGeom>
                          <a:ln>
                            <a:solidFill>
                              <a:srgbClr val="00639E"/>
                            </a:solidFill>
                          </a:ln>
                        </wps:spPr>
                        <wps:style>
                          <a:lnRef idx="1">
                            <a:schemeClr val="accent1"/>
                          </a:lnRef>
                          <a:fillRef idx="0">
                            <a:schemeClr val="accent1"/>
                          </a:fillRef>
                          <a:effectRef idx="0">
                            <a:schemeClr val="accent1"/>
                          </a:effectRef>
                          <a:fontRef idx="minor">
                            <a:schemeClr val="tx1"/>
                          </a:fontRef>
                        </wps:style>
                        <wps:bodyPr/>
                      </wps:wsp>
                      <wps:wsp>
                        <wps:cNvPr id="9" name="Raven povezovalnik 9"/>
                        <wps:cNvCnPr>
                          <a:stCxn id="31" idx="0"/>
                        </wps:cNvCnPr>
                        <wps:spPr>
                          <a:xfrm flipH="1" flipV="1">
                            <a:off x="759631" y="288102"/>
                            <a:ext cx="5174" cy="1579037"/>
                          </a:xfrm>
                          <a:prstGeom prst="line">
                            <a:avLst/>
                          </a:prstGeom>
                          <a:ln>
                            <a:solidFill>
                              <a:srgbClr val="00639E"/>
                            </a:solidFill>
                          </a:ln>
                        </wps:spPr>
                        <wps:style>
                          <a:lnRef idx="1">
                            <a:schemeClr val="accent1"/>
                          </a:lnRef>
                          <a:fillRef idx="0">
                            <a:schemeClr val="accent1"/>
                          </a:fillRef>
                          <a:effectRef idx="0">
                            <a:schemeClr val="accent1"/>
                          </a:effectRef>
                          <a:fontRef idx="minor">
                            <a:schemeClr val="tx1"/>
                          </a:fontRef>
                        </wps:style>
                        <wps:bodyPr/>
                      </wps:wsp>
                      <wps:wsp>
                        <wps:cNvPr id="11" name="Raven povezovalnik 11"/>
                        <wps:cNvCnPr/>
                        <wps:spPr>
                          <a:xfrm flipV="1">
                            <a:off x="459508" y="288108"/>
                            <a:ext cx="0" cy="1587936"/>
                          </a:xfrm>
                          <a:prstGeom prst="line">
                            <a:avLst/>
                          </a:prstGeom>
                          <a:ln>
                            <a:solidFill>
                              <a:srgbClr val="00639E"/>
                            </a:solidFill>
                          </a:ln>
                        </wps:spPr>
                        <wps:style>
                          <a:lnRef idx="1">
                            <a:schemeClr val="accent1"/>
                          </a:lnRef>
                          <a:fillRef idx="0">
                            <a:schemeClr val="accent1"/>
                          </a:fillRef>
                          <a:effectRef idx="0">
                            <a:schemeClr val="accent1"/>
                          </a:effectRef>
                          <a:fontRef idx="minor">
                            <a:schemeClr val="tx1"/>
                          </a:fontRef>
                        </wps:style>
                        <wps:bodyPr/>
                      </wps:wsp>
                      <wps:wsp>
                        <wps:cNvPr id="12" name="Raven povezovalnik 12"/>
                        <wps:cNvCnPr/>
                        <wps:spPr>
                          <a:xfrm>
                            <a:off x="964174" y="286100"/>
                            <a:ext cx="307578" cy="0"/>
                          </a:xfrm>
                          <a:prstGeom prst="line">
                            <a:avLst/>
                          </a:prstGeom>
                          <a:ln w="6350">
                            <a:solidFill>
                              <a:schemeClr val="tx1"/>
                            </a:solidFill>
                            <a:headEnd type="none"/>
                            <a:tailEnd type="none" w="sm" len="sm"/>
                          </a:ln>
                        </wps:spPr>
                        <wps:style>
                          <a:lnRef idx="1">
                            <a:schemeClr val="accent1"/>
                          </a:lnRef>
                          <a:fillRef idx="0">
                            <a:schemeClr val="accent1"/>
                          </a:fillRef>
                          <a:effectRef idx="0">
                            <a:schemeClr val="accent1"/>
                          </a:effectRef>
                          <a:fontRef idx="minor">
                            <a:schemeClr val="tx1"/>
                          </a:fontRef>
                        </wps:style>
                        <wps:bodyPr/>
                      </wps:wsp>
                      <wps:wsp>
                        <wps:cNvPr id="21" name="Raven povezovalnik 21"/>
                        <wps:cNvCnPr/>
                        <wps:spPr>
                          <a:xfrm>
                            <a:off x="964174" y="1957244"/>
                            <a:ext cx="307578" cy="0"/>
                          </a:xfrm>
                          <a:prstGeom prst="line">
                            <a:avLst/>
                          </a:prstGeom>
                          <a:ln w="6350">
                            <a:solidFill>
                              <a:schemeClr val="tx1"/>
                            </a:solidFill>
                            <a:headEnd type="none"/>
                            <a:tailEnd type="none" w="sm" len="sm"/>
                          </a:ln>
                        </wps:spPr>
                        <wps:style>
                          <a:lnRef idx="1">
                            <a:schemeClr val="accent1"/>
                          </a:lnRef>
                          <a:fillRef idx="0">
                            <a:schemeClr val="accent1"/>
                          </a:fillRef>
                          <a:effectRef idx="0">
                            <a:schemeClr val="accent1"/>
                          </a:effectRef>
                          <a:fontRef idx="minor">
                            <a:schemeClr val="tx1"/>
                          </a:fontRef>
                        </wps:style>
                        <wps:bodyPr/>
                      </wps:wsp>
                      <wps:wsp>
                        <wps:cNvPr id="23" name="Raven povezovalnik 23"/>
                        <wps:cNvCnPr/>
                        <wps:spPr>
                          <a:xfrm>
                            <a:off x="1197463" y="288983"/>
                            <a:ext cx="0" cy="1668261"/>
                          </a:xfrm>
                          <a:prstGeom prst="line">
                            <a:avLst/>
                          </a:prstGeom>
                          <a:ln w="6350">
                            <a:solidFill>
                              <a:schemeClr val="tx1"/>
                            </a:solidFill>
                            <a:headEnd type="triangle" w="sm" len="lg"/>
                            <a:tailEnd type="triangle" w="sm" len="lg"/>
                          </a:ln>
                        </wps:spPr>
                        <wps:style>
                          <a:lnRef idx="1">
                            <a:schemeClr val="accent1"/>
                          </a:lnRef>
                          <a:fillRef idx="0">
                            <a:schemeClr val="accent1"/>
                          </a:fillRef>
                          <a:effectRef idx="0">
                            <a:schemeClr val="accent1"/>
                          </a:effectRef>
                          <a:fontRef idx="minor">
                            <a:schemeClr val="tx1"/>
                          </a:fontRef>
                        </wps:style>
                        <wps:bodyPr/>
                      </wps:wsp>
                      <wps:wsp>
                        <wps:cNvPr id="24" name="Polje z besedilom 2"/>
                        <wps:cNvSpPr txBox="1">
                          <a:spLocks noChangeArrowheads="1"/>
                        </wps:cNvSpPr>
                        <wps:spPr bwMode="auto">
                          <a:xfrm>
                            <a:off x="1220215" y="1017162"/>
                            <a:ext cx="482465" cy="161290"/>
                          </a:xfrm>
                          <a:prstGeom prst="rect">
                            <a:avLst/>
                          </a:prstGeom>
                          <a:noFill/>
                          <a:ln w="9525">
                            <a:noFill/>
                            <a:miter lim="800000"/>
                            <a:headEnd/>
                            <a:tailEnd/>
                          </a:ln>
                        </wps:spPr>
                        <wps:txbx>
                          <w:txbxContent>
                            <w:p w14:paraId="352F5523" w14:textId="0FD56B5E" w:rsidR="0097096A" w:rsidRDefault="0097096A" w:rsidP="00257ACA">
                              <w:pPr>
                                <w:rPr>
                                  <w:szCs w:val="20"/>
                                </w:rPr>
                              </w:pPr>
                              <w:r>
                                <w:rPr>
                                  <w:szCs w:val="20"/>
                                </w:rPr>
                                <w:t>170 mm</w:t>
                              </w:r>
                            </w:p>
                          </w:txbxContent>
                        </wps:txbx>
                        <wps:bodyPr rot="0" vert="horz" wrap="square" lIns="0" tIns="0" rIns="0" bIns="0" anchor="t" anchorCtr="0">
                          <a:noAutofit/>
                        </wps:bodyPr>
                      </wps:wsp>
                      <wps:wsp>
                        <wps:cNvPr id="31" name="Lok 31"/>
                        <wps:cNvSpPr/>
                        <wps:spPr>
                          <a:xfrm rot="8100000">
                            <a:off x="500954" y="1766900"/>
                            <a:ext cx="222331" cy="209530"/>
                          </a:xfrm>
                          <a:custGeom>
                            <a:avLst/>
                            <a:gdLst>
                              <a:gd name="connsiteX0" fmla="*/ 222331 w 444662"/>
                              <a:gd name="connsiteY0" fmla="*/ 0 h 419060"/>
                              <a:gd name="connsiteX1" fmla="*/ 444662 w 444662"/>
                              <a:gd name="connsiteY1" fmla="*/ 209530 h 419060"/>
                              <a:gd name="connsiteX2" fmla="*/ 222331 w 444662"/>
                              <a:gd name="connsiteY2" fmla="*/ 209530 h 419060"/>
                              <a:gd name="connsiteX3" fmla="*/ 222331 w 444662"/>
                              <a:gd name="connsiteY3" fmla="*/ 0 h 419060"/>
                              <a:gd name="connsiteX0" fmla="*/ 222331 w 444662"/>
                              <a:gd name="connsiteY0" fmla="*/ 0 h 419060"/>
                              <a:gd name="connsiteX1" fmla="*/ 444662 w 444662"/>
                              <a:gd name="connsiteY1" fmla="*/ 209530 h 419060"/>
                              <a:gd name="connsiteX0" fmla="*/ 0 w 222331"/>
                              <a:gd name="connsiteY0" fmla="*/ 0 h 209530"/>
                              <a:gd name="connsiteX1" fmla="*/ 222331 w 222331"/>
                              <a:gd name="connsiteY1" fmla="*/ 209530 h 209530"/>
                              <a:gd name="connsiteX2" fmla="*/ 0 w 222331"/>
                              <a:gd name="connsiteY2" fmla="*/ 0 h 209530"/>
                              <a:gd name="connsiteX0" fmla="*/ 0 w 222331"/>
                              <a:gd name="connsiteY0" fmla="*/ 0 h 209530"/>
                              <a:gd name="connsiteX1" fmla="*/ 222331 w 222331"/>
                              <a:gd name="connsiteY1" fmla="*/ 209530 h 209530"/>
                            </a:gdLst>
                            <a:ahLst/>
                            <a:cxnLst>
                              <a:cxn ang="0">
                                <a:pos x="connsiteX0" y="connsiteY0"/>
                              </a:cxn>
                              <a:cxn ang="0">
                                <a:pos x="connsiteX1" y="connsiteY1"/>
                              </a:cxn>
                            </a:cxnLst>
                            <a:rect l="l" t="t" r="r" b="b"/>
                            <a:pathLst>
                              <a:path w="222331" h="209530" stroke="0" extrusionOk="0">
                                <a:moveTo>
                                  <a:pt x="0" y="0"/>
                                </a:moveTo>
                                <a:cubicBezTo>
                                  <a:pt x="122790" y="0"/>
                                  <a:pt x="222331" y="93810"/>
                                  <a:pt x="222331" y="209530"/>
                                </a:cubicBezTo>
                                <a:lnTo>
                                  <a:pt x="0" y="0"/>
                                </a:lnTo>
                                <a:close/>
                              </a:path>
                              <a:path w="222331" h="209530" fill="none">
                                <a:moveTo>
                                  <a:pt x="0" y="0"/>
                                </a:moveTo>
                                <a:cubicBezTo>
                                  <a:pt x="122790" y="0"/>
                                  <a:pt x="222331" y="93810"/>
                                  <a:pt x="222331" y="209530"/>
                                </a:cubicBezTo>
                              </a:path>
                            </a:pathLst>
                          </a:custGeom>
                          <a:ln>
                            <a:solidFill>
                              <a:srgbClr val="00639E"/>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3" name="Lok 31"/>
                        <wps:cNvSpPr/>
                        <wps:spPr>
                          <a:xfrm rot="8100000">
                            <a:off x="480342" y="1765244"/>
                            <a:ext cx="278177" cy="253961"/>
                          </a:xfrm>
                          <a:custGeom>
                            <a:avLst/>
                            <a:gdLst>
                              <a:gd name="connsiteX0" fmla="*/ 222331 w 444662"/>
                              <a:gd name="connsiteY0" fmla="*/ 0 h 419060"/>
                              <a:gd name="connsiteX1" fmla="*/ 444662 w 444662"/>
                              <a:gd name="connsiteY1" fmla="*/ 209530 h 419060"/>
                              <a:gd name="connsiteX2" fmla="*/ 222331 w 444662"/>
                              <a:gd name="connsiteY2" fmla="*/ 209530 h 419060"/>
                              <a:gd name="connsiteX3" fmla="*/ 222331 w 444662"/>
                              <a:gd name="connsiteY3" fmla="*/ 0 h 419060"/>
                              <a:gd name="connsiteX0" fmla="*/ 222331 w 444662"/>
                              <a:gd name="connsiteY0" fmla="*/ 0 h 419060"/>
                              <a:gd name="connsiteX1" fmla="*/ 444662 w 444662"/>
                              <a:gd name="connsiteY1" fmla="*/ 209530 h 419060"/>
                              <a:gd name="connsiteX0" fmla="*/ 0 w 222331"/>
                              <a:gd name="connsiteY0" fmla="*/ 0 h 209530"/>
                              <a:gd name="connsiteX1" fmla="*/ 222331 w 222331"/>
                              <a:gd name="connsiteY1" fmla="*/ 209530 h 209530"/>
                              <a:gd name="connsiteX2" fmla="*/ 0 w 222331"/>
                              <a:gd name="connsiteY2" fmla="*/ 0 h 209530"/>
                              <a:gd name="connsiteX0" fmla="*/ 0 w 222331"/>
                              <a:gd name="connsiteY0" fmla="*/ 0 h 209530"/>
                              <a:gd name="connsiteX1" fmla="*/ 222331 w 222331"/>
                              <a:gd name="connsiteY1" fmla="*/ 209530 h 209530"/>
                              <a:gd name="connsiteX0" fmla="*/ 0 w 222331"/>
                              <a:gd name="connsiteY0" fmla="*/ 8133 h 217663"/>
                              <a:gd name="connsiteX1" fmla="*/ 222331 w 222331"/>
                              <a:gd name="connsiteY1" fmla="*/ 217663 h 217663"/>
                              <a:gd name="connsiteX2" fmla="*/ 0 w 222331"/>
                              <a:gd name="connsiteY2" fmla="*/ 8133 h 217663"/>
                              <a:gd name="connsiteX0" fmla="*/ 19555 w 222331"/>
                              <a:gd name="connsiteY0" fmla="*/ 0 h 217663"/>
                              <a:gd name="connsiteX1" fmla="*/ 222331 w 222331"/>
                              <a:gd name="connsiteY1" fmla="*/ 217663 h 217663"/>
                              <a:gd name="connsiteX0" fmla="*/ 0 w 222331"/>
                              <a:gd name="connsiteY0" fmla="*/ 8133 h 232316"/>
                              <a:gd name="connsiteX1" fmla="*/ 222331 w 222331"/>
                              <a:gd name="connsiteY1" fmla="*/ 217663 h 232316"/>
                              <a:gd name="connsiteX2" fmla="*/ 0 w 222331"/>
                              <a:gd name="connsiteY2" fmla="*/ 8133 h 232316"/>
                              <a:gd name="connsiteX0" fmla="*/ 19555 w 222331"/>
                              <a:gd name="connsiteY0" fmla="*/ 0 h 232316"/>
                              <a:gd name="connsiteX1" fmla="*/ 220970 w 222331"/>
                              <a:gd name="connsiteY1" fmla="*/ 232316 h 232316"/>
                            </a:gdLst>
                            <a:ahLst/>
                            <a:cxnLst>
                              <a:cxn ang="0">
                                <a:pos x="connsiteX0" y="connsiteY0"/>
                              </a:cxn>
                              <a:cxn ang="0">
                                <a:pos x="connsiteX1" y="connsiteY1"/>
                              </a:cxn>
                            </a:cxnLst>
                            <a:rect l="l" t="t" r="r" b="b"/>
                            <a:pathLst>
                              <a:path w="222331" h="232316" stroke="0" extrusionOk="0">
                                <a:moveTo>
                                  <a:pt x="0" y="8133"/>
                                </a:moveTo>
                                <a:cubicBezTo>
                                  <a:pt x="122790" y="8133"/>
                                  <a:pt x="222331" y="101943"/>
                                  <a:pt x="222331" y="217663"/>
                                </a:cubicBezTo>
                                <a:lnTo>
                                  <a:pt x="0" y="8133"/>
                                </a:lnTo>
                                <a:close/>
                              </a:path>
                              <a:path w="222331" h="232316" fill="none">
                                <a:moveTo>
                                  <a:pt x="19555" y="0"/>
                                </a:moveTo>
                                <a:cubicBezTo>
                                  <a:pt x="142345" y="0"/>
                                  <a:pt x="220970" y="116596"/>
                                  <a:pt x="220970" y="232316"/>
                                </a:cubicBezTo>
                              </a:path>
                            </a:pathLst>
                          </a:custGeom>
                          <a:ln>
                            <a:solidFill>
                              <a:srgbClr val="00639E"/>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 name="Raven povezovalnik 34"/>
                        <wps:cNvCnPr/>
                        <wps:spPr>
                          <a:xfrm flipV="1">
                            <a:off x="432143" y="813866"/>
                            <a:ext cx="0" cy="1089448"/>
                          </a:xfrm>
                          <a:prstGeom prst="line">
                            <a:avLst/>
                          </a:prstGeom>
                          <a:ln>
                            <a:solidFill>
                              <a:srgbClr val="00639E"/>
                            </a:solidFill>
                          </a:ln>
                        </wps:spPr>
                        <wps:style>
                          <a:lnRef idx="1">
                            <a:schemeClr val="accent1"/>
                          </a:lnRef>
                          <a:fillRef idx="0">
                            <a:schemeClr val="accent1"/>
                          </a:fillRef>
                          <a:effectRef idx="0">
                            <a:schemeClr val="accent1"/>
                          </a:effectRef>
                          <a:fontRef idx="minor">
                            <a:schemeClr val="tx1"/>
                          </a:fontRef>
                        </wps:style>
                        <wps:bodyPr/>
                      </wps:wsp>
                      <wps:wsp>
                        <wps:cNvPr id="36" name="Raven povezovalnik 36"/>
                        <wps:cNvCnPr/>
                        <wps:spPr>
                          <a:xfrm flipV="1">
                            <a:off x="788853" y="813866"/>
                            <a:ext cx="0" cy="1089448"/>
                          </a:xfrm>
                          <a:prstGeom prst="line">
                            <a:avLst/>
                          </a:prstGeom>
                          <a:ln>
                            <a:solidFill>
                              <a:srgbClr val="00639E"/>
                            </a:solidFill>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EA175BA" id="Platno 5199" o:spid="_x0000_s1027" editas="canvas" style="width:139.65pt;height:165.55pt;mso-position-horizontal-relative:char;mso-position-vertical-relative:line" coordsize="17735,210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8" type="#_x0000_t75" style="position:absolute;width:17735;height:21024;visibility:visible;mso-wrap-style:square" filled="t">
                  <v:fill o:detectmouseclick="t"/>
                  <v:path o:connecttype="none"/>
                </v:shape>
                <v:shape id="Prostoročno: oblika 5201" o:spid="_x0000_s1029" style="position:absolute;left:7982;top:2575;width:52;height:303;flip:x;visibility:visible;mso-wrap-style:square;v-text-anchor:middle" coordsize="9525,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" path="m-934,-2395r,54864e" filled="f" strokecolor="#749cc9">
                  <v:stroke endcap="round"/>
                  <v:path arrowok="t" o:connecttype="custom" o:connectlocs="-515,-1321;-515,28934" o:connectangles="0,0"/>
                </v:shape>
                <v:shape id="Prostoročno: oblika 5202" o:spid="_x0000_s1030" style="position:absolute;left:4117;top:2575;width:53;height:303;flip:x;visibility:visible;mso-wrap-style:square;v-text-anchor:middle" coordsize="9525,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" path="m-1320,52469r,-54864e" filled="f" strokecolor="#749cc9">
                  <v:stroke endcap="round"/>
                  <v:path arrowok="t" o:connecttype="custom" o:connectlocs="-728,28934;-728,-1321" o:connectangles="0,0"/>
                </v:shape>
                <v:shape id="Prostoročno: oblika 5206" o:spid="_x0000_s1031" style="position:absolute;left:8133;top:2878;width:53;height:4958;flip:x;visibility:visible;mso-wrap-style:square;v-text-anchor:middle" coordsize="9525,899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" path="m-919,-2658r,899160e" filled="f" strokecolor="#00639e">
                  <v:stroke endcap="round"/>
                  <v:path arrowok="t" o:connecttype="custom" o:connectlocs="-507,-1466;-507,494373" o:connectangles="0,0"/>
                </v:shape>
                <v:shape id="Prostoročno: oblika 5207" o:spid="_x0000_s1032" style="position:absolute;left:3966;top:2878;width:52;height:4958;flip:x;visibility:visible;mso-wrap-style:square;v-text-anchor:middle" coordsize="9525,899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" path="m-1335,896502r,-899160e" filled="f" strokecolor="#00639e">
                  <v:stroke endcap="round"/>
                  <v:path arrowok="t" o:connecttype="custom" o:connectlocs="-736,494373;-736,-1466" o:connectangles="0,0"/>
                </v:shape>
                <v:shape id="Prostoročno: oblika 5208" o:spid="_x0000_s1033" style="position:absolute;left:4170;top:2079;width:193;height:202;flip:x;visibility:visible;mso-wrap-style:square;v-text-anchor:middle" coordsize="35051,3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" path="m33741,34235l-1311,-2341e" filled="f" strokecolor="#749cc9">
                  <v:stroke endcap="round"/>
                  <v:path arrowok="t" o:connecttype="custom" o:connectlocs="18601,18879;-723,-1291" o:connectangles="0,0"/>
                </v:shape>
                <v:shape id="Prostoročno: oblika 5209" o:spid="_x0000_s1034" style="position:absolute;left:7841;top:2079;width:193;height:202;flip:x;visibility:visible;mso-wrap-style:square;v-text-anchor:middle" coordsize="35051,36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" path="m34108,-2341l-944,34235e" filled="f" strokecolor="#749cc9">
                  <v:stroke endcap="round"/>
                  <v:path arrowok="t" o:connecttype="custom" o:connectlocs="18803,-1291;-520,18879" o:connectangles="0,0"/>
                </v:shape>
                <v:shape id="Prostoročno: oblika 5210" o:spid="_x0000_s1035" style="position:absolute;left:4117;top:2281;width:53;height:294;flip:x;visibility:visible;mso-wrap-style:square;v-text-anchor:middle" coordsize="9525,53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" path="m-1320,50974r,-53340e" filled="f" strokecolor="#749cc9">
                  <v:stroke endcap="round"/>
                  <v:path arrowok="t" o:connecttype="custom" o:connectlocs="-728,28110;-728,-1305" o:connectangles="0,0"/>
                </v:shape>
                <v:shape id="Prostoročno: oblika 5211" o:spid="_x0000_s1036" style="position:absolute;left:7982;top:2281;width:52;height:294;flip:x;visibility:visible;mso-wrap-style:square;v-text-anchor:middle" coordsize="9525,533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" path="m-934,-2366r,53340e" filled="f" strokecolor="#749cc9">
                  <v:stroke endcap="round"/>
                  <v:path arrowok="t" o:connecttype="custom" o:connectlocs="-515,-1305;-515,28110" o:connectangles="0,0"/>
                </v:shape>
                <v:shape id="Prostoročno: oblika 5212" o:spid="_x0000_s1037" style="position:absolute;left:7556;top:4121;width:42;height:42;flip:x;visibility:visible;mso-wrap-style:square;v-text-anchor:middle" coordsize="7619,7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" path="m-980,-2537l6640,5083e" filled="f" strokecolor="#749cc9">
                  <v:stroke endcap="round"/>
                  <v:path arrowok="t" o:connecttype="custom" o:connectlocs="-540,-1399;3660,2803" o:connectangles="0,0"/>
                </v:shape>
                <v:shape id="Prostoročno: oblika 5213" o:spid="_x0000_s1038" style="position:absolute;left:4607;top:4121;width:42;height:42;flip:x;visibility:visible;mso-wrap-style:square;v-text-anchor:middle" coordsize="7619,7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" path="m-1275,5083l6345,-2537e" filled="f" strokecolor="#749cc9">
                  <v:stroke endcap="round"/>
                  <v:path arrowok="t" o:connecttype="custom" o:connectlocs="-703,2803;3498,-1399" o:connectangles="0,0"/>
                </v:shape>
                <v:shape id="Prostoročno: oblika 5214" o:spid="_x0000_s1039" style="position:absolute;left:7606;top:2575;width:109;height:151;flip:x;visibility:visible;mso-wrap-style:square;v-text-anchor:middle" coordsize="19811,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" path="m-971,-2388l18841,25044e" filled="f" strokecolor="#749cc9">
                  <v:stroke endcap="round"/>
                  <v:path arrowok="t" o:connecttype="custom" o:connectlocs="-535,-1317;10387,13811" o:connectangles="0,0"/>
                </v:shape>
                <v:shape id="Prostoročno: oblika 5215" o:spid="_x0000_s1040" style="position:absolute;left:4489;top:2575;width:109;height:151;flip:x;visibility:visible;mso-wrap-style:square;v-text-anchor:middle" coordsize="19811,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" path="m-1283,25044l18529,-2388e" filled="f" strokecolor="#749cc9">
                  <v:stroke endcap="round"/>
                  <v:path arrowok="t" o:connecttype="custom" o:connectlocs="-707,13811;10215,-1317" o:connectangles="0,0"/>
                </v:shape>
                <v:shape id="Prostoročno: oblika 5216" o:spid="_x0000_s1041" style="position:absolute;left:4615;top:987;width:151;height:151;flip:x;visibility:visible;mso-wrap-style:square;v-text-anchor:middle" coordsize="27431,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" path="m26164,25203l-1268,-2229e" filled="f" strokecolor="#749cc9">
                  <v:stroke endcap="round"/>
                  <v:path arrowok="t" o:connecttype="custom" o:connectlocs="14424,13898;-699,-1229" o:connectangles="0,0"/>
                </v:shape>
                <v:shape id="Prostoročno: oblika 5217" o:spid="_x0000_s1042" style="position:absolute;left:7446;top:987;width:143;height:151;flip:x;visibility:visible;mso-wrap-style:square;v-text-anchor:middle" coordsize="25907,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" path="m24922,-2229l-986,25203e" filled="f" strokecolor="#749cc9">
                  <v:stroke endcap="round"/>
                  <v:path arrowok="t" o:connecttype="custom" o:connectlocs="13739,-1229;-544,13898" o:connectangles="0,0"/>
                </v:shape>
                <v:shape id="Prostoročno: oblika 5218" o:spid="_x0000_s1043" style="position:absolute;left:7589;top:2029;width:51;height:50;flip:x;visibility:visible;mso-wrap-style:square;v-text-anchor:middle" coordsize="9143,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" path="m8168,-2328r-1524,l6644,-804r,1524l6644,2244r-1524,l5120,3768r-1524,l3596,5292r-1524,l548,5292r-1524,l-976,6816e" filled="f" strokecolor="#749cc9">
                  <v:stroke endcap="round"/>
                  <v:path arrowok="t" o:connecttype="custom" o:connectlocs="4503,-1284;3662,-1284;3662,-443;3662,397;3662,1237;2822,1237;2822,2078;1982,2078;1982,2918;1142,2918;302,2918;-538,2918;-538,3759" o:connectangles="0,0,0,0,0,0,0,0,0,0,0,0,0"/>
                </v:shape>
                <v:shape id="Prostoročno: oblika 5219" o:spid="_x0000_s1044" style="position:absolute;left:4565;top:2029;width:58;height:50;flip:x;visibility:visible;mso-wrap-style:square;v-text-anchor:middle" coordsize="10667,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" path="m9390,6816l7866,5292r-1524,l4818,5292r-1524,l3294,3768r-1524,l1770,2244r-1524,l246,720r,-1524l246,-2328r-1524,e" filled="f" strokecolor="#749cc9">
                  <v:stroke endcap="round"/>
                  <v:path arrowok="t" o:connecttype="custom" o:connectlocs="5177,3759;4337,2918;3497,2918;2656,2918;1816,2918;1816,2078;976,2078;976,1237;136,1237;136,397;136,-443;136,-1284;-705,-1284" o:connectangles="0,0,0,0,0,0,0,0,0,0,0,0,0"/>
                </v:shape>
                <v:shape id="Prostoročno: oblika 5220" o:spid="_x0000_s1045" style="position:absolute;left:4562;top:1138;width:53;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" path="m-1276,159263r,-161544e" filled="f" strokecolor="#749cc9">
                  <v:stroke endcap="round"/>
                  <v:path arrowok="t" o:connecttype="custom" o:connectlocs="-703,87825;-703,-1258" o:connectangles="0,0"/>
                </v:shape>
                <v:shape id="Prostoročno: oblika 5221" o:spid="_x0000_s1046" style="position:absolute;left:7537;top:1138;width:52;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" path="m-978,-2281r,161544e" filled="f" strokecolor="#749cc9">
                  <v:stroke endcap="round"/>
                  <v:path arrowok="t" o:connecttype="custom" o:connectlocs="-539,-1258;-539,87825" o:connectangles="0,0"/>
                </v:shape>
                <v:shape id="Prostoročno: oblika 5222" o:spid="_x0000_s1047" style="position:absolute;left:4455;top:2861;width:9;height:17;flip:x;visibility:visible;mso-wrap-style:square;v-text-anchor:middle" coordsize="1523,3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" path="m233,638l-1291,-2410e" filled="f" strokecolor="#749cc9">
                  <v:stroke endcap="round"/>
                  <v:path arrowok="t" o:connecttype="custom" o:connectlocs="129,352;-712,-1329" o:connectangles="0,0"/>
                </v:shape>
                <v:shape id="Prostoročno: oblika 5223" o:spid="_x0000_s1048" style="position:absolute;left:7982;top:2752;width:52;height:8;flip:x;visibility:visible;mso-wrap-style:square;v-text-anchor:middle" coordsize="9525,1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" path="m-934,-874r,-1524e" filled="f" strokecolor="#749cc9">
                  <v:stroke endcap="round"/>
                  <v:path arrowok="t" o:connecttype="custom" o:connectlocs="-515,-482;-515,-1323" o:connectangles="0,0"/>
                </v:shape>
                <v:shape id="Prostoročno: oblika 5224" o:spid="_x0000_s1049" style="position:absolute;left:7740;top:2575;width:26;height:25;flip:x;visibility:visible;mso-wrap-style:square;v-text-anchor:middle" coordsize="4571,4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" path="m3610,2190l-962,-2382e" filled="f" strokecolor="#749cc9">
                  <v:stroke endcap="round"/>
                  <v:path arrowok="t" o:connecttype="custom" o:connectlocs="1990,1208;-530,-1314" o:connectangles="0,0"/>
                </v:shape>
                <v:shape id="Prostoročno: oblika 5225" o:spid="_x0000_s1050" style="position:absolute;left:8018;top:2861;width:16;height:17;flip:x;visibility:visible;mso-wrap-style:square;v-text-anchor:middle" coordsize="3047,30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" path="m2113,638l-935,-2410e" filled="f" strokecolor="#749cc9">
                  <v:stroke endcap="round"/>
                  <v:path arrowok="t" o:connecttype="custom" o:connectlocs="1165,352;-516,-1329" o:connectangles="0,0"/>
                </v:shape>
                <v:shape id="Prostoročno: oblika 5226" o:spid="_x0000_s1051" style="position:absolute;left:4565;top:2894;width:3075;height:53;flip:x;visibility:visible;mso-wrap-style:square;v-text-anchor:middle" coordsize="55778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" path="m556657,-2412r-1524,l552085,-2412r-7620,l533797,-2412r-15240,l501793,-2412r-21336,l456073,-2412r-25908,l402733,-2412r-30480,l341773,-2412r-32004,l277765,-2412r-32004,l213757,-2412r-32004,l152797,-2412r-28956,l97933,-2412r-22860,l53737,-2412r-16764,l21733,-2412r-10668,l3445,-2412r-4572,l-1127,-2412e" filled="f" strokecolor="#749cc9">
                  <v:stroke endcap="round"/>
                  <v:path arrowok="t" o:connecttype="custom" o:connectlocs="306878,-1330;306038,-1330;304358,-1330;300157,-1330;294276,-1330;285874,-1330;276632,-1330;264870,-1330;251428,-1330;237145,-1330;222022,-1330;205219,-1330;188415,-1330;170772,-1330;153128,-1330;135485,-1330;117842,-1330;100198,-1330;84235,-1330;68272,-1330;53989,-1330;41387,-1330;29625,-1330;20383,-1330;11981,-1330;6100,-1330;1899,-1330;-621,-1330;-621,-1330" o:connectangles="0,0,0,0,0,0,0,0,0,0,0,0,0,0,0,0,0,0,0,0,0,0,0,0,0,0,0,0,0"/>
                </v:shape>
                <v:shape id="Prostoročno: oblika 5227" o:spid="_x0000_s1052" style="position:absolute;left:4598;top:2726;width:202;height:53;flip:x;visibility:visible;mso-wrap-style:square;v-text-anchor:middle" coordsize="3657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" path="m-1267,-2395r15240,l24641,-2395r7620,l35309,-2395r,e" filled="f" strokecolor="#749cc9">
                  <v:stroke endcap="round"/>
                  <v:path arrowok="t" o:connecttype="custom" o:connectlocs="-698,-1321;7703,-1321;13584,-1321;17785,-1321;19465,-1321;19465,-1321" o:connectangles="0,0,0,0,0,0"/>
                </v:shape>
                <v:shape id="Prostoročno: oblika 5228" o:spid="_x0000_s1053" style="position:absolute;left:4800;top:2726;width:2806;height:53;flip:x;visibility:visible;mso-wrap-style:square;v-text-anchor:middle" coordsize="50901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" path="m-1117,-2395r,l1931,-2395r7620,l20219,-2395r15240,l52223,-2395r19812,l96419,-2395r24384,l148235,-2395r30480,l209195,-2395r30480,l271679,-2395r32004,l334163,-2395r30480,l393599,-2395r27432,l446939,-2395r22860,l491135,-2395r16764,e" filled="f" strokecolor="#749cc9">
                  <v:stroke endcap="round"/>
                  <v:path arrowok="t" o:connecttype="custom" o:connectlocs="-616,-1321;-616,-1321;1065,-1321;5265,-1321;11146,-1321;19548,-1321;28790,-1321;39712,-1321;53155,-1321;66597,-1321;81720,-1321;98523,-1321;115327,-1321;132130,-1321;149773,-1321;167417,-1321;184220,-1321;201023,-1321;216987,-1321;232109,-1321;246392,-1321;258995,-1321;270757,-1321;279999,-1321" o:connectangles="0,0,0,0,0,0,0,0,0,0,0,0,0,0,0,0,0,0,0,0,0,0,0,0"/>
                </v:shape>
                <v:shape id="Prostoročno: oblika 5229" o:spid="_x0000_s1054" style="position:absolute;left:8026;top:2575;width:8;height:53;flip:x;visibility:visible;mso-wrap-style:square;v-text-anchor:middle" coordsize="152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" path="m-934,-2380r1524,e" filled="f" strokecolor="#749cc9">
                  <v:stroke endcap="round"/>
                  <v:path arrowok="t" o:connecttype="custom" o:connectlocs="-515,-1313;325,-1313" o:connectangles="0,0"/>
                </v:shape>
                <v:shape id="Prostoročno: oblika 5230" o:spid="_x0000_s1055" style="position:absolute;left:7982;top:2575;width:52;height:303;flip:x;visibility:visible;mso-wrap-style:square;v-text-anchor:middle" coordsize="9525,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" path="m-934,52469r,-54864e" filled="f" strokecolor="#749cc9">
                  <v:stroke endcap="round"/>
                  <v:path arrowok="t" o:connecttype="custom" o:connectlocs="-515,28934;-515,-1321" o:connectangles="0,0"/>
                </v:shape>
                <v:shape id="Prostoročno: oblika 5231" o:spid="_x0000_s1056" style="position:absolute;left:4411;top:2575;width:53;height:303;flip:x;visibility:visible;mso-wrap-style:square;v-text-anchor:middle" coordsize="9525,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" path="m-1291,-2395r,54864e" filled="f" strokecolor="#749cc9">
                  <v:stroke endcap="round"/>
                  <v:path arrowok="t" o:connecttype="custom" o:connectlocs="-712,-1321;-712,28934" o:connectangles="0,0"/>
                </v:shape>
                <v:shape id="Prostoročno: oblika 5232" o:spid="_x0000_s1057" style="position:absolute;left:7688;top:2575;width:52;height:303;flip:x;visibility:visible;mso-wrap-style:square;v-text-anchor:middle" coordsize="9525,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" path="m-963,52469r,-54864e" filled="f" strokecolor="#749cc9">
                  <v:stroke endcap="round"/>
                  <v:path arrowok="t" o:connecttype="custom" o:connectlocs="-531,28934;-531,-1321" o:connectangles="0,0"/>
                </v:shape>
                <v:shape id="Prostoročno: oblika 5233" o:spid="_x0000_s1058" style="position:absolute;left:7623;top:2878;width:117;height:52;flip:x;visibility:visible;mso-wrap-style:square;v-text-anchor:middle" coordsize="213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" path="m-969,-2411r1524,l5127,-2411r9144,l20367,-2411e" filled="f" strokecolor="#749cc9">
                  <v:stroke endcap="round"/>
                  <v:path arrowok="t" o:connecttype="custom" o:connectlocs="-534,-1330;306,-1330;2827,-1330;7868,-1330;11228,-1330" o:connectangles="0,0,0,0,0"/>
                </v:shape>
                <v:shape id="Prostoročno: oblika 5234" o:spid="_x0000_s1059" style="position:absolute;left:4464;top:2878;width:126;height:52;flip:x;visibility:visible;mso-wrap-style:square;v-text-anchor:middle" coordsize="2285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" path="m-1285,-2411r7620,l15479,-2411r4572,l21575,-2411e" filled="f" strokecolor="#749cc9">
                  <v:stroke endcap="round"/>
                  <v:path arrowok="t" o:connecttype="custom" o:connectlocs="-708,-1330;3492,-1330;8533,-1330;11054,-1330;11894,-1330" o:connectangles="0,0,0,0,0"/>
                </v:shape>
                <v:shape id="Prostoročno: oblika 5235" o:spid="_x0000_s1060" style="position:absolute;left:7740;top:2878;width:294;height:52;flip:x;visibility:visible;mso-wrap-style:square;v-text-anchor:middle" coordsize="5333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" path="m-949,-2411r53340,e" filled="f" strokecolor="#749cc9">
                  <v:stroke endcap="round"/>
                  <v:path arrowok="t" o:connecttype="custom" o:connectlocs="-523,-1330;28882,-1330" o:connectangles="0,0"/>
                </v:shape>
                <v:shape id="Prostoročno: oblika 5236" o:spid="_x0000_s1061" style="position:absolute;left:4170;top:2878;width:294;height:52;flip:x;visibility:visible;mso-wrap-style:square;v-text-anchor:middle" coordsize="5333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" path="m-1306,-2411r53340,e" filled="f" strokecolor="#749cc9">
                  <v:stroke endcap="round"/>
                  <v:path arrowok="t" o:connecttype="custom" o:connectlocs="-720,-1330;28686,-1330" o:connectangles="0,0"/>
                </v:shape>
                <v:shape id="Prostoročno: oblika 5327" o:spid="_x0000_s1062" style="position:absolute;left:7892;top:7836;width:294;height:303;flip:x;visibility:visible;mso-wrap-style:square;v-text-anchor:middle" coordsize="53339,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" path="m52407,51943l50883,36703,43263,21463,35643,12319,21927,1651,3639,-2921r-4572,e" filled="f" strokecolor="#00639e">
                  <v:stroke endcap="round"/>
                  <v:path arrowok="t" o:connecttype="custom" o:connectlocs="28891,28644;28051,20240;23850,11836;19649,6793;12088,910;2006,-1611;-514,-1611" o:connectangles="0,0,0,0,0,0,0"/>
                </v:shape>
                <v:shape id="Prostoročno: oblika 5328" o:spid="_x0000_s1063" style="position:absolute;left:8133;top:2878;width:53;height:4958;flip:x;visibility:visible;mso-wrap-style:square;v-text-anchor:middle" coordsize="9525,899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" path="m-919,896502r,-899160e" filled="f" strokecolor="#00639e">
                  <v:stroke endcap="round"/>
                  <v:path arrowok="t" o:connecttype="custom" o:connectlocs="-507,494373;-507,-1466" o:connectangles="0,0"/>
                </v:shape>
                <v:shape id="Prostoročno: oblika 5334" o:spid="_x0000_s1064" style="position:absolute;left:3966;top:2878;width:52;height:4958;flip:x;visibility:visible;mso-wrap-style:square;v-text-anchor:middle" coordsize="9525,8991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" path="m-1335,-2658r,899160e" filled="f" strokecolor="#00639e">
                  <v:stroke endcap="round"/>
                  <v:path arrowok="t" o:connecttype="custom" o:connectlocs="-736,-1466;-736,494373" o:connectangles="0,0"/>
                </v:shape>
                <v:shape id="Prostoročno: oblika 5335" o:spid="_x0000_s1065" style="position:absolute;left:4018;top:7836;width:303;height:303;flip:x;visibility:visible;mso-wrap-style:square;v-text-anchor:middle" coordsize="54863,54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" path="m53544,-2921r-3048,l32208,1651,16968,10795,6300,26035,204,42799r-1524,9144e" filled="f" strokecolor="#00639e">
                  <v:stroke endcap="round"/>
                  <v:path arrowok="t" o:connecttype="custom" o:connectlocs="29518,-1611;27838,-1611;17756,910;9354,5953;3473,14357;112,23601;-728,28644" o:connectangles="0,0,0,0,0,0,0"/>
                </v:shape>
                <v:shape id="Prostoročno: oblika 5336" o:spid="_x0000_s1066" style="position:absolute;left:4010;top:7836;width:8;height:53;flip:x;visibility:visible;mso-wrap-style:square;v-text-anchor:middle" coordsize="152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" path="m-1336,-2906r1524,e" filled="f" strokecolor="#00639e">
                  <v:stroke endcap="round"/>
                  <v:path arrowok="t" o:connecttype="custom" o:connectlocs="-737,-1603;104,-1603" o:connectangles="0,0"/>
                </v:shape>
                <v:shape id="Prostoročno: oblika 5337" o:spid="_x0000_s1067" style="position:absolute;left:8177;top:7836;width:9;height:53;flip:x;visibility:visible;mso-wrap-style:square;v-text-anchor:middle" coordsize="152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" path="m-919,-2906r1524,e" filled="f" strokecolor="#00639e">
                  <v:stroke endcap="round"/>
                  <v:path arrowok="t" o:connecttype="custom" o:connectlocs="-507,-1603;334,-1603" o:connectangles="0,0"/>
                </v:shape>
                <v:shape id="Prostoročno: oblika 5339" o:spid="_x0000_s1068" style="position:absolute;left:4170;top:2281;width:3864;height:52;flip:x;visibility:visible;mso-wrap-style:square;v-text-anchor:middle" coordsize="701039,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" path="m699913,-2351r,l695341,-2351r-7620,l677053,-2351r-15240,l643525,-2351r-21336,l597805,-2351r-25908,l542941,-2351r-32004,l478933,-2351r-35052,l408829,-2351r-35052,l337201,-2351r-36576,l265573,-2351r-35052,l196993,-2351r-30480,l136033,-2351r-27432,l84217,-2351r-22860,l41545,-2351r-15240,l14113,-2351r-9144,l397,-2351r-1524,e" filled="f" strokecolor="#749cc9">
                  <v:stroke endcap="round"/>
                  <v:path arrowok="t" o:connecttype="custom" o:connectlocs="385853,-1297;385853,-1297;383333,-1297;379132,-1297;373251,-1297;364849,-1297;354767,-1297;343005,-1297;329562,-1297;315280,-1297;299317,-1297;281673,-1297;264030,-1297;244706,-1297;225382,-1297;206059,-1297;185895,-1297;165731,-1297;146407,-1297;127083,-1297;108600,-1297;91797,-1297;74993,-1297;59870,-1297;46428,-1297;33825,-1297;22903,-1297;14502,-1297;7780,-1297;2739,-1297;219,-1297;-621,-1297" o:connectangles="0,0,0,0,0,0,0,0,0,0,0,0,0,0,0,0,0,0,0,0,0,0,0,0,0,0,0,0,0,0,0,0"/>
                </v:shape>
                <v:shape id="Prostoročno: oblika 5340" o:spid="_x0000_s1069" style="position:absolute;left:4363;top:2079;width:3478;height:53;flip:x;visibility:visible;mso-wrap-style:square;v-text-anchor:middle" coordsize="63093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" path="m-1127,-2331r,l1921,-2331r6096,l17161,-2331r13716,l47641,-2331r19812,l88789,-2331r25908,l142129,-2331r28956,l203089,-2331r32004,l268621,-2331r33528,l337201,-2331r33528,l404257,-2331r32004,l466741,-2331r28956,l523129,-2331r22860,l568849,-2331r18288,l602377,-2331r12192,l623713,-2331r4572,l629809,-2331e" filled="f" strokecolor="#749cc9">
                  <v:stroke endcap="round"/>
                  <v:path arrowok="t" o:connecttype="custom" o:connectlocs="-621,-1286;-621,-1286;1059,-1286;4420,-1286;9461,-1286;17022,-1286;26264,-1286;37186,-1286;48948,-1286;63231,-1286;78354,-1286;94317,-1286;111961,-1286;129604,-1286;148088,-1286;166571,-1286;185895,-1286;204379,-1286;222862,-1286;240506,-1286;257309,-1286;273272,-1286;288395,-1286;300997,-1286;313600,-1286;323682,-1286;332083,-1286;338805,-1286;343846,-1286;346366,-1286;347206,-1286" o:connectangles="0,0,0,0,0,0,0,0,0,0,0,0,0,0,0,0,0,0,0,0,0,0,0,0,0,0,0,0,0,0,0"/>
                </v:shape>
                <v:shape id="Prostoročno: oblika 5341" o:spid="_x0000_s1070" style="position:absolute;left:4195;top:2575;width:3839;height:53;flip:x;visibility:visible;mso-wrap-style:square;v-text-anchor:middle" coordsize="69646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" path="m695341,-2380r,l690798,-2380r-7570,l672630,-2380r-15141,l639320,-2380r-21196,l593899,-2380r-25739,l539392,-2380r-31795,l475802,-2380r-34824,l406155,-2380r-34823,l334994,-2380r-36337,l263833,-2380r-34823,l195701,-2380r-30282,l135138,-2380r-27253,l83660,-2380r-22711,l41266,-2380r-15140,l14013,-2380r-9084,l387,-2380r-1514,e" filled="f" strokecolor="#749cc9">
                  <v:stroke endcap="round"/>
                  <v:path arrowok="t" o:connecttype="custom" o:connectlocs="383333,-1313;383333,-1313;380829,-1313;376655,-1313;370813,-1313;362466,-1313;352450,-1313;340764,-1313;327409,-1313;313220,-1313;297360,-1313;279832,-1313;262304,-1313;243106,-1313;223908,-1313;204711,-1313;184678,-1313;164646,-1313;145448,-1313;126250,-1313;107888,-1313;91194,-1313;74500,-1313;59476,-1313;46121,-1313;33600,-1313;22749,-1313;14403,-1313;7725,-1313;2717,-1313;213,-1313;-621,-1313" o:connectangles="0,0,0,0,0,0,0,0,0,0,0,0,0,0,0,0,0,0,0,0,0,0,0,0,0,0,0,0,0,0,0,0"/>
                </v:shape>
                <v:shape id="Prostoročno: oblika 5342" o:spid="_x0000_s1071" style="position:absolute;left:4455;top:2970;width:3286;height:53;flip:x;visibility:visible;mso-wrap-style:square;v-text-anchor:middle" coordsize="595960,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" path="m594834,-2420r,l590285,-2420r-7583,l570571,-2420r-15165,l537209,-2420r-21230,l491716,-2420r-25779,l437124,-2420r-30329,l374950,-2420r-33361,l308227,-2420r-33362,l241504,-2420r-31846,l177813,-2420r-28812,l120189,-2420r-25780,l71663,-2420r-21231,l33752,-2420r-13648,l9489,-2420r-7583,l-1127,-2420r,e" filled="f" strokecolor="#749cc9">
                  <v:stroke endcap="round"/>
                  <v:path arrowok="t" o:connecttype="custom" o:connectlocs="327924,-1335;327924,-1335;325416,-1335;321236,-1335;314548,-1335;306188,-1335;296156,-1335;284453,-1335;271077,-1335;256865,-1335;240981,-1335;224261,-1335;206705,-1335;188314,-1335;169922,-1335;151530,-1335;133138,-1335;115582,-1335;98026,-1335;82142,-1335;66259,-1335;52046,-1335;39507,-1335;27803,-1335;18607,-1335;11083,-1335;5231,-1335;1051,-1335;-621,-1335;-621,-1335" o:connectangles="0,0,0,0,0,0,0,0,0,0,0,0,0,0,0,0,0,0,0,0,0,0,0,0,0,0,0,0,0,0"/>
                </v:shape>
                <v:shape id="Prostoročno: oblika 5343" o:spid="_x0000_s1072" style="position:absolute;left:4455;top:3970;width:219;height:53;flip:x;visibility:visible;mso-wrap-style:square;v-text-anchor:middle" coordsize="3962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" path="m-1281,-2520r15240,l26151,-2520r7620,l38343,-2520r,e" filled="f" strokecolor="#749cc9">
                  <v:stroke endcap="round"/>
                  <v:path arrowok="t" o:connecttype="custom" o:connectlocs="-706,-1390;7696,-1390;14417,-1390;18618,-1390;21138,-1390;21138,-1390" o:connectangles="0,0,0,0,0,0"/>
                </v:shape>
                <v:shape id="Prostoročno: oblika 5344" o:spid="_x0000_s1073" style="position:absolute;left:4674;top:3970;width:3083;height:53;flip:x;visibility:visible;mso-wrap-style:square;v-text-anchor:middle" coordsize="55930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" path="m-1116,-2520r,l1932,-2520r7620,l20220,-2520r13716,l50700,-2520r21336,l94896,-2520r25908,l149760,-2520r28956,l210720,-2520r32004,l276252,-2520r33528,l343308,-2520r33528,l408840,-2520r30480,l468276,-2520r25908,l518568,-2520r21336,l558192,-2520e" filled="f" strokecolor="#749cc9">
                  <v:stroke endcap="round"/>
                  <v:path arrowok="t" o:connecttype="custom" o:connectlocs="-615,-1390;-615,-1390;1065,-1390;5266,-1390;11147,-1390;18708,-1390;27950,-1390;39713,-1390;52315,-1390;66598,-1390;82561,-1390;98524,-1390;116167,-1390;133811,-1390;152294,-1390;170778,-1390;189261,-1390;207745,-1390;225388,-1390;242192,-1390;258155,-1390;272437,-1390;285880,-1390;297642,-1390;307724,-1390" o:connectangles="0,0,0,0,0,0,0,0,0,0,0,0,0,0,0,0,0,0,0,0,0,0,0,0,0"/>
                </v:shape>
                <v:shape id="Prostoročno: oblika 5345" o:spid="_x0000_s1074" style="position:absolute;left:4842;top:4163;width:2714;height:53;flip:x;visibility:visible;mso-wrap-style:square;v-text-anchor:middle" coordsize="49225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" path="m491135,-2539r-18288,l453035,-2539r-22860,l405791,-2539r-27432,l349403,-2539r-30480,l288443,-2539r-32004,l225959,-2539r-30480,l164999,-2539r-27432,l110135,-2539r-24384,l64415,-2539r-19812,l29363,-2539r-13716,l6503,-2539r-6096,l-1117,-2539r,e" filled="f" strokecolor="#749cc9">
                  <v:stroke endcap="round"/>
                  <v:path arrowok="t" o:connecttype="custom" o:connectlocs="270757,-1400;260675,-1400;249753,-1400;237150,-1400;223708,-1400;208585,-1400;192622,-1400;175818,-1400;159015,-1400;141372,-1400;124568,-1400;107765,-1400;90962,-1400;75839,-1400;60716,-1400;47273,-1400;35511,-1400;24589,-1400;16187,-1400;8626,-1400;3585,-1400;224,-1400;-616,-1400;-616,-1400" o:connectangles="0,0,0,0,0,0,0,0,0,0,0,0,0,0,0,0,0,0,0,0,0,0,0,0"/>
                </v:shape>
                <v:shape id="Prostoročno: oblika 5346" o:spid="_x0000_s1075" style="position:absolute;left:4649;top:4163;width:193;height:53;flip:x;visibility:visible;mso-wrap-style:square;v-text-anchor:middle" coordsize="3505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" path="m33789,-2539r,l29217,-2539r-6096,l12453,-2539r-13716,e" filled="f" strokecolor="#749cc9">
                  <v:stroke endcap="round"/>
                  <v:path arrowok="t" o:connecttype="custom" o:connectlocs="18627,-1400;18627,-1400;16107,-1400;12746,-1400;6865,-1400;-696,-1400" o:connectangles="0,0,0,0,0,0"/>
                </v:shape>
                <v:shape id="Prostoročno: oblika 5347" o:spid="_x0000_s1076" style="position:absolute;left:5455;top:2029;width:1294;height:52;flip:x;visibility:visible;mso-wrap-style:square;v-text-anchor:middle" coordsize="23469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" path="m-1127,-2326r234696,e" filled="f" strokecolor="#749cc9">
                  <v:stroke endcap="round"/>
                  <v:path arrowok="t" o:connecttype="custom" o:connectlocs="-621,-1283;128763,-1283" o:connectangles="0,0"/>
                </v:shape>
                <v:shape id="Prostoročno: oblika 5348" o:spid="_x0000_s1077" style="position:absolute;left:5447;top:2029;width:8;height:50;flip:x;visibility:visible;mso-wrap-style:square;v-text-anchor:middle" coordsize="1523,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" path="m-1192,-2328r,3048l-1192,3768,332,5292r,1524l332,6816r,e" filled="f" strokecolor="#749cc9">
                  <v:stroke endcap="round"/>
                  <v:path arrowok="t" o:connecttype="custom" o:connectlocs="-657,-1284;-657,397;-657,2078;183,2918;183,3759;183,3759;183,3759" o:connectangles="0,0,0,0,0,0,0"/>
                </v:shape>
                <v:shape id="Prostoročno: oblika 5349" o:spid="_x0000_s1078" style="position:absolute;left:6749;top:2029;width:17;height:50;flip:x;visibility:visible;mso-wrap-style:square;v-text-anchor:middle" coordsize="3047,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" path="m-1062,6816r,l462,6816r,-1524l462,3768,1986,720r,-3048e" filled="f" strokecolor="#749cc9">
                  <v:stroke endcap="round"/>
                  <v:path arrowok="t" o:connecttype="custom" o:connectlocs="-586,3759;-586,3759;255,3759;255,2918;255,2078;1095,397;1095,-1284" o:connectangles="0,0,0,0,0,0,0"/>
                </v:shape>
                <v:shape id="Prostoročno: oblika 5350" o:spid="_x0000_s1079" style="position:absolute;left:6102;top:987;width:647;height:151;flip:x;visibility:visible;mso-wrap-style:square;v-text-anchor:middle" coordsize="117347,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" path="m116253,-2229l70533,2343,26337,14535,-1095,25203e" filled="f" strokecolor="#749cc9">
                  <v:stroke endcap="round"/>
                  <v:path arrowok="t" o:connecttype="custom" o:connectlocs="64089,-1229;38884,1292;14519,8015;-604,13898" o:connectangles="0,0,0,0"/>
                </v:shape>
                <v:shape id="Prostoročno: oblika 5351" o:spid="_x0000_s1080" style="position:absolute;left:5455;top:987;width:647;height:151;flip:x;visibility:visible;mso-wrap-style:square;v-text-anchor:middle" coordsize="117347,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" path="m116189,25203l64373,6915,9509,-2229r-10668,e" filled="f" strokecolor="#749cc9">
                  <v:stroke endcap="round"/>
                  <v:path arrowok="t" o:connecttype="custom" o:connectlocs="64054,13898;35488,3813;5242,-1229;-639,-1229" o:connectangles="0,0,0,0"/>
                </v:shape>
                <v:shape id="Prostoročno: oblika 5352" o:spid="_x0000_s1081" style="position:absolute;left:5403;top:1138;width:52;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" path="m-1192,159263r,-161544e" filled="f" strokecolor="#749cc9">
                  <v:stroke endcap="round"/>
                  <v:path arrowok="t" o:connecttype="custom" o:connectlocs="-657,87825;-657,-1258" o:connectangles="0,0"/>
                </v:shape>
                <v:shape id="Prostoročno: oblika 5353" o:spid="_x0000_s1082" style="position:absolute;left:6697;top:1138;width:52;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" path="m-1062,-2281r,161544e" filled="f" strokecolor="#749cc9">
                  <v:stroke endcap="round"/>
                  <v:path arrowok="t" o:connecttype="custom" o:connectlocs="-585,-1258;-585,87825" o:connectangles="0,0"/>
                </v:shape>
                <v:shape id="Prostoročno: oblika 5354" o:spid="_x0000_s1083" style="position:absolute;left:4943;top:987;width:327;height:151;flip:x;visibility:visible;mso-wrap-style:square;v-text-anchor:middle" coordsize="59435,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" path="m58209,-2229l35349,2343,12489,14535,-1227,25203e" filled="f" strokecolor="#749cc9">
                  <v:stroke endcap="round"/>
                  <v:path arrowok="t" o:connecttype="custom" o:connectlocs="32090,-1229;19488,1292;6885,8015;-676,13898" o:connectangles="0,0,0,0"/>
                </v:shape>
                <v:shape id="Prostoročno: oblika 5355" o:spid="_x0000_s1084" style="position:absolute;left:5270;top:1138;width:185;height:52;flip:x;visibility:visible;mso-wrap-style:square;v-text-anchor:middle" coordsize="3352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" path="m-1201,-2237r4572,l7943,-2237r4572,l15563,-2237r4572,l24707,-2237r4572,l32327,-2237e" filled="f" strokecolor="#749cc9">
                  <v:stroke endcap="round"/>
                  <v:path arrowok="t" o:connecttype="custom" o:connectlocs="-662,-1234;1858,-1234;4379,-1234;6899,-1234;8580,-1234;11100,-1234;13621,-1234;16141,-1234;17821,-1234" o:connectangles="0,0,0,0,0,0,0,0,0"/>
                </v:shape>
                <v:shape id="Prostoročno: oblika 5356" o:spid="_x0000_s1085" style="position:absolute;left:4943;top:987;width:1159;height:52;flip:x;visibility:visible;mso-wrap-style:square;v-text-anchor:middle" coordsize="2103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" path="m209127,-2222r-18288,l171027,-2222r-24384,l120735,-2222r-28956,l61299,-2222r-30480,l-1185,-2222e" filled="f" strokecolor="#749cc9">
                  <v:stroke endcap="round"/>
                  <v:path arrowok="t" o:connecttype="custom" o:connectlocs="115289,-1225;105207,-1225;94285,-1225;80843,-1225;66560,-1225;50597,-1225;33793,-1225;16990,-1225;-653,-1225" o:connectangles="0,0,0,0,0,0,0,0,0"/>
                </v:shape>
                <v:shape id="Prostoročno: oblika 5357" o:spid="_x0000_s1086" style="position:absolute;left:6749;top:1138;width:193;height:52;flip:x;visibility:visible;mso-wrap-style:square;v-text-anchor:middle" coordsize="3505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" path="m-1053,-2237r4572,l8091,-2237r4572,l15711,-2237r4572,l24855,-2237r4572,l33999,-2237e" filled="f" strokecolor="#749cc9">
                  <v:stroke endcap="round"/>
                  <v:path arrowok="t" o:connecttype="custom" o:connectlocs="-581,-1234;1940,-1234;4460,-1234;6981,-1234;8661,-1234;11182,-1234;13702,-1234;16223,-1234;18743,-1234" o:connectangles="0,0,0,0,0,0,0,0,0"/>
                </v:shape>
                <v:shape id="Prostoročno: oblika 5358" o:spid="_x0000_s1087" style="position:absolute;left:6942;top:987;width:320;height:151;flip:x;visibility:visible;mso-wrap-style:square;v-text-anchor:middle" coordsize="57911,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" path="m56885,25203l32501,6915,3545,-2229r-4572,e" filled="f" strokecolor="#749cc9">
                  <v:stroke endcap="round"/>
                  <v:path arrowok="t" o:connecttype="custom" o:connectlocs="31360,13898;17918,3813;1954,-1229;-566,-1229" o:connectangles="0,0,0,0"/>
                </v:shape>
                <v:shape id="Prostoročno: oblika 5359" o:spid="_x0000_s1088" style="position:absolute;left:6102;top:987;width:1160;height:52;flip:x;visibility:visible;mso-wrap-style:square;v-text-anchor:middle" coordsize="21031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" path="m209243,-2222r-32004,l146759,-2222r-30480,l87323,-2222r-25908,l37031,-2222r-21336,l-1069,-2222e" filled="f" strokecolor="#749cc9">
                  <v:stroke endcap="round"/>
                  <v:path arrowok="t" o:connecttype="custom" o:connectlocs="115353,-1225;97710,-1225;80907,-1225;64103,-1225;48140,-1225;33857,-1225;20415,-1225;8652,-1225;-589,-1225" o:connectangles="0,0,0,0,0,0,0,0,0"/>
                </v:shape>
                <v:shape id="Prostoročno: oblika 5360" o:spid="_x0000_s1089" style="position:absolute;left:5270;top:2029;width:185;height:52;flip:x;visibility:visible;mso-wrap-style:square;v-text-anchor:middle" coordsize="3352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" path="m-1201,-2326r4572,l7943,-2326r4572,l15563,-2326r4572,l24707,-2326r4572,l32327,-2326e" filled="f" strokecolor="#749cc9">
                  <v:stroke endcap="round"/>
                  <v:path arrowok="t" o:connecttype="custom" o:connectlocs="-662,-1283;1858,-1283;4379,-1283;6899,-1283;8580,-1283;11100,-1283;13621,-1283;16141,-1283;17821,-1283" o:connectangles="0,0,0,0,0,0,0,0,0"/>
                </v:shape>
                <v:shape id="Prostoročno: oblika 5361" o:spid="_x0000_s1090" style="position:absolute;left:5228;top:2029;width:42;height:50;flip:x;visibility:visible;mso-wrap-style:square;v-text-anchor:middle" coordsize="7619,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" path="m-1212,-2328l312,720r,3048l1836,5292,4884,6816r1524,l6408,6816e" filled="f" strokecolor="#749cc9">
                  <v:stroke endcap="round"/>
                  <v:path arrowok="t" o:connecttype="custom" o:connectlocs="-668,-1284;172,397;172,2078;1012,2918;2692,3759;3532,3759;3532,3759" o:connectangles="0,0,0,0,0,0,0"/>
                </v:shape>
                <v:shape id="Prostoročno: oblika 5362" o:spid="_x0000_s1091" style="position:absolute;left:6942;top:2029;width:34;height:50;flip:x;visibility:visible;mso-wrap-style:square;v-text-anchor:middle" coordsize="6095,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" path="m-1041,6816r,l483,6816,2007,5292,3531,3768,5055,720r,-3048e" filled="f" strokecolor="#749cc9">
                  <v:stroke endcap="round"/>
                  <v:path arrowok="t" o:connecttype="custom" o:connectlocs="-574,3759;-574,3759;266,3759;1106,2918;1947,2078;2787,397;2787,-1284" o:connectangles="0,0,0,0,0,0,0"/>
                </v:shape>
                <v:shape id="Prostoročno: oblika 5363" o:spid="_x0000_s1092" style="position:absolute;left:6749;top:2029;width:193;height:52;flip:x;visibility:visible;mso-wrap-style:square;v-text-anchor:middle" coordsize="3505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" path="m-1053,-2326r4572,l8091,-2326r4572,l15711,-2326r4572,l24855,-2326r4572,l33999,-2326e" filled="f" strokecolor="#749cc9">
                  <v:stroke endcap="round"/>
                  <v:path arrowok="t" o:connecttype="custom" o:connectlocs="-581,-1283;1940,-1283;4460,-1283;6981,-1283;8661,-1283;11182,-1283;13702,-1283;16223,-1283;18743,-1283" o:connectangles="0,0,0,0,0,0,0,0,0"/>
                </v:shape>
                <v:shape id="Prostoročno: oblika 5364" o:spid="_x0000_s1093" style="position:absolute;left:5218;top:1138;width:52;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" path="m-1210,-2281r,161544e" filled="f" strokecolor="#749cc9">
                  <v:stroke endcap="round"/>
                  <v:path arrowok="t" o:connecttype="custom" o:connectlocs="-667,-1258;-667,87825" o:connectangles="0,0"/>
                </v:shape>
                <v:shape id="Prostoročno: oblika 5365" o:spid="_x0000_s1094" style="position:absolute;left:6890;top:1138;width:52;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" path="m-1043,159263r,-161544e" filled="f" strokecolor="#749cc9">
                  <v:stroke endcap="round"/>
                  <v:path arrowok="t" o:connecttype="custom" o:connectlocs="-575,87825;-575,-1258" o:connectangles="0,0"/>
                </v:shape>
                <v:shape id="Prostoročno: oblika 5366" o:spid="_x0000_s1095" style="position:absolute;left:7589;top:2029;width:51;height:50;flip:x;visibility:visible;mso-wrap-style:square;v-text-anchor:middle" coordsize="9143,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" path="m-976,6816r,l2072,6816,5120,5292,6644,3768,8168,720r,-3048e" filled="f" strokecolor="#749cc9">
                  <v:stroke endcap="round"/>
                  <v:path arrowok="t" o:connecttype="custom" o:connectlocs="-538,3759;-538,3759;1142,3759;2822,2918;3662,2078;4503,397;4503,-1284" o:connectangles="0,0,0,0,0,0,0"/>
                </v:shape>
                <v:shape id="Prostoročno: oblika 5367" o:spid="_x0000_s1096" style="position:absolute;left:6942;top:2029;width:647;height:52;flip:x;visibility:visible;mso-wrap-style:square;v-text-anchor:middle" coordsize="11734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" path="m-1011,-2326r117348,e" filled="f" strokecolor="#749cc9">
                  <v:stroke endcap="round"/>
                  <v:path arrowok="t" o:connecttype="custom" o:connectlocs="-557,-1283;64135,-1283" o:connectangles="0,0"/>
                </v:shape>
                <v:shape id="Prostoročno: oblika 5368" o:spid="_x0000_s1097" style="position:absolute;left:4615;top:2029;width:655;height:52;flip:x;visibility:visible;mso-wrap-style:square;v-text-anchor:middle" coordsize="118871,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" path="m-1243,-2326r118872,e" filled="f" strokecolor="#749cc9">
                  <v:stroke endcap="round"/>
                  <v:path arrowok="t" o:connecttype="custom" o:connectlocs="-685,-1283;64847,-1283" o:connectangles="0,0"/>
                </v:shape>
                <v:shape id="Prostoročno: oblika 5369" o:spid="_x0000_s1098" style="position:absolute;left:4573;top:2029;width:42;height:50;flip:x;visibility:visible;mso-wrap-style:square;v-text-anchor:middle" coordsize="7619,9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" path="m-1278,-2328r,3048l246,3768,1770,5292,4818,6816r1524,l6342,6816e" filled="f" strokecolor="#749cc9">
                  <v:stroke endcap="round"/>
                  <v:path arrowok="t" o:connecttype="custom" o:connectlocs="-705,-1284;-705,397;136,2078;976,2918;2656,3759;3496,3759;3496,3759" o:connectangles="0,0,0,0,0,0,0"/>
                </v:shape>
                <v:shape id="Prostoročno: oblika 5370" o:spid="_x0000_s1099" style="position:absolute;left:4615;top:987;width:328;height:151;flip:x;visibility:visible;mso-wrap-style:square;v-text-anchor:middle" coordsize="59435,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" path="m58177,25203l45985,16059,23125,2343,265,-2229r-1524,e" filled="f" strokecolor="#749cc9">
                  <v:stroke endcap="round"/>
                  <v:path arrowok="t" o:connecttype="custom" o:connectlocs="32072,13898;25351,8856;12749,1292;146,-1229;-694,-1229" o:connectangles="0,0,0,0,0"/>
                </v:shape>
                <v:shape id="Prostoročno: oblika 5371" o:spid="_x0000_s1100" style="position:absolute;left:4562;top:1138;width:53;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" path="m-1276,159263r,-161544e" filled="f" strokecolor="#749cc9">
                  <v:stroke endcap="round"/>
                  <v:path arrowok="t" o:connecttype="custom" o:connectlocs="-703,87825;-703,-1258" o:connectangles="0,0"/>
                </v:shape>
                <v:shape id="Prostoročno: oblika 5372" o:spid="_x0000_s1101" style="position:absolute;left:7262;top:987;width:327;height:151;flip:x;visibility:visible;mso-wrap-style:square;v-text-anchor:middle" coordsize="59435,27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" path="m58441,-2229l35581,2343,12721,14535,-995,25203e" filled="f" strokecolor="#749cc9">
                  <v:stroke endcap="round"/>
                  <v:path arrowok="t" o:connecttype="custom" o:connectlocs="32218,-1229;19615,1292;7013,8015;-549,13898" o:connectangles="0,0,0,0"/>
                </v:shape>
                <v:shape id="Prostoročno: oblika 5373" o:spid="_x0000_s1102" style="position:absolute;left:7537;top:1138;width:52;height:891;flip:x;visibility:visible;mso-wrap-style:square;v-text-anchor:middle" coordsize="9525,16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" path="m-978,-2281r,161544e" filled="f" strokecolor="#749cc9">
                  <v:stroke endcap="round"/>
                  <v:path arrowok="t" o:connecttype="custom" o:connectlocs="-539,-1258;-539,87825" o:connectangles="0,0"/>
                </v:shape>
                <v:shape id="Prostoročno: oblika 5374" o:spid="_x0000_s1103" style="position:absolute;left:4766;top:987;width:177;height:52;flip:x;visibility:visible;mso-wrap-style:square;v-text-anchor:middle" coordsize="32003,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" path="m30752,-2222r-1524,l23132,-2222r-10668,l-1252,-2222e" filled="f" strokecolor="#749cc9">
                  <v:stroke endcap="round"/>
                  <v:path arrowok="t" o:connecttype="custom" o:connectlocs="16953,-1225;16113,-1225;12752,-1225;6871,-1225;-690,-1225" o:connectangles="0,0,0,0,0"/>
                </v:shape>
                <v:shape id="Prostoročno: oblika 5375" o:spid="_x0000_s1104" style="position:absolute;left:7262;top:987;width:184;height:52;flip:x;visibility:visible;mso-wrap-style:square;v-text-anchor:middle" coordsize="33527,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" path="m32526,-2222r-13716,l8142,-2222r-6096,l-1002,-2222e" filled="f" strokecolor="#749cc9">
                  <v:stroke endcap="round"/>
                  <v:path arrowok="t" o:connecttype="custom" o:connectlocs="17931,-1225;10370,-1225;4489,-1225;1128,-1225;-552,-1225" o:connectangles="0,0,0,0,0"/>
                </v:shape>
                <v:shape id="Prostoročno: oblika 5376" o:spid="_x0000_s1105" style="position:absolute;left:8214;top:5181;width:720;height:720;flip:x;visibility:visible;mso-wrap-style:square;v-text-anchor:middle" coordsize="71627,71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" path="m70729,68940r,-71628l29581,36936,-899,68940r71628,xe" fillcolor="#00639e" strokecolor="#00639e">
                  <v:stroke endcap="round"/>
                  <v:path arrowok="t" o:connecttype="custom" o:connectlocs="71097,69299;71097,-2702;29735,37128;-904,69299" o:connectangles="0,0,0,0"/>
                </v:shape>
                <v:shape id="Prostoročno: oblika 5377" o:spid="_x0000_s1106" style="position:absolute;left:3257;top:5138;width:734;height:733;flip:x;visibility:visible;mso-wrap-style:square;v-text-anchor:middle" coordsize="71627,716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" path="m-1355,68940r71628,l30649,27792,-1355,-2688r,71628xe" fillcolor="#00639e" strokecolor="#00639e">
                  <v:stroke endcap="round"/>
                  <v:path arrowok="t" o:connecttype="custom" o:connectlocs="-1388,70633;71973,70633;31391,28475;-1388,-2754" o:connectangles="0,0,0,0"/>
                </v:shape>
                <v:shape id="Prostoročno: oblika 5378" o:spid="_x0000_s1107" style="position:absolute;left:4394;top:2878;width:53;height:1983;flip:x;visibility:visible;mso-wrap-style:square;v-text-anchor:middle" coordsize="9525,359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" path="m-1293,-2510r,359664e" filled="f" strokecolor="#749cc9">
                  <v:stroke endcap="round"/>
                  <v:path arrowok="t" o:connecttype="custom" o:connectlocs="-713,-1384;-713,196951" o:connectangles="0,0"/>
                </v:shape>
                <v:shape id="Prostoročno: oblika 5379" o:spid="_x0000_s1108" style="position:absolute;left:4546;top:2879;width:52;height:1386;flip:x;visibility:visible;mso-wrap-style:square;v-text-anchor:middle" coordsize="9525,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" path="m-1277,248987r,-251460e" filled="f" strokecolor="#749cc9">
                  <v:stroke endcap="round"/>
                  <v:path arrowok="t" o:connecttype="custom" o:connectlocs="-704,137303;-704,-1364" o:connectangles="0,0"/>
                </v:shape>
                <v:shape id="Prostoročno: oblika 5380" o:spid="_x0000_s1109" style="position:absolute;left:7705;top:2878;width:52;height:1983;flip:x;visibility:visible;mso-wrap-style:square;v-text-anchor:middle" coordsize="9525,3596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" path="m-962,-2510r,359664e" filled="f" strokecolor="#749cc9">
                  <v:stroke endcap="round"/>
                  <v:path arrowok="t" o:connecttype="custom" o:connectlocs="-530,-1384;-530,196951" o:connectangles="0,0"/>
                </v:shape>
                <v:shape id="Prostoročno: oblika 5381" o:spid="_x0000_s1110" style="position:absolute;left:7553;top:2879;width:53;height:1386;flip:x;visibility:visible;mso-wrap-style:square;v-text-anchor:middle" coordsize="9525,251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" path="m-977,248987r,-251460e" filled="f" strokecolor="#749cc9">
                  <v:stroke endcap="round"/>
                  <v:path arrowok="t" o:connecttype="custom" o:connectlocs="-539,137303;-539,-1364" o:connectangles="0,0"/>
                </v:shape>
                <v:shape id="Prostoročno: oblika 5382" o:spid="_x0000_s1111" style="position:absolute;left:4447;top:4861;width:3310;height:52;flip:x;visibility:visible;mso-wrap-style:square;v-text-anchor:middle" coordsize="600455,9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" path="m-1127,-2609r600456,e" filled="f" strokecolor="#749cc9">
                  <v:stroke endcap="round"/>
                  <v:path arrowok="t" o:connecttype="custom" o:connectlocs="-621,-1439;330402,-1439" o:connectangles="0,0"/>
                </v:shape>
                <v:shape id="Prostoročno: oblika 5383" o:spid="_x0000_s1112" style="position:absolute;left:8186;top:5853;width:3142;height:622;flip:x;visibility:visible;mso-wrap-style:square;v-text-anchor:middle" coordsize="569975,11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" path="m-196,615r569976,l569780,113391r-569976,l-196,615xe" filled="f" strokecolor="#00639e">
                  <v:stroke joinstyle="miter" endcap="round"/>
                  <v:path arrowok="t" o:connecttype="custom" o:connectlocs="-108,339;314112,339;314112,62529;-108,62529" o:connectangles="0,0,0,0"/>
                </v:shape>
                <v:shape id="Prostoročno: oblika 5384" o:spid="_x0000_s1113" style="position:absolute;left:876;top:5853;width:3142;height:622;flip:x;visibility:visible;mso-wrap-style:square;v-text-anchor:middle" coordsize="569975,112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" path="m-161,615r569976,l569815,113391r-569976,l-161,615xe" filled="f" strokecolor="#00639e">
                  <v:stroke joinstyle="miter" endcap="round"/>
                  <v:path arrowok="t" o:connecttype="custom" o:connectlocs="-89,339;314132,339;314132,62529;-89,62529" o:connectangles="0,0,0,0"/>
                </v:shape>
                <v:rect id="Pravokotnik 5385" o:spid="_x0000_s1114" style="position:absolute;left:4154;top:2529;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" fillcolor="#00639e" stroked="f" strokeweight="2pt"/>
                <v:rect id="Pravokotnik 5386" o:spid="_x0000_s1115" style="position:absolute;left:7715;top:2529;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" fillcolor="#00639e" stroked="f" strokeweight="2pt"/>
                <v:shapetype id="_x0000_t202" coordsize="21600,21600" o:spt="202" path="m,l,21600r21600,l21600,xe">
                  <v:stroke joinstyle="miter"/>
                  <v:path gradientshapeok="t" o:connecttype="rect"/>
                </v:shapetype>
                <v:shape id="Polje z besedilom 2" o:spid="_x0000_s1116" type="#_x0000_t202" style="position:absolute;left:118;top:764;width:2235;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" filled="f" stroked="f">
                  <v:textbox inset="0,0,0,0">
                    <w:txbxContent>
                      <w:p w14:paraId="3622C042" w14:textId="77777777" w:rsidR="00257ACA" w:rsidRDefault="00257ACA" w:rsidP="00257ACA">
                        <w:pPr>
                          <w:rPr>
                            <w:szCs w:val="20"/>
                          </w:rPr>
                        </w:pPr>
                        <w:r>
                          <w:rPr>
                            <w:szCs w:val="20"/>
                          </w:rPr>
                          <w:t>G 1"</w:t>
                        </w:r>
                      </w:p>
                    </w:txbxContent>
                  </v:textbox>
                </v:shape>
                <v:line id="Raven povezovalnik 5388" o:spid="_x0000_s1117" style="position:absolute;visibility:visible;mso-wrap-style:square" from="2353,1571" to="4605,3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" strokecolor="black [3213]" strokeweight=".5pt">
                  <v:stroke endarrow="oval" endarrowwidth="narrow" endarrowlength="short"/>
                </v:line>
                <v:line id="Raven povezovalnik 6" o:spid="_x0000_s1118" style="position:absolute;visibility:visible;mso-wrap-style:square" from="4018,2861" to="4605,28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" strokecolor="#00639e"/>
                <v:line id="Raven povezovalnik 7" o:spid="_x0000_s1119" style="position:absolute;visibility:visible;mso-wrap-style:square" from="7640,2861" to="8226,2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" strokecolor="#00639e"/>
                <v:line id="Raven povezovalnik 9" o:spid="_x0000_s1120" style="position:absolute;flip:x y;visibility:visible;mso-wrap-style:square" from="7596,2881" to="7648,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" strokecolor="#00639e"/>
                <v:line id="Raven povezovalnik 11" o:spid="_x0000_s1121" style="position:absolute;flip:y;visibility:visible;mso-wrap-style:square" from="4595,2881" to="4595,187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" strokecolor="#00639e"/>
                <v:line id="Raven povezovalnik 12" o:spid="_x0000_s1122" style="position:absolute;visibility:visible;mso-wrap-style:square" from="9641,2861" to="12717,28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" strokecolor="black [3213]" strokeweight=".5pt">
                  <v:stroke endarrowwidth="narrow" endarrowlength="short"/>
                </v:line>
                <v:line id="Raven povezovalnik 21" o:spid="_x0000_s1123" style="position:absolute;visibility:visible;mso-wrap-style:square" from="9641,19572" to="12717,19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" strokecolor="black [3213]" strokeweight=".5pt">
                  <v:stroke endarrowwidth="narrow" endarrowlength="short"/>
                </v:line>
                <v:line id="Raven povezovalnik 23" o:spid="_x0000_s1124" style="position:absolute;visibility:visible;mso-wrap-style:square" from="11974,2889" to="11974,195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" strokecolor="black [3213]" strokeweight=".5pt">
                  <v:stroke startarrow="block" startarrowwidth="narrow" startarrowlength="long" endarrow="block" endarrowwidth="narrow" endarrowlength="long"/>
                </v:line>
                <v:shape id="Polje z besedilom 2" o:spid="_x0000_s1125" type="#_x0000_t202" style="position:absolute;left:12202;top:10171;width:4824;height:1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352F5523" w14:textId="0FD56B5E" w:rsidR="0097096A" w:rsidRDefault="0097096A" w:rsidP="00257ACA">
                        <w:pPr>
                          <w:rPr>
                            <w:szCs w:val="20"/>
                          </w:rPr>
                        </w:pPr>
                        <w:r>
                          <w:rPr>
                            <w:szCs w:val="20"/>
                          </w:rPr>
                          <w:t>170 mm</w:t>
                        </w:r>
                      </w:p>
                    </w:txbxContent>
                  </v:textbox>
                </v:shape>
                <v:shape id="Lok 31" o:spid="_x0000_s1126" style="position:absolute;left:5009;top:17669;width:2223;height:2095;rotation:135;visibility:visible;mso-wrap-style:square;v-text-anchor:middle" coordsize="222331,2095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" path="m,nsc122790,,222331,93810,222331,209530l,xem,nfc122790,,222331,93810,222331,209530e" filled="f" strokecolor="#00639e">
                  <v:path arrowok="t" o:connecttype="custom" o:connectlocs="0,0;222331,209530" o:connectangles="0,0"/>
                </v:shape>
                <v:shape id="Lok 31" o:spid="_x0000_s1127" style="position:absolute;left:4803;top:17652;width:2782;height:2540;rotation:135;visibility:visible;mso-wrap-style:square;v-text-anchor:middle" coordsize="222331,232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" path="m,8133nsc122790,8133,222331,101943,222331,217663l,8133xem19555,nfc142345,,220970,116596,220970,232316e" filled="f" strokecolor="#00639e">
                  <v:path arrowok="t" o:connecttype="custom" o:connectlocs="24467,0;276474,253961" o:connectangles="0,0"/>
                </v:shape>
                <v:line id="Raven povezovalnik 34" o:spid="_x0000_s1128" style="position:absolute;flip:y;visibility:visible;mso-wrap-style:square" from="4321,8138" to="4321,1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" strokecolor="#00639e"/>
                <v:line id="Raven povezovalnik 36" o:spid="_x0000_s1129" style="position:absolute;flip:y;visibility:visible;mso-wrap-style:square" from="7888,8138" to="7888,1903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" strokecolor="#00639e"/>
                <w10:anchorlock/>
              </v:group>
            </w:pict>
          </mc:Fallback>
        </mc:AlternateContent>
      </w:r>
    </w:p>
    <w:p w14:paraId="2397DA44" w14:textId="2BC11845" w:rsidR="000011F9" w:rsidRPr="00367514" w:rsidRDefault="00CD425B" w:rsidP="00367514">
      <w:pPr>
        <w:pStyle w:val="Napis"/>
        <w:rPr>
          <w:sz w:val="24"/>
          <w:szCs w:val="24"/>
        </w:rPr>
      </w:pPr>
      <w:bookmarkStart w:id="160" w:name="_Toc178164639"/>
      <w:r>
        <w:t xml:space="preserve">Slika </w:t>
      </w:r>
      <w:r w:rsidR="001118DB">
        <w:fldChar w:fldCharType="begin"/>
      </w:r>
      <w:r w:rsidR="001118DB">
        <w:instrText xml:space="preserve"> SEQ Slika \* ARABIC </w:instrText>
      </w:r>
      <w:r w:rsidR="001118DB">
        <w:fldChar w:fldCharType="separate"/>
      </w:r>
      <w:r w:rsidR="001118DB">
        <w:rPr>
          <w:noProof/>
        </w:rPr>
        <w:t>2</w:t>
      </w:r>
      <w:r w:rsidR="001118DB">
        <w:rPr>
          <w:noProof/>
        </w:rPr>
        <w:fldChar w:fldCharType="end"/>
      </w:r>
      <w:r>
        <w:t>:</w:t>
      </w:r>
      <w:r>
        <w:tab/>
      </w:r>
      <w:r w:rsidR="00257ACA">
        <w:t>Žep</w:t>
      </w:r>
      <w:r w:rsidR="001F1872">
        <w:t xml:space="preserve"> za termometrske sonde.</w:t>
      </w:r>
      <w:bookmarkEnd w:id="160"/>
    </w:p>
    <w:p w14:paraId="6216DEEB" w14:textId="77777777" w:rsidR="00CF03FF" w:rsidRPr="001F3983" w:rsidRDefault="00CF03FF" w:rsidP="00CF03FF">
      <w:pPr>
        <w:pStyle w:val="Naslov3"/>
      </w:pPr>
      <w:bookmarkStart w:id="161" w:name="_Toc189737468"/>
      <w:bookmarkStart w:id="162" w:name="_Toc496100372"/>
      <w:bookmarkStart w:id="163" w:name="_Toc128485380"/>
      <w:bookmarkEnd w:id="135"/>
      <w:bookmarkEnd w:id="136"/>
      <w:r>
        <w:rPr>
          <w:bCs w:val="0"/>
        </w:rPr>
        <w:t>Skoznji</w:t>
      </w:r>
      <w:r w:rsidRPr="007208E6">
        <w:t>ki</w:t>
      </w:r>
      <w:bookmarkEnd w:id="161"/>
    </w:p>
    <w:p w14:paraId="2272CC31" w14:textId="77777777" w:rsidR="00CF03FF" w:rsidRPr="001F3983" w:rsidRDefault="00CF03FF" w:rsidP="00CF03FF">
      <w:r>
        <w:t>Skoznjiki</w:t>
      </w:r>
      <w:r w:rsidRPr="001F3983">
        <w:t xml:space="preserve"> morajo biti montirani tako, da je mogoča njihova zamenjava brez demontaže ali dviganja pokrova energetskega transformatorja.</w:t>
      </w:r>
    </w:p>
    <w:p w14:paraId="29104014" w14:textId="77777777" w:rsidR="00CF03FF" w:rsidRPr="001F3983" w:rsidRDefault="00CF03FF" w:rsidP="00CF03FF">
      <w:r>
        <w:t>Skoznjiki</w:t>
      </w:r>
      <w:r w:rsidRPr="001F3983">
        <w:t xml:space="preserve"> morajo vzdržati termične, dinamične in električne obremenitve, ki se pojavljajo v obratovanju energetskega transformatorja.</w:t>
      </w:r>
    </w:p>
    <w:p w14:paraId="6F7715A8" w14:textId="77777777" w:rsidR="00CF03FF" w:rsidRPr="001F3983" w:rsidRDefault="00CF03FF" w:rsidP="00CF03FF">
      <w:r>
        <w:t>Skoznjiki</w:t>
      </w:r>
      <w:r w:rsidRPr="001F3983">
        <w:t xml:space="preserve"> za 110 kV morajo biti kapacitivni, z izvodi za merjenje kota izgub in čepi za izpust zraka.</w:t>
      </w:r>
    </w:p>
    <w:p w14:paraId="4686B86E" w14:textId="42073DC5" w:rsidR="00CF03FF" w:rsidRPr="001F3983" w:rsidRDefault="00CF03FF" w:rsidP="00CF03FF">
      <w:r>
        <w:t>Skoznjiki</w:t>
      </w:r>
      <w:r w:rsidRPr="001F3983">
        <w:t xml:space="preserve"> 110 kV morajo biti proizvod </w:t>
      </w:r>
      <w:r w:rsidR="00ED4A45">
        <w:t>uveljavljenega</w:t>
      </w:r>
      <w:r w:rsidRPr="001F3983">
        <w:t xml:space="preserve"> proizvajalca elektroenergetske opreme.</w:t>
      </w:r>
    </w:p>
    <w:p w14:paraId="395E2B1A" w14:textId="77777777" w:rsidR="00CF03FF" w:rsidRDefault="00CF03FF" w:rsidP="00CF03FF">
      <w:pPr>
        <w:tabs>
          <w:tab w:val="left" w:pos="360"/>
        </w:tabs>
        <w:ind w:firstLine="360"/>
        <w:jc w:val="center"/>
        <w:rPr>
          <w:sz w:val="24"/>
          <w:szCs w:val="24"/>
        </w:rPr>
      </w:pPr>
      <w:r>
        <w:rPr>
          <w:noProof/>
        </w:rPr>
        <mc:AlternateContent>
          <mc:Choice Requires="wpc">
            <w:drawing>
              <wp:inline distT="0" distB="0" distL="0" distR="0" wp14:anchorId="1169E90D" wp14:editId="72611F1B">
                <wp:extent cx="3751988" cy="2061882"/>
                <wp:effectExtent l="0" t="0" r="1270" b="0"/>
                <wp:docPr id="54" name="Platno 5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3830" name="Pravokotnik 3830"/>
                        <wps:cNvSpPr/>
                        <wps:spPr>
                          <a:xfrm>
                            <a:off x="415584" y="250301"/>
                            <a:ext cx="2789252" cy="1576677"/>
                          </a:xfrm>
                          <a:prstGeom prst="rect">
                            <a:avLst/>
                          </a:prstGeom>
                          <a:no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Rectangle 6"/>
                        <wps:cNvSpPr>
                          <a:spLocks noChangeArrowheads="1"/>
                        </wps:cNvSpPr>
                        <wps:spPr bwMode="auto">
                          <a:xfrm>
                            <a:off x="606501" y="384292"/>
                            <a:ext cx="19494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7C7EE" w14:textId="77777777" w:rsidR="00CF03FF" w:rsidRDefault="00CF03FF" w:rsidP="00CF03FF">
                              <w:r>
                                <w:rPr>
                                  <w:rFonts w:ascii="Arial" w:hAnsi="Arial" w:cs="Arial"/>
                                  <w:color w:val="000000"/>
                                  <w:sz w:val="24"/>
                                  <w:szCs w:val="24"/>
                                  <w:lang w:val="en-US"/>
                                </w:rPr>
                                <w:t xml:space="preserve">2N </w:t>
                              </w:r>
                            </w:p>
                          </w:txbxContent>
                        </wps:txbx>
                        <wps:bodyPr rot="0" vert="horz" wrap="none" lIns="0" tIns="0" rIns="0" bIns="0" anchor="t" anchorCtr="0">
                          <a:noAutofit/>
                        </wps:bodyPr>
                      </wps:wsp>
                      <wps:wsp>
                        <wps:cNvPr id="56" name="Rectangle 6"/>
                        <wps:cNvSpPr>
                          <a:spLocks noChangeArrowheads="1"/>
                        </wps:cNvSpPr>
                        <wps:spPr bwMode="auto">
                          <a:xfrm>
                            <a:off x="951387" y="384507"/>
                            <a:ext cx="19494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AD83" w14:textId="77777777" w:rsidR="00CF03FF" w:rsidRDefault="00CF03FF" w:rsidP="00CF03FF">
                              <w:r>
                                <w:rPr>
                                  <w:rFonts w:ascii="Arial" w:hAnsi="Arial" w:cs="Arial"/>
                                  <w:color w:val="000000"/>
                                  <w:sz w:val="24"/>
                                  <w:szCs w:val="24"/>
                                  <w:lang w:val="en-US"/>
                                </w:rPr>
                                <w:t xml:space="preserve">2U </w:t>
                              </w:r>
                            </w:p>
                          </w:txbxContent>
                        </wps:txbx>
                        <wps:bodyPr rot="0" vert="horz" wrap="none" lIns="0" tIns="0" rIns="0" bIns="0" anchor="t" anchorCtr="0">
                          <a:noAutofit/>
                        </wps:bodyPr>
                      </wps:wsp>
                      <wps:wsp>
                        <wps:cNvPr id="57" name="Rectangle 6"/>
                        <wps:cNvSpPr>
                          <a:spLocks noChangeArrowheads="1"/>
                        </wps:cNvSpPr>
                        <wps:spPr bwMode="auto">
                          <a:xfrm>
                            <a:off x="1296383" y="384585"/>
                            <a:ext cx="18669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5628FA" w14:textId="77777777" w:rsidR="00CF03FF" w:rsidRDefault="00CF03FF" w:rsidP="00CF03FF">
                              <w:r>
                                <w:rPr>
                                  <w:rFonts w:ascii="Arial" w:hAnsi="Arial" w:cs="Arial"/>
                                  <w:color w:val="000000"/>
                                  <w:sz w:val="24"/>
                                  <w:szCs w:val="24"/>
                                  <w:lang w:val="en-US"/>
                                </w:rPr>
                                <w:t xml:space="preserve">2V </w:t>
                              </w:r>
                            </w:p>
                          </w:txbxContent>
                        </wps:txbx>
                        <wps:bodyPr rot="0" vert="horz" wrap="none" lIns="0" tIns="0" rIns="0" bIns="0" anchor="t" anchorCtr="0">
                          <a:noAutofit/>
                        </wps:bodyPr>
                      </wps:wsp>
                      <wps:wsp>
                        <wps:cNvPr id="58" name="Rectangle 6"/>
                        <wps:cNvSpPr>
                          <a:spLocks noChangeArrowheads="1"/>
                        </wps:cNvSpPr>
                        <wps:spPr bwMode="auto">
                          <a:xfrm>
                            <a:off x="1632663" y="384198"/>
                            <a:ext cx="22923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6E9CA4" w14:textId="77777777" w:rsidR="00CF03FF" w:rsidRDefault="00CF03FF" w:rsidP="00CF03FF">
                              <w:r>
                                <w:rPr>
                                  <w:rFonts w:ascii="Arial" w:hAnsi="Arial" w:cs="Arial"/>
                                  <w:color w:val="000000"/>
                                  <w:sz w:val="24"/>
                                  <w:szCs w:val="24"/>
                                  <w:lang w:val="en-US"/>
                                </w:rPr>
                                <w:t xml:space="preserve">2W </w:t>
                              </w:r>
                            </w:p>
                          </w:txbxContent>
                        </wps:txbx>
                        <wps:bodyPr rot="0" vert="horz" wrap="none" lIns="0" tIns="0" rIns="0" bIns="0" anchor="t" anchorCtr="0">
                          <a:noAutofit/>
                        </wps:bodyPr>
                      </wps:wsp>
                      <wps:wsp>
                        <wps:cNvPr id="59" name="Rectangle 6"/>
                        <wps:cNvSpPr>
                          <a:spLocks noChangeArrowheads="1"/>
                        </wps:cNvSpPr>
                        <wps:spPr bwMode="auto">
                          <a:xfrm>
                            <a:off x="2460641" y="355083"/>
                            <a:ext cx="28003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C24A8" w14:textId="77777777" w:rsidR="00CF03FF" w:rsidRDefault="00CF03FF" w:rsidP="00CF03FF">
                              <w:r>
                                <w:rPr>
                                  <w:rFonts w:ascii="Arial" w:hAnsi="Arial" w:cs="Arial"/>
                                  <w:color w:val="000000"/>
                                  <w:sz w:val="24"/>
                                  <w:szCs w:val="24"/>
                                  <w:lang w:val="en-US"/>
                                </w:rPr>
                                <w:t xml:space="preserve">3U2 </w:t>
                              </w:r>
                            </w:p>
                          </w:txbxContent>
                        </wps:txbx>
                        <wps:bodyPr rot="0" vert="horz" wrap="none" lIns="0" tIns="0" rIns="0" bIns="0" anchor="t" anchorCtr="0">
                          <a:noAutofit/>
                        </wps:bodyPr>
                      </wps:wsp>
                      <wps:wsp>
                        <wps:cNvPr id="60" name="Rectangle 6"/>
                        <wps:cNvSpPr>
                          <a:spLocks noChangeArrowheads="1"/>
                        </wps:cNvSpPr>
                        <wps:spPr bwMode="auto">
                          <a:xfrm>
                            <a:off x="2821242" y="365449"/>
                            <a:ext cx="31369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7279C" w14:textId="77777777" w:rsidR="00CF03FF" w:rsidRDefault="00CF03FF" w:rsidP="00CF03FF">
                              <w:r>
                                <w:rPr>
                                  <w:rFonts w:ascii="Arial" w:hAnsi="Arial" w:cs="Arial"/>
                                  <w:color w:val="000000"/>
                                  <w:sz w:val="24"/>
                                  <w:szCs w:val="24"/>
                                  <w:lang w:val="en-US"/>
                                </w:rPr>
                                <w:t xml:space="preserve">3W1 </w:t>
                              </w:r>
                            </w:p>
                          </w:txbxContent>
                        </wps:txbx>
                        <wps:bodyPr rot="0" vert="horz" wrap="none" lIns="0" tIns="0" rIns="0" bIns="0" anchor="t" anchorCtr="0">
                          <a:noAutofit/>
                        </wps:bodyPr>
                      </wps:wsp>
                      <wps:wsp>
                        <wps:cNvPr id="61" name="Rectangle 6"/>
                        <wps:cNvSpPr>
                          <a:spLocks noChangeArrowheads="1"/>
                        </wps:cNvSpPr>
                        <wps:spPr bwMode="auto">
                          <a:xfrm>
                            <a:off x="900068" y="1626944"/>
                            <a:ext cx="19494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758C7" w14:textId="77777777" w:rsidR="00CF03FF" w:rsidRDefault="00CF03FF" w:rsidP="00CF03FF">
                              <w:r>
                                <w:rPr>
                                  <w:rFonts w:ascii="Arial" w:hAnsi="Arial" w:cs="Arial"/>
                                  <w:color w:val="000000"/>
                                  <w:sz w:val="24"/>
                                  <w:szCs w:val="24"/>
                                  <w:lang w:val="en-US"/>
                                </w:rPr>
                                <w:t xml:space="preserve">1N </w:t>
                              </w:r>
                            </w:p>
                          </w:txbxContent>
                        </wps:txbx>
                        <wps:bodyPr rot="0" vert="horz" wrap="none" lIns="0" tIns="0" rIns="0" bIns="0" anchor="t" anchorCtr="0">
                          <a:noAutofit/>
                        </wps:bodyPr>
                      </wps:wsp>
                      <wps:wsp>
                        <wps:cNvPr id="62" name="Rectangle 6"/>
                        <wps:cNvSpPr>
                          <a:spLocks noChangeArrowheads="1"/>
                        </wps:cNvSpPr>
                        <wps:spPr bwMode="auto">
                          <a:xfrm>
                            <a:off x="1442158" y="1626994"/>
                            <a:ext cx="19494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57A40" w14:textId="77777777" w:rsidR="00CF03FF" w:rsidRDefault="00CF03FF" w:rsidP="00CF03FF">
                              <w:r>
                                <w:rPr>
                                  <w:rFonts w:ascii="Arial" w:hAnsi="Arial" w:cs="Arial"/>
                                  <w:color w:val="000000"/>
                                  <w:sz w:val="24"/>
                                  <w:szCs w:val="24"/>
                                  <w:lang w:val="en-US"/>
                                </w:rPr>
                                <w:t xml:space="preserve">1U </w:t>
                              </w:r>
                            </w:p>
                          </w:txbxContent>
                        </wps:txbx>
                        <wps:bodyPr rot="0" vert="horz" wrap="none" lIns="0" tIns="0" rIns="0" bIns="0" anchor="t" anchorCtr="0">
                          <a:noAutofit/>
                        </wps:bodyPr>
                      </wps:wsp>
                      <wps:wsp>
                        <wps:cNvPr id="63" name="Rectangle 6"/>
                        <wps:cNvSpPr>
                          <a:spLocks noChangeArrowheads="1"/>
                        </wps:cNvSpPr>
                        <wps:spPr bwMode="auto">
                          <a:xfrm>
                            <a:off x="1984734" y="1627013"/>
                            <a:ext cx="186690"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DFA652" w14:textId="77777777" w:rsidR="00CF03FF" w:rsidRDefault="00CF03FF" w:rsidP="00CF03FF">
                              <w:r>
                                <w:rPr>
                                  <w:rFonts w:ascii="Arial" w:hAnsi="Arial" w:cs="Arial"/>
                                  <w:color w:val="000000"/>
                                  <w:sz w:val="24"/>
                                  <w:szCs w:val="24"/>
                                  <w:lang w:val="en-US"/>
                                </w:rPr>
                                <w:t xml:space="preserve">1V </w:t>
                              </w:r>
                            </w:p>
                          </w:txbxContent>
                        </wps:txbx>
                        <wps:bodyPr rot="0" vert="horz" wrap="none" lIns="0" tIns="0" rIns="0" bIns="0" anchor="t" anchorCtr="0">
                          <a:noAutofit/>
                        </wps:bodyPr>
                      </wps:wsp>
                      <wps:wsp>
                        <wps:cNvPr id="128" name="Rectangle 6"/>
                        <wps:cNvSpPr>
                          <a:spLocks noChangeArrowheads="1"/>
                        </wps:cNvSpPr>
                        <wps:spPr bwMode="auto">
                          <a:xfrm>
                            <a:off x="2518760" y="1627069"/>
                            <a:ext cx="229235" cy="2025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FC4CB0" w14:textId="77777777" w:rsidR="00CF03FF" w:rsidRDefault="00CF03FF" w:rsidP="00CF03FF">
                              <w:r>
                                <w:rPr>
                                  <w:rFonts w:ascii="Arial" w:hAnsi="Arial" w:cs="Arial"/>
                                  <w:color w:val="000000"/>
                                  <w:sz w:val="24"/>
                                  <w:szCs w:val="24"/>
                                  <w:lang w:val="en-US"/>
                                </w:rPr>
                                <w:t xml:space="preserve">1W </w:t>
                              </w:r>
                            </w:p>
                          </w:txbxContent>
                        </wps:txbx>
                        <wps:bodyPr rot="0" vert="horz" wrap="none" lIns="0" tIns="0" rIns="0" bIns="0" anchor="t" anchorCtr="0">
                          <a:noAutofit/>
                        </wps:bodyPr>
                      </wps:wsp>
                      <wps:wsp>
                        <wps:cNvPr id="129" name="Elipsa 129"/>
                        <wps:cNvSpPr/>
                        <wps:spPr>
                          <a:xfrm>
                            <a:off x="853440" y="1270304"/>
                            <a:ext cx="288323" cy="288323"/>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Elipsa 130"/>
                        <wps:cNvSpPr/>
                        <wps:spPr>
                          <a:xfrm>
                            <a:off x="1399154" y="1261418"/>
                            <a:ext cx="288323" cy="288323"/>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1" name="Elipsa 131"/>
                        <wps:cNvSpPr/>
                        <wps:spPr>
                          <a:xfrm>
                            <a:off x="1944617" y="1261418"/>
                            <a:ext cx="288323" cy="288323"/>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3" name="Elipsa 183"/>
                        <wps:cNvSpPr/>
                        <wps:spPr>
                          <a:xfrm>
                            <a:off x="2490463" y="1261418"/>
                            <a:ext cx="288323" cy="288323"/>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Elipsa 184"/>
                        <wps:cNvSpPr/>
                        <wps:spPr>
                          <a:xfrm>
                            <a:off x="643128" y="661781"/>
                            <a:ext cx="140208" cy="140208"/>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Elipsa 185"/>
                        <wps:cNvSpPr/>
                        <wps:spPr>
                          <a:xfrm>
                            <a:off x="986409" y="661781"/>
                            <a:ext cx="140208" cy="140208"/>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Elipsa 186"/>
                        <wps:cNvSpPr/>
                        <wps:spPr>
                          <a:xfrm>
                            <a:off x="1329854" y="661781"/>
                            <a:ext cx="140208" cy="140208"/>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7" name="Elipsa 187"/>
                        <wps:cNvSpPr/>
                        <wps:spPr>
                          <a:xfrm>
                            <a:off x="1673466" y="661781"/>
                            <a:ext cx="140208" cy="140208"/>
                          </a:xfrm>
                          <a:prstGeom prst="ellipse">
                            <a:avLst/>
                          </a:prstGeom>
                          <a:solidFill>
                            <a:srgbClr val="749CC9"/>
                          </a:solidFill>
                          <a:ln>
                            <a:solidFill>
                              <a:srgbClr val="00639E"/>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8" name="Elipsa 188"/>
                        <wps:cNvSpPr/>
                        <wps:spPr>
                          <a:xfrm>
                            <a:off x="2565780" y="661781"/>
                            <a:ext cx="140208" cy="140208"/>
                          </a:xfrm>
                          <a:prstGeom prst="ellipse">
                            <a:avLst/>
                          </a:prstGeom>
                          <a:solidFill>
                            <a:srgbClr val="749CC9"/>
                          </a:solid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9" name="Elipsa 189"/>
                        <wps:cNvSpPr/>
                        <wps:spPr>
                          <a:xfrm>
                            <a:off x="2897174" y="661781"/>
                            <a:ext cx="140208" cy="140208"/>
                          </a:xfrm>
                          <a:prstGeom prst="ellipse">
                            <a:avLst/>
                          </a:prstGeom>
                          <a:solidFill>
                            <a:srgbClr val="749CC9"/>
                          </a:solid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0" name="Raven povezovalnik 190"/>
                        <wps:cNvCnPr>
                          <a:stCxn id="189" idx="2"/>
                          <a:endCxn id="188" idx="6"/>
                        </wps:cNvCnPr>
                        <wps:spPr>
                          <a:xfrm flipH="1">
                            <a:off x="2705988" y="731885"/>
                            <a:ext cx="191186" cy="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25" name="Raven povezovalnik 3825"/>
                        <wps:cNvCnPr/>
                        <wps:spPr>
                          <a:xfrm flipH="1">
                            <a:off x="2265898" y="852867"/>
                            <a:ext cx="19116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26" name="Raven povezovalnik 3826"/>
                        <wps:cNvCnPr/>
                        <wps:spPr>
                          <a:xfrm flipH="1">
                            <a:off x="2294947" y="893819"/>
                            <a:ext cx="132986"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27" name="Raven povezovalnik 3827"/>
                        <wps:cNvCnPr/>
                        <wps:spPr>
                          <a:xfrm flipH="1">
                            <a:off x="2337374" y="934612"/>
                            <a:ext cx="48901"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829" name="Prostoročno: oblika 3829"/>
                        <wps:cNvSpPr/>
                        <wps:spPr>
                          <a:xfrm>
                            <a:off x="2362200" y="730045"/>
                            <a:ext cx="206477" cy="117987"/>
                          </a:xfrm>
                          <a:custGeom>
                            <a:avLst/>
                            <a:gdLst>
                              <a:gd name="connsiteX0" fmla="*/ 0 w 206477"/>
                              <a:gd name="connsiteY0" fmla="*/ 117987 h 117987"/>
                              <a:gd name="connsiteX1" fmla="*/ 0 w 206477"/>
                              <a:gd name="connsiteY1" fmla="*/ 0 h 117987"/>
                              <a:gd name="connsiteX2" fmla="*/ 206477 w 206477"/>
                              <a:gd name="connsiteY2" fmla="*/ 0 h 117987"/>
                            </a:gdLst>
                            <a:ahLst/>
                            <a:cxnLst>
                              <a:cxn ang="0">
                                <a:pos x="connsiteX0" y="connsiteY0"/>
                              </a:cxn>
                              <a:cxn ang="0">
                                <a:pos x="connsiteX1" y="connsiteY1"/>
                              </a:cxn>
                              <a:cxn ang="0">
                                <a:pos x="connsiteX2" y="connsiteY2"/>
                              </a:cxn>
                            </a:cxnLst>
                            <a:rect l="l" t="t" r="r" b="b"/>
                            <a:pathLst>
                              <a:path w="206477" h="117987">
                                <a:moveTo>
                                  <a:pt x="0" y="117987"/>
                                </a:moveTo>
                                <a:lnTo>
                                  <a:pt x="0" y="0"/>
                                </a:lnTo>
                                <a:lnTo>
                                  <a:pt x="206477" y="0"/>
                                </a:lnTo>
                              </a:path>
                            </a:pathLst>
                          </a:custGeom>
                          <a:noFill/>
                          <a:ln w="1905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c:wpc>
                  </a:graphicData>
                </a:graphic>
              </wp:inline>
            </w:drawing>
          </mc:Choice>
          <mc:Fallback>
            <w:pict>
              <v:group w14:anchorId="1169E90D" id="Platno 54" o:spid="_x0000_s1130" editas="canvas" style="width:295.45pt;height:162.35pt;mso-position-horizontal-relative:char;mso-position-vertical-relative:line" coordsize="37515,206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">
                <v:shape id="_x0000_s1131" type="#_x0000_t75" style="position:absolute;width:37515;height:20618;visibility:visible;mso-wrap-style:square" filled="t">
                  <v:fill o:detectmouseclick="t"/>
                  <v:path o:connecttype="none"/>
                </v:shape>
                <v:rect id="Pravokotnik 3830" o:spid="_x0000_s1132" style="position:absolute;left:4155;top:2503;width:27893;height:1576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" filled="f" strokecolor="#00639e" strokeweight="2pt"/>
                <v:rect id="Rectangle 6" o:spid="_x0000_s1133" style="position:absolute;left:6065;top:3842;width:1949;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197C7EE" w14:textId="77777777" w:rsidR="00CF03FF" w:rsidRDefault="00CF03FF" w:rsidP="00CF03FF">
                        <w:r>
                          <w:rPr>
                            <w:rFonts w:ascii="Arial" w:hAnsi="Arial" w:cs="Arial"/>
                            <w:color w:val="000000"/>
                            <w:sz w:val="24"/>
                            <w:szCs w:val="24"/>
                            <w:lang w:val="en-US"/>
                          </w:rPr>
                          <w:t xml:space="preserve">2N </w:t>
                        </w:r>
                      </w:p>
                    </w:txbxContent>
                  </v:textbox>
                </v:rect>
                <v:rect id="Rectangle 6" o:spid="_x0000_s1134" style="position:absolute;left:9513;top:3845;width:1950;height:20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" filled="f" stroked="f">
                  <v:textbox inset="0,0,0,0">
                    <w:txbxContent>
                      <w:p w14:paraId="06DDAD83" w14:textId="77777777" w:rsidR="00CF03FF" w:rsidRDefault="00CF03FF" w:rsidP="00CF03FF">
                        <w:r>
                          <w:rPr>
                            <w:rFonts w:ascii="Arial" w:hAnsi="Arial" w:cs="Arial"/>
                            <w:color w:val="000000"/>
                            <w:sz w:val="24"/>
                            <w:szCs w:val="24"/>
                            <w:lang w:val="en-US"/>
                          </w:rPr>
                          <w:t xml:space="preserve">2U </w:t>
                        </w:r>
                      </w:p>
                    </w:txbxContent>
                  </v:textbox>
                </v:rect>
                <v:rect id="Rectangle 6" o:spid="_x0000_s1135" style="position:absolute;left:12963;top:3845;width:1867;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" filled="f" stroked="f">
                  <v:textbox inset="0,0,0,0">
                    <w:txbxContent>
                      <w:p w14:paraId="015628FA" w14:textId="77777777" w:rsidR="00CF03FF" w:rsidRDefault="00CF03FF" w:rsidP="00CF03FF">
                        <w:r>
                          <w:rPr>
                            <w:rFonts w:ascii="Arial" w:hAnsi="Arial" w:cs="Arial"/>
                            <w:color w:val="000000"/>
                            <w:sz w:val="24"/>
                            <w:szCs w:val="24"/>
                            <w:lang w:val="en-US"/>
                          </w:rPr>
                          <w:t xml:space="preserve">2V </w:t>
                        </w:r>
                      </w:p>
                    </w:txbxContent>
                  </v:textbox>
                </v:rect>
                <v:rect id="Rectangle 6" o:spid="_x0000_s1136" style="position:absolute;left:16326;top:3841;width:2292;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" filled="f" stroked="f">
                  <v:textbox inset="0,0,0,0">
                    <w:txbxContent>
                      <w:p w14:paraId="616E9CA4" w14:textId="77777777" w:rsidR="00CF03FF" w:rsidRDefault="00CF03FF" w:rsidP="00CF03FF">
                        <w:r>
                          <w:rPr>
                            <w:rFonts w:ascii="Arial" w:hAnsi="Arial" w:cs="Arial"/>
                            <w:color w:val="000000"/>
                            <w:sz w:val="24"/>
                            <w:szCs w:val="24"/>
                            <w:lang w:val="en-US"/>
                          </w:rPr>
                          <w:t xml:space="preserve">2W </w:t>
                        </w:r>
                      </w:p>
                    </w:txbxContent>
                  </v:textbox>
                </v:rect>
                <v:rect id="Rectangle 6" o:spid="_x0000_s1137" style="position:absolute;left:24606;top:3550;width:2800;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6B7C24A8" w14:textId="77777777" w:rsidR="00CF03FF" w:rsidRDefault="00CF03FF" w:rsidP="00CF03FF">
                        <w:r>
                          <w:rPr>
                            <w:rFonts w:ascii="Arial" w:hAnsi="Arial" w:cs="Arial"/>
                            <w:color w:val="000000"/>
                            <w:sz w:val="24"/>
                            <w:szCs w:val="24"/>
                            <w:lang w:val="en-US"/>
                          </w:rPr>
                          <w:t xml:space="preserve">3U2 </w:t>
                        </w:r>
                      </w:p>
                    </w:txbxContent>
                  </v:textbox>
                </v:rect>
                <v:rect id="Rectangle 6" o:spid="_x0000_s1138" style="position:absolute;left:28212;top:3654;width:3137;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" filled="f" stroked="f">
                  <v:textbox inset="0,0,0,0">
                    <w:txbxContent>
                      <w:p w14:paraId="1497279C" w14:textId="77777777" w:rsidR="00CF03FF" w:rsidRDefault="00CF03FF" w:rsidP="00CF03FF">
                        <w:r>
                          <w:rPr>
                            <w:rFonts w:ascii="Arial" w:hAnsi="Arial" w:cs="Arial"/>
                            <w:color w:val="000000"/>
                            <w:sz w:val="24"/>
                            <w:szCs w:val="24"/>
                            <w:lang w:val="en-US"/>
                          </w:rPr>
                          <w:t xml:space="preserve">3W1 </w:t>
                        </w:r>
                      </w:p>
                    </w:txbxContent>
                  </v:textbox>
                </v:rect>
                <v:rect id="Rectangle 6" o:spid="_x0000_s1139" style="position:absolute;left:9000;top:16269;width:1950;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" filled="f" stroked="f">
                  <v:textbox inset="0,0,0,0">
                    <w:txbxContent>
                      <w:p w14:paraId="05D758C7" w14:textId="77777777" w:rsidR="00CF03FF" w:rsidRDefault="00CF03FF" w:rsidP="00CF03FF">
                        <w:r>
                          <w:rPr>
                            <w:rFonts w:ascii="Arial" w:hAnsi="Arial" w:cs="Arial"/>
                            <w:color w:val="000000"/>
                            <w:sz w:val="24"/>
                            <w:szCs w:val="24"/>
                            <w:lang w:val="en-US"/>
                          </w:rPr>
                          <w:t xml:space="preserve">1N </w:t>
                        </w:r>
                      </w:p>
                    </w:txbxContent>
                  </v:textbox>
                </v:rect>
                <v:rect id="Rectangle 6" o:spid="_x0000_s1140" style="position:absolute;left:14421;top:16269;width:1950;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" filled="f" stroked="f">
                  <v:textbox inset="0,0,0,0">
                    <w:txbxContent>
                      <w:p w14:paraId="31757A40" w14:textId="77777777" w:rsidR="00CF03FF" w:rsidRDefault="00CF03FF" w:rsidP="00CF03FF">
                        <w:r>
                          <w:rPr>
                            <w:rFonts w:ascii="Arial" w:hAnsi="Arial" w:cs="Arial"/>
                            <w:color w:val="000000"/>
                            <w:sz w:val="24"/>
                            <w:szCs w:val="24"/>
                            <w:lang w:val="en-US"/>
                          </w:rPr>
                          <w:t xml:space="preserve">1U </w:t>
                        </w:r>
                      </w:p>
                    </w:txbxContent>
                  </v:textbox>
                </v:rect>
                <v:rect id="Rectangle 6" o:spid="_x0000_s1141" style="position:absolute;left:19847;top:16270;width:1867;height:202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" filled="f" stroked="f">
                  <v:textbox inset="0,0,0,0">
                    <w:txbxContent>
                      <w:p w14:paraId="02DFA652" w14:textId="77777777" w:rsidR="00CF03FF" w:rsidRDefault="00CF03FF" w:rsidP="00CF03FF">
                        <w:r>
                          <w:rPr>
                            <w:rFonts w:ascii="Arial" w:hAnsi="Arial" w:cs="Arial"/>
                            <w:color w:val="000000"/>
                            <w:sz w:val="24"/>
                            <w:szCs w:val="24"/>
                            <w:lang w:val="en-US"/>
                          </w:rPr>
                          <w:t xml:space="preserve">1V </w:t>
                        </w:r>
                      </w:p>
                    </w:txbxContent>
                  </v:textbox>
                </v:rect>
                <v:rect id="Rectangle 6" o:spid="_x0000_s1142" style="position:absolute;left:25187;top:16270;width:2292;height:20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" filled="f" stroked="f">
                  <v:textbox inset="0,0,0,0">
                    <w:txbxContent>
                      <w:p w14:paraId="58FC4CB0" w14:textId="77777777" w:rsidR="00CF03FF" w:rsidRDefault="00CF03FF" w:rsidP="00CF03FF">
                        <w:r>
                          <w:rPr>
                            <w:rFonts w:ascii="Arial" w:hAnsi="Arial" w:cs="Arial"/>
                            <w:color w:val="000000"/>
                            <w:sz w:val="24"/>
                            <w:szCs w:val="24"/>
                            <w:lang w:val="en-US"/>
                          </w:rPr>
                          <w:t xml:space="preserve">1W </w:t>
                        </w:r>
                      </w:p>
                    </w:txbxContent>
                  </v:textbox>
                </v:rect>
                <v:oval id="Elipsa 129" o:spid="_x0000_s1143" style="position:absolute;left:8534;top:12703;width:2883;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" fillcolor="#749cc9" strokecolor="#00639e" strokeweight="2pt"/>
                <v:oval id="Elipsa 130" o:spid="_x0000_s1144" style="position:absolute;left:13991;top:12614;width:2883;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" fillcolor="#749cc9" strokecolor="#00639e" strokeweight="2pt"/>
                <v:oval id="Elipsa 131" o:spid="_x0000_s1145" style="position:absolute;left:19446;top:12614;width:2883;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" fillcolor="#749cc9" strokecolor="#00639e" strokeweight="2pt"/>
                <v:oval id="Elipsa 183" o:spid="_x0000_s1146" style="position:absolute;left:24904;top:12614;width:2883;height:28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" fillcolor="#749cc9" strokecolor="#00639e" strokeweight="2pt"/>
                <v:oval id="Elipsa 184" o:spid="_x0000_s1147" style="position:absolute;left:6431;top:6617;width:1402;height:1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" fillcolor="#749cc9" strokecolor="#00639e" strokeweight="2pt"/>
                <v:oval id="Elipsa 185" o:spid="_x0000_s1148" style="position:absolute;left:9864;top:6617;width:1402;height:1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" fillcolor="#749cc9" strokecolor="#00639e" strokeweight="2pt"/>
                <v:oval id="Elipsa 186" o:spid="_x0000_s1149" style="position:absolute;left:13298;top:6617;width:1402;height:1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" fillcolor="#749cc9" strokecolor="#00639e" strokeweight="2pt"/>
                <v:oval id="Elipsa 187" o:spid="_x0000_s1150" style="position:absolute;left:16734;top:6617;width:1402;height:1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" fillcolor="#749cc9" strokecolor="#00639e" strokeweight="2pt"/>
                <v:oval id="Elipsa 188" o:spid="_x0000_s1151" style="position:absolute;left:25657;top:6617;width:1402;height:1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" fillcolor="#749cc9" strokecolor="black [3213]" strokeweight="1.5pt"/>
                <v:oval id="Elipsa 189" o:spid="_x0000_s1152" style="position:absolute;left:28971;top:6617;width:1402;height:1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" fillcolor="#749cc9" strokecolor="black [3213]" strokeweight="1.5pt"/>
                <v:line id="Raven povezovalnik 190" o:spid="_x0000_s1153" style="position:absolute;flip:x;visibility:visible;mso-wrap-style:square" from="27059,7318" to="28971,73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" strokecolor="black [3213]" strokeweight="1.5pt"/>
                <v:line id="Raven povezovalnik 3825" o:spid="_x0000_s1154" style="position:absolute;flip:x;visibility:visible;mso-wrap-style:square" from="22658,8528" to="24570,85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" strokecolor="black [3213]" strokeweight="2.25pt"/>
                <v:line id="Raven povezovalnik 3826" o:spid="_x0000_s1155" style="position:absolute;flip:x;visibility:visible;mso-wrap-style:square" from="22949,8938" to="24279,89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" strokecolor="black [3213]" strokeweight="2.25pt"/>
                <v:line id="Raven povezovalnik 3827" o:spid="_x0000_s1156" style="position:absolute;flip:x;visibility:visible;mso-wrap-style:square" from="23373,9346" to="23862,93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" strokecolor="black [3213]" strokeweight="2.25pt"/>
                <v:shape id="Prostoročno: oblika 3829" o:spid="_x0000_s1157" style="position:absolute;left:23622;top:7300;width:2064;height:1180;visibility:visible;mso-wrap-style:square;v-text-anchor:middle" coordsize="206477,1179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" path="m,117987l,,206477,e" filled="f" strokecolor="black [3213]" strokeweight="1.5pt">
                  <v:path arrowok="t" o:connecttype="custom" o:connectlocs="0,117987;0,0;206477,0" o:connectangles="0,0,0"/>
                </v:shape>
                <w10:anchorlock/>
              </v:group>
            </w:pict>
          </mc:Fallback>
        </mc:AlternateContent>
      </w:r>
    </w:p>
    <w:p w14:paraId="6CA867CC" w14:textId="2B9C7237" w:rsidR="00CF03FF" w:rsidRPr="001C3B48" w:rsidRDefault="00CF03FF" w:rsidP="00CF03FF">
      <w:pPr>
        <w:pStyle w:val="Napis"/>
        <w:rPr>
          <w:sz w:val="24"/>
          <w:szCs w:val="24"/>
        </w:rPr>
      </w:pPr>
      <w:bookmarkStart w:id="164" w:name="_Toc178164640"/>
      <w:r>
        <w:t xml:space="preserve">Slika </w:t>
      </w:r>
      <w:r w:rsidR="001118DB">
        <w:fldChar w:fldCharType="begin"/>
      </w:r>
      <w:r w:rsidR="001118DB">
        <w:instrText xml:space="preserve"> SEQ Slika \* ARABIC </w:instrText>
      </w:r>
      <w:r w:rsidR="001118DB">
        <w:fldChar w:fldCharType="separate"/>
      </w:r>
      <w:r w:rsidR="001118DB">
        <w:rPr>
          <w:noProof/>
        </w:rPr>
        <w:t>3</w:t>
      </w:r>
      <w:r w:rsidR="001118DB">
        <w:rPr>
          <w:noProof/>
        </w:rPr>
        <w:fldChar w:fldCharType="end"/>
      </w:r>
      <w:r>
        <w:t>:</w:t>
      </w:r>
      <w:r>
        <w:tab/>
      </w:r>
      <w:r w:rsidRPr="003D6A2B">
        <w:t xml:space="preserve">Razporeditev </w:t>
      </w:r>
      <w:r>
        <w:rPr>
          <w:bCs w:val="0"/>
        </w:rPr>
        <w:t>skoznji</w:t>
      </w:r>
      <w:r>
        <w:t>kov</w:t>
      </w:r>
      <w:r w:rsidRPr="003D6A2B">
        <w:t xml:space="preserve"> na pokrovu transformatorja.</w:t>
      </w:r>
      <w:bookmarkEnd w:id="164"/>
    </w:p>
    <w:p w14:paraId="13A2F7C5" w14:textId="72B4A9F7" w:rsidR="00CF03FF" w:rsidRPr="001F3983" w:rsidRDefault="00CF03FF" w:rsidP="00CF03FF">
      <w:r w:rsidRPr="001F3983">
        <w:t xml:space="preserve">Priključke </w:t>
      </w:r>
      <w:r w:rsidR="00296BFD">
        <w:t xml:space="preserve">na </w:t>
      </w:r>
      <w:r>
        <w:t>skoznjike je treba</w:t>
      </w:r>
      <w:r w:rsidRPr="001F3983">
        <w:t xml:space="preserve"> izvesti tako, da se izognemo zlomu izolatorja pri potresu. </w:t>
      </w:r>
    </w:p>
    <w:p w14:paraId="6E080160" w14:textId="4B2B8FD1" w:rsidR="00CF03FF" w:rsidRDefault="00CF03FF" w:rsidP="00CF03FF">
      <w:r w:rsidRPr="001F3983">
        <w:t xml:space="preserve">SN (20 kV) priključki morajo biti </w:t>
      </w:r>
      <w:r w:rsidR="00B70772">
        <w:t xml:space="preserve">varni na dotik </w:t>
      </w:r>
      <w:r w:rsidRPr="001F3983">
        <w:t xml:space="preserve">po sistemu </w:t>
      </w:r>
      <w:r w:rsidRPr="001F3C00">
        <w:t>konektorj</w:t>
      </w:r>
      <w:r w:rsidR="00B42DE4" w:rsidRPr="001F3C00">
        <w:t>ev</w:t>
      </w:r>
      <w:r w:rsidRPr="001F3C00">
        <w:t xml:space="preserve"> z notranjo konusno pušo po </w:t>
      </w:r>
      <w:r w:rsidR="00110245">
        <w:fldChar w:fldCharType="begin"/>
      </w:r>
      <w:r w:rsidR="00110245">
        <w:instrText xml:space="preserve"> REF S2224 \h </w:instrText>
      </w:r>
      <w:r w:rsidR="00110245">
        <w:fldChar w:fldCharType="separate"/>
      </w:r>
      <w:r w:rsidR="001118DB">
        <w:t>[2.2.24]</w:t>
      </w:r>
      <w:r w:rsidR="00110245">
        <w:fldChar w:fldCharType="end"/>
      </w:r>
      <w:r>
        <w:rPr>
          <w:color w:val="FF0000"/>
        </w:rPr>
        <w:t xml:space="preserve"> </w:t>
      </w:r>
      <w:r w:rsidRPr="001F3983">
        <w:t xml:space="preserve">in morajo biti od </w:t>
      </w:r>
      <w:r w:rsidR="00B70772">
        <w:t>uveljavljenega</w:t>
      </w:r>
      <w:r w:rsidRPr="001F3983">
        <w:t xml:space="preserve"> proizvajalca elektroenergetske opreme.  Fazni priključki morajo omogočati priklop do treh vzporednih kablov na posamezno fazo + </w:t>
      </w:r>
      <w:proofErr w:type="spellStart"/>
      <w:r w:rsidRPr="001F3983">
        <w:t>konektorski</w:t>
      </w:r>
      <w:proofErr w:type="spellEnd"/>
      <w:r w:rsidRPr="001F3983">
        <w:t xml:space="preserve"> prenapetostni odvodnik. Ničelni priključek mora omogočati priklop enega kabla + </w:t>
      </w:r>
      <w:proofErr w:type="spellStart"/>
      <w:r w:rsidRPr="001F3983">
        <w:t>konektorski</w:t>
      </w:r>
      <w:proofErr w:type="spellEnd"/>
      <w:r w:rsidRPr="001F3983">
        <w:t xml:space="preserve"> prenapetostni odvodnik.</w:t>
      </w:r>
    </w:p>
    <w:p w14:paraId="4429C4A6" w14:textId="77777777" w:rsidR="00CF03FF" w:rsidRPr="001F3983" w:rsidRDefault="00CF03FF" w:rsidP="00CF03FF">
      <w:r w:rsidRPr="001F3983">
        <w:t xml:space="preserve">Priključka </w:t>
      </w:r>
      <w:r>
        <w:t>na</w:t>
      </w:r>
      <w:r w:rsidRPr="001F3983">
        <w:t xml:space="preserve"> terciarno navitje se izvedeta </w:t>
      </w:r>
      <w:r>
        <w:t xml:space="preserve">z </w:t>
      </w:r>
      <w:r w:rsidRPr="001F3983">
        <w:t>dve</w:t>
      </w:r>
      <w:r>
        <w:t>ma</w:t>
      </w:r>
      <w:r w:rsidRPr="001F3983">
        <w:t xml:space="preserve"> </w:t>
      </w:r>
      <w:r>
        <w:t>skoznjikoma</w:t>
      </w:r>
      <w:r w:rsidRPr="001F3983">
        <w:t xml:space="preserve"> na pokrovu transformatorja. </w:t>
      </w:r>
      <w:r>
        <w:t>Skoznjika</w:t>
      </w:r>
      <w:r w:rsidRPr="001F3983">
        <w:t xml:space="preserve"> morata biti mehansko in električno zavarovana s pokrovom. Priključka "3U2" in "3W1" se medsebojno kratko vežeta in ozemljita. Spojne vezi morajo biti dobavljene s transformatorjem.</w:t>
      </w:r>
    </w:p>
    <w:p w14:paraId="012C291F" w14:textId="49E3CBEF" w:rsidR="00CF03FF" w:rsidRPr="001F3983" w:rsidRDefault="00E6484A" w:rsidP="00CF03FF">
      <w:pPr>
        <w:pStyle w:val="Naslov3"/>
      </w:pPr>
      <w:bookmarkStart w:id="165" w:name="_Toc496100374"/>
      <w:bookmarkStart w:id="166" w:name="_Toc128485382"/>
      <w:bookmarkStart w:id="167" w:name="_Toc189737469"/>
      <w:r>
        <w:t>Plinski</w:t>
      </w:r>
      <w:r w:rsidR="00CF03FF">
        <w:t xml:space="preserve"> rele</w:t>
      </w:r>
      <w:bookmarkEnd w:id="165"/>
      <w:bookmarkEnd w:id="166"/>
      <w:r>
        <w:t xml:space="preserve"> (</w:t>
      </w:r>
      <w:proofErr w:type="spellStart"/>
      <w:r>
        <w:t>t.i</w:t>
      </w:r>
      <w:proofErr w:type="spellEnd"/>
      <w:r>
        <w:t xml:space="preserve">. </w:t>
      </w:r>
      <w:proofErr w:type="spellStart"/>
      <w:r>
        <w:t>Buchholz</w:t>
      </w:r>
      <w:proofErr w:type="spellEnd"/>
      <w:r>
        <w:t>)</w:t>
      </w:r>
      <w:bookmarkEnd w:id="167"/>
    </w:p>
    <w:p w14:paraId="16324815" w14:textId="3116CB97" w:rsidR="00CF03FF" w:rsidRPr="001F3983" w:rsidRDefault="00E6484A" w:rsidP="00CF03FF">
      <w:r>
        <w:t>Plinski</w:t>
      </w:r>
      <w:r w:rsidR="00CF03FF" w:rsidRPr="001F3983">
        <w:t xml:space="preserve"> rele se vgradi med transformatorski kotel in konzervator. V priključno cev za priključek </w:t>
      </w:r>
      <w:r>
        <w:t>plinskega</w:t>
      </w:r>
      <w:r w:rsidR="00CF03FF" w:rsidRPr="001F3983">
        <w:t xml:space="preserve"> releja morajo biti vgrajeni zasuni tako, da je omogočena zamenjava releja brez izpusta olja iz konzervatorja.</w:t>
      </w:r>
    </w:p>
    <w:p w14:paraId="2203FB7D" w14:textId="067B15DD" w:rsidR="00CF03FF" w:rsidRPr="001F3983" w:rsidRDefault="00CF03FF" w:rsidP="00CF03FF">
      <w:r w:rsidRPr="001F3983">
        <w:t>Rele mora imeti kontakt</w:t>
      </w:r>
      <w:r w:rsidR="00ED4A45">
        <w:t>e</w:t>
      </w:r>
      <w:r w:rsidRPr="001F3983">
        <w:t>:</w:t>
      </w:r>
    </w:p>
    <w:p w14:paraId="0DD3AFAF" w14:textId="283F6101" w:rsidR="00CF03FF" w:rsidRPr="001F3983" w:rsidRDefault="00CF03FF" w:rsidP="00CF03FF">
      <w:pPr>
        <w:pStyle w:val="Odstavekseznama"/>
        <w:numPr>
          <w:ilvl w:val="1"/>
          <w:numId w:val="3"/>
        </w:numPr>
      </w:pPr>
      <w:r w:rsidRPr="001F3983">
        <w:t>za signalizacijo (nabiranje plina)</w:t>
      </w:r>
      <w:r w:rsidR="00ED4A45">
        <w:t xml:space="preserve"> 2×</w:t>
      </w:r>
      <w:r w:rsidRPr="001F3983">
        <w:t xml:space="preserve"> in</w:t>
      </w:r>
    </w:p>
    <w:p w14:paraId="0D07906D" w14:textId="3BF4A539" w:rsidR="00CF03FF" w:rsidRPr="001F3983" w:rsidRDefault="00CF03FF" w:rsidP="00CF03FF">
      <w:pPr>
        <w:pStyle w:val="Odstavekseznama"/>
        <w:numPr>
          <w:ilvl w:val="1"/>
          <w:numId w:val="3"/>
        </w:numPr>
      </w:pPr>
      <w:r w:rsidRPr="001F3983">
        <w:lastRenderedPageBreak/>
        <w:t>za izkl</w:t>
      </w:r>
      <w:r w:rsidR="00ED4A45">
        <w:t>op</w:t>
      </w:r>
      <w:r w:rsidRPr="001F3983">
        <w:t xml:space="preserve"> (hiter pretok olja)</w:t>
      </w:r>
      <w:r w:rsidR="00ED4A45">
        <w:t xml:space="preserve"> 2×</w:t>
      </w:r>
      <w:r w:rsidRPr="001F3983">
        <w:t>.</w:t>
      </w:r>
    </w:p>
    <w:p w14:paraId="66601099" w14:textId="7C3C78C3" w:rsidR="001A1EC9" w:rsidRPr="009C66FF" w:rsidRDefault="00095D9D" w:rsidP="001A1EC9">
      <w:pPr>
        <w:pStyle w:val="Naslov3"/>
      </w:pPr>
      <w:bookmarkStart w:id="168" w:name="_Toc126322450"/>
      <w:bookmarkStart w:id="169" w:name="_Toc128485385"/>
      <w:bookmarkStart w:id="170" w:name="_Toc189737470"/>
      <w:bookmarkEnd w:id="162"/>
      <w:bookmarkEnd w:id="163"/>
      <w:r>
        <w:t>N</w:t>
      </w:r>
      <w:r w:rsidR="00E14091">
        <w:t>adzor nad stanjem transformatorj</w:t>
      </w:r>
      <w:bookmarkEnd w:id="168"/>
      <w:bookmarkEnd w:id="169"/>
      <w:r w:rsidR="00E14091">
        <w:t>a</w:t>
      </w:r>
      <w:bookmarkEnd w:id="170"/>
      <w:r w:rsidR="00E82559">
        <w:t xml:space="preserve"> </w:t>
      </w:r>
    </w:p>
    <w:p w14:paraId="0E69B77E" w14:textId="66241DA6" w:rsidR="001A1EC9" w:rsidRPr="009C66FF" w:rsidRDefault="001A1EC9" w:rsidP="001A1EC9">
      <w:r w:rsidRPr="009C66FF">
        <w:t xml:space="preserve">Transformator mora </w:t>
      </w:r>
      <w:r w:rsidR="00095D9D">
        <w:t>omogočati</w:t>
      </w:r>
      <w:r w:rsidRPr="009C66FF">
        <w:t xml:space="preserve"> zajemanje </w:t>
      </w:r>
      <w:r w:rsidR="000459FF">
        <w:t>naslednjih</w:t>
      </w:r>
      <w:r w:rsidRPr="009C66FF">
        <w:t xml:space="preserve"> podatkov</w:t>
      </w:r>
      <w:r w:rsidR="00095D9D">
        <w:t xml:space="preserve"> oz. stanj</w:t>
      </w:r>
      <w:r w:rsidRPr="009C66FF">
        <w:t>:</w:t>
      </w:r>
    </w:p>
    <w:p w14:paraId="08B1248F" w14:textId="77777777" w:rsidR="001A1EC9" w:rsidRPr="009C66FF" w:rsidRDefault="001A1EC9" w:rsidP="001A1EC9">
      <w:pPr>
        <w:pStyle w:val="Odstavekseznama"/>
        <w:numPr>
          <w:ilvl w:val="0"/>
          <w:numId w:val="3"/>
        </w:numPr>
        <w:rPr>
          <w:b/>
        </w:rPr>
      </w:pPr>
      <w:r w:rsidRPr="009C66FF">
        <w:rPr>
          <w:b/>
        </w:rPr>
        <w:t>Splošni podatki:</w:t>
      </w:r>
    </w:p>
    <w:p w14:paraId="0ED435E1" w14:textId="14BDE9F2" w:rsidR="001A1EC9" w:rsidRPr="009C66FF" w:rsidRDefault="001A1EC9" w:rsidP="001A1EC9">
      <w:pPr>
        <w:pStyle w:val="Odstavekseznama"/>
        <w:numPr>
          <w:ilvl w:val="1"/>
          <w:numId w:val="3"/>
        </w:numPr>
      </w:pPr>
      <w:proofErr w:type="spellStart"/>
      <w:r w:rsidRPr="009C66FF">
        <w:t>Buch</w:t>
      </w:r>
      <w:r w:rsidR="00E14091">
        <w:t>h</w:t>
      </w:r>
      <w:r w:rsidRPr="009C66FF">
        <w:t>olz</w:t>
      </w:r>
      <w:proofErr w:type="spellEnd"/>
      <w:r w:rsidR="00E14091">
        <w:t xml:space="preserve"> in zaščitni rele regulacijskega stikala,</w:t>
      </w:r>
      <w:r w:rsidRPr="009C66FF">
        <w:t xml:space="preserve"> </w:t>
      </w:r>
    </w:p>
    <w:p w14:paraId="7E23A77D" w14:textId="5E091D9B" w:rsidR="001A1EC9" w:rsidRPr="009C66FF" w:rsidRDefault="003F0B05" w:rsidP="001A1EC9">
      <w:pPr>
        <w:pStyle w:val="Odstavekseznama"/>
        <w:numPr>
          <w:ilvl w:val="1"/>
          <w:numId w:val="3"/>
        </w:numPr>
      </w:pPr>
      <w:r>
        <w:t>m</w:t>
      </w:r>
      <w:r w:rsidR="001A1EC9" w:rsidRPr="009C66FF">
        <w:t xml:space="preserve">inimalni/maksimalni nivo olja transformatorja </w:t>
      </w:r>
    </w:p>
    <w:p w14:paraId="38DD73CD" w14:textId="073A6F83" w:rsidR="001A1EC9" w:rsidRPr="009C66FF" w:rsidRDefault="003F0B05" w:rsidP="001A1EC9">
      <w:pPr>
        <w:pStyle w:val="Odstavekseznama"/>
        <w:numPr>
          <w:ilvl w:val="1"/>
          <w:numId w:val="3"/>
        </w:numPr>
      </w:pPr>
      <w:r>
        <w:t>m</w:t>
      </w:r>
      <w:r w:rsidR="001A1EC9" w:rsidRPr="009C66FF">
        <w:t>inimalni/maksimalni nivo olja  regulacijskega stikala</w:t>
      </w:r>
    </w:p>
    <w:p w14:paraId="22B05006" w14:textId="63D32AC3" w:rsidR="001A1EC9" w:rsidRPr="009C66FF" w:rsidRDefault="003F0B05" w:rsidP="001A1EC9">
      <w:pPr>
        <w:pStyle w:val="Odstavekseznama"/>
        <w:numPr>
          <w:ilvl w:val="1"/>
          <w:numId w:val="3"/>
        </w:numPr>
      </w:pPr>
      <w:r>
        <w:t>t</w:t>
      </w:r>
      <w:r w:rsidR="001A1EC9" w:rsidRPr="009C66FF">
        <w:t>emperatura olja zgoraj</w:t>
      </w:r>
    </w:p>
    <w:p w14:paraId="60FAB3C5" w14:textId="5550E43A" w:rsidR="001A1EC9" w:rsidRPr="009C66FF" w:rsidRDefault="003F0B05" w:rsidP="001A1EC9">
      <w:pPr>
        <w:pStyle w:val="Odstavekseznama"/>
        <w:numPr>
          <w:ilvl w:val="1"/>
          <w:numId w:val="3"/>
        </w:numPr>
      </w:pPr>
      <w:r>
        <w:t>t</w:t>
      </w:r>
      <w:r w:rsidR="001A1EC9" w:rsidRPr="009C66FF">
        <w:t>emperatura olja spodaj</w:t>
      </w:r>
    </w:p>
    <w:p w14:paraId="0CCF723F" w14:textId="76081A4C" w:rsidR="001A1EC9" w:rsidRDefault="003F0B05" w:rsidP="001A1EC9">
      <w:pPr>
        <w:pStyle w:val="Odstavekseznama"/>
        <w:numPr>
          <w:ilvl w:val="1"/>
          <w:numId w:val="3"/>
        </w:numPr>
      </w:pPr>
      <w:r>
        <w:t>t</w:t>
      </w:r>
      <w:r w:rsidR="001A1EC9" w:rsidRPr="009C66FF">
        <w:t>emperature (4</w:t>
      </w:r>
      <w:r w:rsidR="001A1EC9">
        <w:t xml:space="preserve"> </w:t>
      </w:r>
      <w:r w:rsidR="001A1EC9" w:rsidRPr="009C66FF">
        <w:t>-</w:t>
      </w:r>
      <w:r w:rsidR="001A1EC9">
        <w:t xml:space="preserve"> </w:t>
      </w:r>
      <w:r w:rsidR="001A1EC9" w:rsidRPr="009C66FF">
        <w:t>20</w:t>
      </w:r>
      <w:r w:rsidR="001A1EC9">
        <w:t xml:space="preserve"> </w:t>
      </w:r>
      <w:r w:rsidR="001A1EC9" w:rsidRPr="009C66FF">
        <w:t>mA) 4 x</w:t>
      </w:r>
    </w:p>
    <w:p w14:paraId="10A48D22" w14:textId="77777777" w:rsidR="009E1420" w:rsidRDefault="009E1420" w:rsidP="009E1420">
      <w:pPr>
        <w:pStyle w:val="Odstavekseznama"/>
      </w:pPr>
    </w:p>
    <w:p w14:paraId="47E0BD4D" w14:textId="77777777" w:rsidR="009E1420" w:rsidRPr="009C66FF" w:rsidRDefault="009E1420" w:rsidP="009E1420">
      <w:pPr>
        <w:pStyle w:val="Odstavekseznama"/>
        <w:numPr>
          <w:ilvl w:val="0"/>
          <w:numId w:val="3"/>
        </w:numPr>
        <w:rPr>
          <w:b/>
        </w:rPr>
      </w:pPr>
      <w:r>
        <w:rPr>
          <w:b/>
        </w:rPr>
        <w:t>Regulacijsko s</w:t>
      </w:r>
      <w:r w:rsidRPr="009C66FF">
        <w:rPr>
          <w:b/>
        </w:rPr>
        <w:t>tikalo:</w:t>
      </w:r>
    </w:p>
    <w:p w14:paraId="13CB06AC" w14:textId="77777777" w:rsidR="009E1420" w:rsidRPr="009C66FF" w:rsidRDefault="009E1420" w:rsidP="009E1420">
      <w:pPr>
        <w:pStyle w:val="Odstavekseznama"/>
        <w:numPr>
          <w:ilvl w:val="1"/>
          <w:numId w:val="3"/>
        </w:numPr>
      </w:pPr>
      <w:r>
        <w:t>položaj</w:t>
      </w:r>
      <w:r w:rsidRPr="009C66FF">
        <w:t xml:space="preserve"> stikala</w:t>
      </w:r>
    </w:p>
    <w:p w14:paraId="6ECBA3D6" w14:textId="77777777" w:rsidR="009E1420" w:rsidRPr="009C66FF" w:rsidRDefault="009E1420" w:rsidP="009E1420">
      <w:pPr>
        <w:pStyle w:val="Odstavekseznama"/>
        <w:numPr>
          <w:ilvl w:val="1"/>
          <w:numId w:val="3"/>
        </w:numPr>
      </w:pPr>
      <w:r>
        <w:t>š</w:t>
      </w:r>
      <w:r w:rsidRPr="009C66FF">
        <w:t xml:space="preserve">tevilo preklopov stikala, selektorja, </w:t>
      </w:r>
      <w:proofErr w:type="spellStart"/>
      <w:r w:rsidRPr="009C66FF">
        <w:t>pre</w:t>
      </w:r>
      <w:proofErr w:type="spellEnd"/>
      <w:r>
        <w:t>-</w:t>
      </w:r>
      <w:r w:rsidRPr="009C66FF">
        <w:t>selektorja</w:t>
      </w:r>
    </w:p>
    <w:p w14:paraId="15594128" w14:textId="77777777" w:rsidR="009E1420" w:rsidRPr="009C66FF" w:rsidRDefault="009E1420" w:rsidP="009E1420">
      <w:pPr>
        <w:pStyle w:val="Odstavekseznama"/>
        <w:numPr>
          <w:ilvl w:val="1"/>
          <w:numId w:val="3"/>
        </w:numPr>
      </w:pPr>
      <w:r>
        <w:t>č</w:t>
      </w:r>
      <w:r w:rsidRPr="009C66FF">
        <w:t>as posameznega preklopa</w:t>
      </w:r>
    </w:p>
    <w:p w14:paraId="2300C046" w14:textId="1F8E0A4F" w:rsidR="009E1420" w:rsidRDefault="009E1420" w:rsidP="009E1420">
      <w:pPr>
        <w:pStyle w:val="Odstavekseznama"/>
        <w:numPr>
          <w:ilvl w:val="1"/>
          <w:numId w:val="3"/>
        </w:numPr>
      </w:pPr>
      <w:r>
        <w:t>m</w:t>
      </w:r>
      <w:r w:rsidRPr="009C66FF">
        <w:t>eritev temperature regulacijskega stikala</w:t>
      </w:r>
    </w:p>
    <w:p w14:paraId="33A911C4" w14:textId="77777777" w:rsidR="009E1420" w:rsidRDefault="009E1420" w:rsidP="009E1420">
      <w:pPr>
        <w:pStyle w:val="Odstavekseznama"/>
      </w:pPr>
    </w:p>
    <w:p w14:paraId="7A6C9F65" w14:textId="77777777" w:rsidR="001A1EC9" w:rsidRPr="001F3983" w:rsidRDefault="001A1EC9" w:rsidP="001A1EC9">
      <w:pPr>
        <w:pStyle w:val="Naslov3"/>
      </w:pPr>
      <w:bookmarkStart w:id="171" w:name="_Toc496100377"/>
      <w:bookmarkStart w:id="172" w:name="_Toc128485386"/>
      <w:bookmarkStart w:id="173" w:name="_Toc189737471"/>
      <w:r>
        <w:t>Signalna omarica</w:t>
      </w:r>
      <w:bookmarkEnd w:id="171"/>
      <w:bookmarkEnd w:id="172"/>
      <w:bookmarkEnd w:id="173"/>
    </w:p>
    <w:p w14:paraId="342BD676" w14:textId="77777777" w:rsidR="001A1EC9" w:rsidRPr="001F3983" w:rsidRDefault="001A1EC9" w:rsidP="001A1EC9">
      <w:r w:rsidRPr="001F3983">
        <w:t>Signalna omarica mora biti zaradi enostavnosti priključevanja signalnih kablov, čim bližje pogonski omarici regulacijskega stikala in sicer na levi strani gledano proti pogonski omarici regulacijskega stikala.</w:t>
      </w:r>
    </w:p>
    <w:p w14:paraId="10CF2E95" w14:textId="77777777" w:rsidR="001A1EC9" w:rsidRPr="001F3983" w:rsidRDefault="001A1EC9" w:rsidP="001A1EC9">
      <w:r w:rsidRPr="001F3983">
        <w:t>Osnovne zahteve signalne omarice:</w:t>
      </w:r>
    </w:p>
    <w:p w14:paraId="773AC911" w14:textId="0328CAB9" w:rsidR="001A1EC9" w:rsidRPr="00E82559" w:rsidRDefault="001A1EC9" w:rsidP="001A1EC9">
      <w:pPr>
        <w:pStyle w:val="Odstavekseznama"/>
        <w:numPr>
          <w:ilvl w:val="1"/>
          <w:numId w:val="3"/>
        </w:numPr>
        <w:rPr>
          <w:color w:val="000000" w:themeColor="text1"/>
        </w:rPr>
      </w:pPr>
      <w:r w:rsidRPr="00E82559">
        <w:rPr>
          <w:color w:val="000000" w:themeColor="text1"/>
        </w:rPr>
        <w:t>signalna omarica mora biti izdelana iz nerjavne kovine,</w:t>
      </w:r>
    </w:p>
    <w:p w14:paraId="25408132" w14:textId="57AA9CA8" w:rsidR="001A1EC9" w:rsidRPr="009C66FF" w:rsidRDefault="001A1EC9" w:rsidP="001A1EC9">
      <w:pPr>
        <w:pStyle w:val="Odstavekseznama"/>
        <w:numPr>
          <w:ilvl w:val="1"/>
          <w:numId w:val="3"/>
        </w:numPr>
      </w:pPr>
      <w:r w:rsidRPr="009C66FF">
        <w:t>vrata se morajo vodotesno zap</w:t>
      </w:r>
      <w:r w:rsidR="00C062D6">
        <w:t>i</w:t>
      </w:r>
      <w:r w:rsidRPr="009C66FF">
        <w:t>r</w:t>
      </w:r>
      <w:r w:rsidR="00C062D6">
        <w:t>ati</w:t>
      </w:r>
      <w:r w:rsidRPr="009C66FF">
        <w:t xml:space="preserve"> in imeti ključavnico za zaklepanje,</w:t>
      </w:r>
    </w:p>
    <w:p w14:paraId="36A923EC" w14:textId="77777777" w:rsidR="001A1EC9" w:rsidRPr="009C66FF" w:rsidRDefault="001A1EC9" w:rsidP="001A1EC9">
      <w:pPr>
        <w:pStyle w:val="Odstavekseznama"/>
        <w:numPr>
          <w:ilvl w:val="1"/>
          <w:numId w:val="3"/>
        </w:numPr>
      </w:pPr>
      <w:proofErr w:type="spellStart"/>
      <w:r w:rsidRPr="009C66FF">
        <w:t>uvodnice</w:t>
      </w:r>
      <w:proofErr w:type="spellEnd"/>
      <w:r w:rsidRPr="009C66FF">
        <w:t xml:space="preserve"> za dovodne in odvodne kable so predvidene na spodnji strani in morajo biti tesnjene, da se prepreči vstop vlage,</w:t>
      </w:r>
    </w:p>
    <w:p w14:paraId="11D3D686" w14:textId="448151C0" w:rsidR="001A1EC9" w:rsidRPr="009C66FF" w:rsidRDefault="00C062D6" w:rsidP="001A1EC9">
      <w:pPr>
        <w:pStyle w:val="Odstavekseznama"/>
        <w:numPr>
          <w:ilvl w:val="1"/>
          <w:numId w:val="3"/>
        </w:numPr>
      </w:pPr>
      <w:r>
        <w:t xml:space="preserve">v </w:t>
      </w:r>
      <w:r w:rsidR="001A1EC9" w:rsidRPr="009C66FF">
        <w:t>signaln</w:t>
      </w:r>
      <w:r>
        <w:t>i omarici ne sme prihajati do kondenzacije</w:t>
      </w:r>
      <w:r w:rsidR="006D22E0">
        <w:t xml:space="preserve"> vlage</w:t>
      </w:r>
      <w:r w:rsidR="001A1EC9" w:rsidRPr="009C66FF">
        <w:t>,</w:t>
      </w:r>
    </w:p>
    <w:p w14:paraId="06D99897" w14:textId="28DD76AB" w:rsidR="001A1EC9" w:rsidRPr="009C66FF" w:rsidRDefault="001A1EC9" w:rsidP="001A1EC9">
      <w:pPr>
        <w:pStyle w:val="Odstavekseznama"/>
        <w:numPr>
          <w:ilvl w:val="1"/>
          <w:numId w:val="3"/>
        </w:numPr>
      </w:pPr>
      <w:r w:rsidRPr="009C66FF">
        <w:t>v omarici mora biti vgrajen grelec s termostatom</w:t>
      </w:r>
      <w:r w:rsidR="00F86A79">
        <w:t xml:space="preserve"> in/ali vlagomerom</w:t>
      </w:r>
      <w:r w:rsidRPr="009C66FF">
        <w:t xml:space="preserve">, ki služi za </w:t>
      </w:r>
      <w:r w:rsidR="00BE33F4">
        <w:t>nižanje</w:t>
      </w:r>
      <w:r w:rsidR="00B5416B">
        <w:t xml:space="preserve"> relativne vlažnosti </w:t>
      </w:r>
      <w:r w:rsidRPr="009C66FF">
        <w:t>zrak</w:t>
      </w:r>
      <w:r w:rsidR="00AA5FD3">
        <w:t>a</w:t>
      </w:r>
      <w:r w:rsidRPr="009C66FF">
        <w:t>,</w:t>
      </w:r>
    </w:p>
    <w:p w14:paraId="64BF9E63" w14:textId="36ABC022" w:rsidR="001A1EC9" w:rsidRPr="009C66FF" w:rsidRDefault="001A1EC9" w:rsidP="001A1EC9">
      <w:pPr>
        <w:pStyle w:val="Odstavekseznama"/>
        <w:numPr>
          <w:ilvl w:val="1"/>
          <w:numId w:val="3"/>
        </w:numPr>
      </w:pPr>
      <w:r w:rsidRPr="009C66FF">
        <w:t>signalna omarica ima svetilko</w:t>
      </w:r>
      <w:r w:rsidR="002A688C">
        <w:t xml:space="preserve"> v led izvedbi</w:t>
      </w:r>
      <w:r w:rsidRPr="009C66FF">
        <w:t>, ki se prižiga s končnim stikalom, ki je vgrajeno na vratih,</w:t>
      </w:r>
    </w:p>
    <w:p w14:paraId="262C2B63" w14:textId="6A89A846" w:rsidR="001A1EC9" w:rsidRPr="009C66FF" w:rsidRDefault="001A1EC9" w:rsidP="001A1EC9">
      <w:pPr>
        <w:pStyle w:val="Odstavekseznama"/>
        <w:numPr>
          <w:ilvl w:val="1"/>
          <w:numId w:val="3"/>
        </w:numPr>
      </w:pPr>
      <w:r w:rsidRPr="009C66FF">
        <w:t>vrst</w:t>
      </w:r>
      <w:r w:rsidR="00932C66">
        <w:t>n</w:t>
      </w:r>
      <w:r w:rsidRPr="009C66FF">
        <w:t>e sponke so označene z zaporednimi številkami,</w:t>
      </w:r>
    </w:p>
    <w:p w14:paraId="07892C44" w14:textId="08875862" w:rsidR="001A1EC9" w:rsidRPr="009C66FF" w:rsidRDefault="001A1EC9" w:rsidP="001A1EC9">
      <w:pPr>
        <w:pStyle w:val="Odstavekseznama"/>
        <w:numPr>
          <w:ilvl w:val="1"/>
          <w:numId w:val="3"/>
        </w:numPr>
      </w:pPr>
      <w:r w:rsidRPr="009C66FF">
        <w:t xml:space="preserve">na notranji strani vrat signalne omarice mora biti </w:t>
      </w:r>
      <w:r w:rsidR="00A53447">
        <w:t xml:space="preserve">laminirana </w:t>
      </w:r>
      <w:r w:rsidRPr="009C66FF">
        <w:t>vezalna shema,</w:t>
      </w:r>
    </w:p>
    <w:p w14:paraId="3473E221" w14:textId="77777777" w:rsidR="001A1EC9" w:rsidRPr="009C66FF" w:rsidRDefault="001A1EC9" w:rsidP="001A1EC9">
      <w:pPr>
        <w:pStyle w:val="Odstavekseznama"/>
        <w:numPr>
          <w:ilvl w:val="1"/>
          <w:numId w:val="3"/>
        </w:numPr>
      </w:pPr>
      <w:r w:rsidRPr="009C66FF">
        <w:t>vsi elementi v signalni omarici morajo biti označeni z nalepkami z oznako, vsi glavni elementi pa naj imajo še nalepko z napisom namena uporabe,</w:t>
      </w:r>
    </w:p>
    <w:p w14:paraId="5CB6D305" w14:textId="77777777" w:rsidR="001A1EC9" w:rsidRPr="009C66FF" w:rsidRDefault="001A1EC9" w:rsidP="001A1EC9">
      <w:pPr>
        <w:pStyle w:val="Odstavekseznama"/>
        <w:numPr>
          <w:ilvl w:val="1"/>
          <w:numId w:val="3"/>
        </w:numPr>
      </w:pPr>
      <w:r w:rsidRPr="009C66FF">
        <w:t>predvideti enopolno in tripolno vtičnico z zaščitnim kontaktom (nadometno), varovane s kombiniranimi zaščitnimi stikali.</w:t>
      </w:r>
    </w:p>
    <w:p w14:paraId="6CCA4825" w14:textId="77777777" w:rsidR="001A1EC9" w:rsidRPr="009C66FF" w:rsidRDefault="001A1EC9" w:rsidP="003E0583">
      <w:pPr>
        <w:pStyle w:val="Naslov3"/>
      </w:pPr>
      <w:bookmarkStart w:id="174" w:name="_Toc189737472"/>
      <w:r w:rsidRPr="009C66FF">
        <w:t>Povezava priključkov signalne omarice z elementi na transformatorju</w:t>
      </w:r>
      <w:bookmarkEnd w:id="174"/>
    </w:p>
    <w:p w14:paraId="273EB1C6" w14:textId="071904E7" w:rsidR="001A1EC9" w:rsidRPr="009C66FF" w:rsidRDefault="001A1EC9" w:rsidP="001A1EC9">
      <w:r w:rsidRPr="009C66FF">
        <w:t xml:space="preserve">Povezave med elementi na transformatorju in signalno omarico naj se izvedejo že v tovarni. Krmilno-signalni kabli naj imajo izolacijo (odporno proti UV žarkom) s kovinskim </w:t>
      </w:r>
      <w:r w:rsidR="003E0583">
        <w:t>zaslonom</w:t>
      </w:r>
      <w:r w:rsidRPr="009C66FF">
        <w:t>, ki je obojestransko ozemljen.</w:t>
      </w:r>
    </w:p>
    <w:p w14:paraId="2B36B5FF" w14:textId="77777777" w:rsidR="001A1EC9" w:rsidRPr="009C66FF" w:rsidRDefault="001A1EC9" w:rsidP="001A1EC9">
      <w:r w:rsidRPr="009C66FF">
        <w:t>Namembnost elementov v signalni omarici</w:t>
      </w:r>
    </w:p>
    <w:p w14:paraId="6CF0D2E6" w14:textId="5E06E77F" w:rsidR="001A1EC9" w:rsidRPr="009C66FF" w:rsidRDefault="001A1EC9" w:rsidP="001A1EC9">
      <w:pPr>
        <w:pStyle w:val="Odstavekseznama"/>
        <w:numPr>
          <w:ilvl w:val="1"/>
          <w:numId w:val="3"/>
        </w:numPr>
      </w:pPr>
      <w:r w:rsidRPr="009C66FF">
        <w:t>termostat za vklop grelca v omarici,</w:t>
      </w:r>
    </w:p>
    <w:p w14:paraId="6DD7A488" w14:textId="49EBEB2C" w:rsidR="001A1EC9" w:rsidRPr="009C66FF" w:rsidRDefault="001A1EC9" w:rsidP="001A1EC9">
      <w:pPr>
        <w:pStyle w:val="Odstavekseznama"/>
        <w:numPr>
          <w:ilvl w:val="1"/>
          <w:numId w:val="3"/>
        </w:numPr>
      </w:pPr>
      <w:r w:rsidRPr="009C66FF">
        <w:t>grelec, 231 V AC, moč določi proizvajalec,</w:t>
      </w:r>
    </w:p>
    <w:p w14:paraId="04CFF3AA" w14:textId="7AA9D05F" w:rsidR="001A1EC9" w:rsidRPr="009C66FF" w:rsidRDefault="001A1EC9" w:rsidP="001A1EC9">
      <w:pPr>
        <w:pStyle w:val="Odstavekseznama"/>
        <w:numPr>
          <w:ilvl w:val="1"/>
          <w:numId w:val="3"/>
        </w:numPr>
      </w:pPr>
      <w:r w:rsidRPr="009C66FF">
        <w:t>varovalka, faza L1 - zaščita tokokroga grelca,</w:t>
      </w:r>
    </w:p>
    <w:p w14:paraId="38C376C8" w14:textId="5FABC119" w:rsidR="001A1EC9" w:rsidRPr="009C66FF" w:rsidRDefault="001A1EC9" w:rsidP="001A1EC9">
      <w:pPr>
        <w:pStyle w:val="Odstavekseznama"/>
        <w:numPr>
          <w:ilvl w:val="1"/>
          <w:numId w:val="3"/>
        </w:numPr>
      </w:pPr>
      <w:r w:rsidRPr="009C66FF">
        <w:t xml:space="preserve">varovalka, faza L2 - zaščita </w:t>
      </w:r>
      <w:proofErr w:type="spellStart"/>
      <w:r w:rsidRPr="009C66FF">
        <w:t>šuko</w:t>
      </w:r>
      <w:proofErr w:type="spellEnd"/>
      <w:r w:rsidRPr="009C66FF">
        <w:t xml:space="preserve"> vtičnice (enopolne), In = </w:t>
      </w:r>
      <w:smartTag w:uri="urn:schemas-microsoft-com:office:smarttags" w:element="metricconverter">
        <w:smartTagPr>
          <w:attr w:name="ProductID" w:val="16 A"/>
        </w:smartTagPr>
        <w:r w:rsidRPr="009C66FF">
          <w:t>16 A</w:t>
        </w:r>
      </w:smartTag>
      <w:r w:rsidRPr="009C66FF">
        <w:t>,</w:t>
      </w:r>
    </w:p>
    <w:p w14:paraId="3DB0AF12" w14:textId="5B1BCE32" w:rsidR="001A1EC9" w:rsidRPr="009C66FF" w:rsidRDefault="001A1EC9" w:rsidP="001A1EC9">
      <w:pPr>
        <w:pStyle w:val="Odstavekseznama"/>
        <w:numPr>
          <w:ilvl w:val="1"/>
          <w:numId w:val="3"/>
        </w:numPr>
      </w:pPr>
      <w:r w:rsidRPr="009C66FF">
        <w:t xml:space="preserve">varovalka, faza L1, L2, L3 - zaščita </w:t>
      </w:r>
      <w:proofErr w:type="spellStart"/>
      <w:r w:rsidRPr="009C66FF">
        <w:t>šuko</w:t>
      </w:r>
      <w:proofErr w:type="spellEnd"/>
      <w:r w:rsidRPr="009C66FF">
        <w:t xml:space="preserve"> vtičnice (tripolna), In = </w:t>
      </w:r>
      <w:smartTag w:uri="urn:schemas-microsoft-com:office:smarttags" w:element="metricconverter">
        <w:smartTagPr>
          <w:attr w:name="ProductID" w:val="16 A"/>
        </w:smartTagPr>
        <w:r w:rsidRPr="009C66FF">
          <w:t>16 A</w:t>
        </w:r>
      </w:smartTag>
      <w:r w:rsidRPr="009C66FF">
        <w:t>,</w:t>
      </w:r>
    </w:p>
    <w:p w14:paraId="3E392C44" w14:textId="54C24681" w:rsidR="001A1EC9" w:rsidRPr="009C66FF" w:rsidRDefault="001A1EC9" w:rsidP="001A1EC9">
      <w:pPr>
        <w:pStyle w:val="Odstavekseznama"/>
        <w:numPr>
          <w:ilvl w:val="1"/>
          <w:numId w:val="3"/>
        </w:numPr>
      </w:pPr>
      <w:r w:rsidRPr="009C66FF">
        <w:t>varovalka, faza L1,</w:t>
      </w:r>
    </w:p>
    <w:p w14:paraId="326407AB" w14:textId="3C17A3BF" w:rsidR="001A1EC9" w:rsidRPr="009C66FF" w:rsidRDefault="001A1EC9" w:rsidP="001A1EC9">
      <w:pPr>
        <w:pStyle w:val="Odstavekseznama"/>
        <w:numPr>
          <w:ilvl w:val="1"/>
          <w:numId w:val="3"/>
        </w:numPr>
      </w:pPr>
      <w:r w:rsidRPr="009C66FF">
        <w:t>varovalka, faza L2,</w:t>
      </w:r>
    </w:p>
    <w:p w14:paraId="4286F23A" w14:textId="71F1AAE7" w:rsidR="001A1EC9" w:rsidRPr="009C66FF" w:rsidRDefault="001A1EC9" w:rsidP="001A1EC9">
      <w:pPr>
        <w:pStyle w:val="Odstavekseznama"/>
        <w:numPr>
          <w:ilvl w:val="1"/>
          <w:numId w:val="3"/>
        </w:numPr>
      </w:pPr>
      <w:r w:rsidRPr="009C66FF">
        <w:t>varovalka, faza L3 - zaščita tokokroga svetilke,</w:t>
      </w:r>
    </w:p>
    <w:p w14:paraId="4E07835F" w14:textId="77777777" w:rsidR="001A1EC9" w:rsidRPr="009C66FF" w:rsidRDefault="001A1EC9" w:rsidP="001A1EC9">
      <w:pPr>
        <w:pStyle w:val="Odstavekseznama"/>
        <w:numPr>
          <w:ilvl w:val="1"/>
          <w:numId w:val="3"/>
        </w:numPr>
      </w:pPr>
      <w:r w:rsidRPr="009C66FF">
        <w:t>trifazna vtičnica z zaščitnim kontaktom,</w:t>
      </w:r>
    </w:p>
    <w:p w14:paraId="70D75ECD" w14:textId="48D25E6B" w:rsidR="001A1EC9" w:rsidRPr="00287E7A" w:rsidRDefault="001A1EC9" w:rsidP="001A1EC9">
      <w:pPr>
        <w:pStyle w:val="Odstavekseznama"/>
        <w:numPr>
          <w:ilvl w:val="1"/>
          <w:numId w:val="3"/>
        </w:numPr>
      </w:pPr>
      <w:r w:rsidRPr="009C66FF">
        <w:t>enofazna vtičnica  z zaščitnim kontaktom.</w:t>
      </w:r>
    </w:p>
    <w:p w14:paraId="115CC38E" w14:textId="77777777" w:rsidR="001A1EC9" w:rsidRPr="009C66FF" w:rsidRDefault="001A1EC9" w:rsidP="001A1EC9">
      <w:pPr>
        <w:pStyle w:val="Naslov3"/>
      </w:pPr>
      <w:bookmarkStart w:id="175" w:name="_Toc496100378"/>
      <w:bookmarkStart w:id="176" w:name="_Toc128485387"/>
      <w:bookmarkStart w:id="177" w:name="_Toc189737473"/>
      <w:r>
        <w:lastRenderedPageBreak/>
        <w:t>Varnostni oddušnik</w:t>
      </w:r>
      <w:bookmarkEnd w:id="175"/>
      <w:bookmarkEnd w:id="176"/>
      <w:bookmarkEnd w:id="177"/>
    </w:p>
    <w:p w14:paraId="2EC6D369" w14:textId="77777777" w:rsidR="001A1EC9" w:rsidRPr="009C66FF" w:rsidRDefault="001A1EC9" w:rsidP="001A1EC9">
      <w:r w:rsidRPr="009C66FF">
        <w:t>Oddušnik z vzmetjo in mehanskim kazalom delovanja služi za razbremenitev nenormalnega pritiska v transformatorskem kotlu. Postavi se na primerno mesto tako, da se olje in plin usmeri v oljno jamo. Varnostni oddušnik naj ima signalizacijo delovanja in električni kontakt za izklop.</w:t>
      </w:r>
    </w:p>
    <w:p w14:paraId="122A44AC" w14:textId="77777777" w:rsidR="001A1EC9" w:rsidRPr="00C55288" w:rsidRDefault="001A1EC9" w:rsidP="001A1EC9">
      <w:pPr>
        <w:pStyle w:val="Naslov3"/>
      </w:pPr>
      <w:bookmarkStart w:id="178" w:name="_Toc496100381"/>
      <w:bookmarkStart w:id="179" w:name="_Toc128485390"/>
      <w:bookmarkStart w:id="180" w:name="_Toc189737474"/>
      <w:r>
        <w:t>Termična zaščita transformatorja</w:t>
      </w:r>
      <w:bookmarkEnd w:id="178"/>
      <w:bookmarkEnd w:id="179"/>
      <w:bookmarkEnd w:id="180"/>
    </w:p>
    <w:p w14:paraId="7A99251E" w14:textId="14727516" w:rsidR="001A1EC9" w:rsidRPr="009C66FF" w:rsidRDefault="001A1EC9" w:rsidP="001A1EC9">
      <w:r w:rsidRPr="009C66FF">
        <w:t xml:space="preserve">Za merjenje temperature navitja </w:t>
      </w:r>
      <w:r>
        <w:t>je treba</w:t>
      </w:r>
      <w:r w:rsidRPr="009C66FF">
        <w:t xml:space="preserve"> dobaviti napravo termične slike (4 - 20 mA/0 </w:t>
      </w:r>
      <w:r w:rsidR="00F232D0">
        <w:t>–</w:t>
      </w:r>
      <w:r w:rsidRPr="009C66FF">
        <w:t xml:space="preserve"> 150</w:t>
      </w:r>
      <w:r w:rsidR="00F232D0">
        <w:t xml:space="preserve"> </w:t>
      </w:r>
      <w:r w:rsidRPr="009C66FF">
        <w:t>°C). Eno jedro na TT-ju je namenjeno za termično sliko. Termična slika naj bo montirana v omarici z merilnimi elementi temperature.</w:t>
      </w:r>
    </w:p>
    <w:p w14:paraId="6031D74C" w14:textId="06028AA9" w:rsidR="001A1EC9" w:rsidRPr="009C66FF" w:rsidRDefault="001A1EC9" w:rsidP="001A1EC9">
      <w:r w:rsidRPr="009C66FF">
        <w:t xml:space="preserve">Za merjenje temperature olja </w:t>
      </w:r>
      <w:r>
        <w:t>je treba</w:t>
      </w:r>
      <w:r w:rsidRPr="009C66FF">
        <w:t xml:space="preserve"> dobaviti kontaktni termometer</w:t>
      </w:r>
      <w:r w:rsidR="008378B7">
        <w:t xml:space="preserve"> </w:t>
      </w:r>
      <w:r w:rsidRPr="009C66FF">
        <w:t xml:space="preserve">(4 - 20 mA/0 </w:t>
      </w:r>
      <w:r w:rsidR="00F232D0">
        <w:t>–</w:t>
      </w:r>
      <w:r w:rsidRPr="009C66FF">
        <w:t xml:space="preserve"> 150</w:t>
      </w:r>
      <w:r w:rsidR="00F232D0">
        <w:t xml:space="preserve"> </w:t>
      </w:r>
      <w:r w:rsidRPr="009C66FF">
        <w:t>°C). Kontaktni termometer naj bo montiran v omarici z merilnimi elementi temperature.</w:t>
      </w:r>
    </w:p>
    <w:p w14:paraId="731D71EC" w14:textId="09EFDC3F" w:rsidR="001A1EC9" w:rsidRPr="009C66FF" w:rsidRDefault="001A1EC9" w:rsidP="001A1EC9">
      <w:r w:rsidRPr="009C66FF">
        <w:t xml:space="preserve">Za merjenje temperature olja pod pokrovom </w:t>
      </w:r>
      <w:r>
        <w:t>je treba</w:t>
      </w:r>
      <w:r w:rsidRPr="009C66FF">
        <w:t xml:space="preserve"> dobaviti </w:t>
      </w:r>
      <w:r w:rsidR="009A376E">
        <w:t>temperaturna tipala</w:t>
      </w:r>
      <w:r w:rsidRPr="009A376E">
        <w:t xml:space="preserve"> </w:t>
      </w:r>
      <w:r w:rsidR="00BA77BF">
        <w:t xml:space="preserve">tipa </w:t>
      </w:r>
      <w:r w:rsidRPr="009A376E">
        <w:t xml:space="preserve">Pt-100 </w:t>
      </w:r>
      <w:r w:rsidRPr="009C66FF">
        <w:t xml:space="preserve">(0 </w:t>
      </w:r>
      <w:r w:rsidR="00F232D0">
        <w:t>–</w:t>
      </w:r>
      <w:r w:rsidRPr="009C66FF">
        <w:t xml:space="preserve"> 120</w:t>
      </w:r>
      <w:r w:rsidR="00F232D0">
        <w:t xml:space="preserve"> </w:t>
      </w:r>
      <w:r w:rsidRPr="009C66FF">
        <w:t xml:space="preserve">°C) z instrumentom za daljinsko </w:t>
      </w:r>
      <w:r w:rsidR="001368AE">
        <w:t>prikazovanje</w:t>
      </w:r>
      <w:r w:rsidRPr="009C66FF">
        <w:t xml:space="preserve">, umerjenim v </w:t>
      </w:r>
      <w:r w:rsidRPr="009C66FF">
        <w:sym w:font="Symbol" w:char="F0B0"/>
      </w:r>
      <w:r w:rsidRPr="009C66FF">
        <w:t>C.</w:t>
      </w:r>
    </w:p>
    <w:p w14:paraId="56B9D011" w14:textId="77777777" w:rsidR="00BB5FC6" w:rsidRDefault="00BB5FC6" w:rsidP="00BB5FC6">
      <w:pPr>
        <w:pStyle w:val="Naslov1"/>
      </w:pPr>
      <w:bookmarkStart w:id="181" w:name="_Toc189737475"/>
      <w:bookmarkEnd w:id="66"/>
      <w:bookmarkEnd w:id="67"/>
      <w:r>
        <w:t>VPLIV NA OKOLJE IN VZD</w:t>
      </w:r>
      <w:bookmarkEnd w:id="181"/>
    </w:p>
    <w:p w14:paraId="7EE7CF8B" w14:textId="64E124C6" w:rsidR="000D1993" w:rsidRPr="00E56FAC" w:rsidRDefault="00D6748E" w:rsidP="000D1993">
      <w:pPr>
        <w:pStyle w:val="Naslov2"/>
      </w:pPr>
      <w:bookmarkStart w:id="182" w:name="_Toc510686361"/>
      <w:bookmarkStart w:id="183" w:name="_Toc516556592"/>
      <w:bookmarkStart w:id="184" w:name="_Toc128485343"/>
      <w:bookmarkStart w:id="185" w:name="_Toc189737476"/>
      <w:r w:rsidRPr="00D6748E">
        <w:t>Elektromagnetna združljivost</w:t>
      </w:r>
      <w:r w:rsidRPr="00964CC2">
        <w:rPr>
          <w:caps w:val="0"/>
        </w:rPr>
        <w:t xml:space="preserve"> </w:t>
      </w:r>
      <w:r w:rsidR="000D1993" w:rsidRPr="00964CC2">
        <w:t>(EMC)</w:t>
      </w:r>
      <w:bookmarkEnd w:id="182"/>
      <w:bookmarkEnd w:id="183"/>
      <w:bookmarkEnd w:id="184"/>
      <w:bookmarkEnd w:id="185"/>
    </w:p>
    <w:p w14:paraId="1E120D18" w14:textId="77777777" w:rsidR="000D1993" w:rsidRPr="00E56FAC" w:rsidRDefault="000D1993" w:rsidP="000D1993">
      <w:r w:rsidRPr="00E56FAC">
        <w:t>V razdelilni transformatorski postaji morajo biti izvedeni zaščitni in varnostni ukrepi za odstranitev oz. ublažitev elektromagnetnih motenj, ki vplivajo na delovanje vseh občutljivejših el. naprav.</w:t>
      </w:r>
    </w:p>
    <w:p w14:paraId="358D2677" w14:textId="77777777" w:rsidR="000D1993" w:rsidRPr="00E56FAC" w:rsidRDefault="000D1993" w:rsidP="000D1993">
      <w:r w:rsidRPr="00E56FAC">
        <w:t>Tako so posamezne komponente opreme izpostavljene raznim zunanjim elektromagnetnim vplivom, ki jih stalno povzročajo prisotne elektroenergetske naprave, občasno pa tudi posamezne okvare na teh napravah. Med tovrstne motnje lahko štejemo tudi vse atmosferske razelektritve. Motnje lahko povzročajo nepravilno delovanje elektro opreme in z njimi povezanih naprav, ali pa celo nezaželeni izpad posameznega sklopa postaje.</w:t>
      </w:r>
    </w:p>
    <w:p w14:paraId="0309676B" w14:textId="77777777" w:rsidR="000D1993" w:rsidRPr="00E56FAC" w:rsidRDefault="000D1993" w:rsidP="000D1993">
      <w:r w:rsidRPr="00E56FAC">
        <w:t>Elektromagnetne motnje se deli na naravne in na motnje nastala zaradi prisotnosti drugih energetskih in elektronskih naprav.</w:t>
      </w:r>
    </w:p>
    <w:p w14:paraId="668E7F9B" w14:textId="1D203CA4" w:rsidR="000D1993" w:rsidRPr="00E56FAC" w:rsidRDefault="000D1993" w:rsidP="000D1993">
      <w:r w:rsidRPr="00E56FAC">
        <w:t>Naravne motnje so predvsem atmosferske motnje. Vse ostale motnje pa so posledica prisotnosti drugih električnih naprav, ki stalno povzročajo različne motnje kot so nihanje napetosti, onesnaženje z višjimi harmoniki, razni stikalni manevri bližjih elektroenergetskih stikalnih naprav, hitri in ultra hitri prehodni pojavi in tudi hitre tokovne in napetostne spremembe.</w:t>
      </w:r>
    </w:p>
    <w:p w14:paraId="03C2495C" w14:textId="77777777" w:rsidR="000D1993" w:rsidRPr="00DD7CCF" w:rsidRDefault="000D1993" w:rsidP="000D1993">
      <w:pPr>
        <w:pStyle w:val="Odstavekseznama"/>
        <w:numPr>
          <w:ilvl w:val="0"/>
          <w:numId w:val="3"/>
        </w:numPr>
        <w:rPr>
          <w:b/>
        </w:rPr>
      </w:pPr>
      <w:r w:rsidRPr="00DD7CCF">
        <w:rPr>
          <w:b/>
        </w:rPr>
        <w:t>Zagotovitev elektromagnetne kompatibilnosti se doseže z različnimi ukrepi v postaji:</w:t>
      </w:r>
    </w:p>
    <w:p w14:paraId="4F84FF0D" w14:textId="77777777" w:rsidR="000D1993" w:rsidRPr="00DD7CCF" w:rsidRDefault="000D1993" w:rsidP="000D1993">
      <w:pPr>
        <w:pStyle w:val="Odstavekseznama"/>
        <w:numPr>
          <w:ilvl w:val="1"/>
          <w:numId w:val="3"/>
        </w:numPr>
      </w:pPr>
      <w:r w:rsidRPr="00DD7CCF">
        <w:t>razpored opreme v omarah in konstrukcija omar,</w:t>
      </w:r>
    </w:p>
    <w:p w14:paraId="3C396B24" w14:textId="77777777" w:rsidR="000D1993" w:rsidRPr="00DD7CCF" w:rsidRDefault="000D1993" w:rsidP="000D1993">
      <w:pPr>
        <w:pStyle w:val="Odstavekseznama"/>
        <w:numPr>
          <w:ilvl w:val="1"/>
          <w:numId w:val="3"/>
        </w:numPr>
      </w:pPr>
      <w:r w:rsidRPr="00DD7CCF">
        <w:t>kabli in polaganje kablov,</w:t>
      </w:r>
    </w:p>
    <w:p w14:paraId="01D0209E" w14:textId="77777777" w:rsidR="000D1993" w:rsidRPr="00DD7CCF" w:rsidRDefault="000D1993" w:rsidP="000D1993">
      <w:pPr>
        <w:pStyle w:val="Odstavekseznama"/>
        <w:numPr>
          <w:ilvl w:val="1"/>
          <w:numId w:val="3"/>
        </w:numPr>
      </w:pPr>
      <w:r w:rsidRPr="00DD7CCF">
        <w:t>izenačevanje potencialov v objektu,</w:t>
      </w:r>
    </w:p>
    <w:p w14:paraId="28800D64" w14:textId="40339F6B" w:rsidR="000D1993" w:rsidRPr="00DD7CCF" w:rsidRDefault="009D49CD" w:rsidP="000D1993">
      <w:pPr>
        <w:pStyle w:val="Odstavekseznama"/>
        <w:numPr>
          <w:ilvl w:val="1"/>
          <w:numId w:val="3"/>
        </w:numPr>
      </w:pPr>
      <w:r>
        <w:t>zaslanjanje</w:t>
      </w:r>
      <w:r w:rsidR="000D1993" w:rsidRPr="00DD7CCF">
        <w:t xml:space="preserve"> in ukrepi za zmanjšanje elektromagnetnih motenj,</w:t>
      </w:r>
    </w:p>
    <w:p w14:paraId="538E6D73" w14:textId="77777777" w:rsidR="000D1993" w:rsidRDefault="000D1993" w:rsidP="000D1993">
      <w:pPr>
        <w:pStyle w:val="Odstavekseznama"/>
        <w:numPr>
          <w:ilvl w:val="1"/>
          <w:numId w:val="3"/>
        </w:numPr>
      </w:pPr>
      <w:r w:rsidRPr="00DD7CCF">
        <w:t>izvedba ozemljitev in strelovodne napeljave.</w:t>
      </w:r>
    </w:p>
    <w:p w14:paraId="1A09C77F" w14:textId="77777777" w:rsidR="000D1993" w:rsidRPr="00DD7CCF" w:rsidRDefault="000D1993" w:rsidP="000D1993">
      <w:pPr>
        <w:pStyle w:val="Odstavekseznama"/>
      </w:pPr>
    </w:p>
    <w:p w14:paraId="04370A23" w14:textId="77777777" w:rsidR="000D1993" w:rsidRPr="00DD7CCF" w:rsidRDefault="000D1993" w:rsidP="000D1993">
      <w:pPr>
        <w:pStyle w:val="Odstavekseznama"/>
        <w:numPr>
          <w:ilvl w:val="0"/>
          <w:numId w:val="3"/>
        </w:numPr>
        <w:rPr>
          <w:b/>
        </w:rPr>
      </w:pPr>
      <w:r w:rsidRPr="00DD7CCF">
        <w:rPr>
          <w:b/>
        </w:rPr>
        <w:t>Za sekundarne tokokroge se morajo uporabljati predpisani kabli in upoštevati naslednja pravila:</w:t>
      </w:r>
    </w:p>
    <w:p w14:paraId="4E8CA0A1" w14:textId="28102D21" w:rsidR="000D1993" w:rsidRPr="00DD7CCF" w:rsidRDefault="000D1993" w:rsidP="000D1993">
      <w:pPr>
        <w:pStyle w:val="Odstavekseznama"/>
        <w:numPr>
          <w:ilvl w:val="1"/>
          <w:numId w:val="3"/>
        </w:numPr>
      </w:pPr>
      <w:r w:rsidRPr="00DD7CCF">
        <w:t>uporabljajo se samo kabl</w:t>
      </w:r>
      <w:r w:rsidR="00DD7A9A">
        <w:t>i</w:t>
      </w:r>
      <w:r w:rsidRPr="00DD7CCF">
        <w:t xml:space="preserve"> z bakrenimi </w:t>
      </w:r>
      <w:r w:rsidR="00483836">
        <w:t>zasl</w:t>
      </w:r>
      <w:r w:rsidRPr="00DD7CCF">
        <w:t>o</w:t>
      </w:r>
      <w:r w:rsidR="00483836">
        <w:t>n</w:t>
      </w:r>
      <w:r w:rsidRPr="00DD7CCF">
        <w:t>,</w:t>
      </w:r>
    </w:p>
    <w:p w14:paraId="03FB1802" w14:textId="28DEBA5E" w:rsidR="000D1993" w:rsidRPr="00DD7CCF" w:rsidRDefault="00483836" w:rsidP="000D1993">
      <w:pPr>
        <w:pStyle w:val="Odstavekseznama"/>
        <w:numPr>
          <w:ilvl w:val="1"/>
          <w:numId w:val="3"/>
        </w:numPr>
      </w:pPr>
      <w:r>
        <w:t>zaslon</w:t>
      </w:r>
      <w:r w:rsidR="000D1993" w:rsidRPr="00DD7CCF">
        <w:t xml:space="preserve"> mora biti </w:t>
      </w:r>
      <w:r w:rsidR="00A718C3">
        <w:t xml:space="preserve">najmanjšega </w:t>
      </w:r>
      <w:r w:rsidR="000D1993" w:rsidRPr="00DD7CCF">
        <w:t>presek</w:t>
      </w:r>
      <w:r w:rsidR="00A718C3">
        <w:t>a</w:t>
      </w:r>
      <w:r w:rsidR="000D1993" w:rsidRPr="00DD7CCF">
        <w:t xml:space="preserve"> 4 mm</w:t>
      </w:r>
      <w:r w:rsidR="000D1993" w:rsidRPr="0039690F">
        <w:rPr>
          <w:vertAlign w:val="superscript"/>
        </w:rPr>
        <w:t>2</w:t>
      </w:r>
      <w:r w:rsidR="000D1993" w:rsidRPr="00DD7CCF">
        <w:t>,</w:t>
      </w:r>
    </w:p>
    <w:p w14:paraId="52D4BE32" w14:textId="21133208" w:rsidR="000D1993" w:rsidRPr="00DD7CCF" w:rsidRDefault="000D1993" w:rsidP="000D1993">
      <w:pPr>
        <w:pStyle w:val="Odstavekseznama"/>
        <w:numPr>
          <w:ilvl w:val="1"/>
          <w:numId w:val="3"/>
        </w:numPr>
      </w:pPr>
      <w:r w:rsidRPr="00DD7CCF">
        <w:t xml:space="preserve">konstrukcija </w:t>
      </w:r>
      <w:r w:rsidR="00483836">
        <w:t>zaslona</w:t>
      </w:r>
      <w:r w:rsidRPr="00DD7CCF">
        <w:t xml:space="preserve"> mora biti takšna, da čim bolj pokrije obseg kabla,</w:t>
      </w:r>
    </w:p>
    <w:p w14:paraId="46916A37" w14:textId="6FFC1662" w:rsidR="000D1993" w:rsidRPr="00DD7CCF" w:rsidRDefault="00483836" w:rsidP="000D1993">
      <w:pPr>
        <w:pStyle w:val="Odstavekseznama"/>
        <w:numPr>
          <w:ilvl w:val="1"/>
          <w:numId w:val="3"/>
        </w:numPr>
      </w:pPr>
      <w:r>
        <w:t>zaslon</w:t>
      </w:r>
      <w:r w:rsidR="000D1993" w:rsidRPr="00DD7CCF">
        <w:t xml:space="preserve"> mora biti iz bakrenih žičk, ki so spletene v mrežo ali radialno razporejene po obsegu ali iz kontinuiranega traku, ki je ovit radialno po obsegu kabla ali iz kombinacije traku in žičk,</w:t>
      </w:r>
    </w:p>
    <w:p w14:paraId="53A4A8F4" w14:textId="689A1C8F" w:rsidR="000D1993" w:rsidRDefault="000D1993" w:rsidP="000D1993">
      <w:pPr>
        <w:pStyle w:val="Odstavekseznama"/>
        <w:numPr>
          <w:ilvl w:val="1"/>
          <w:numId w:val="3"/>
        </w:numPr>
      </w:pPr>
      <w:r w:rsidRPr="00DD7CCF">
        <w:t xml:space="preserve">za kable, ki potekajo po zgradbi ali med gosto postavljenimi primarnimi elementi, je priporočljivo uporabljati </w:t>
      </w:r>
      <w:r w:rsidR="00483836">
        <w:t>zaslon</w:t>
      </w:r>
      <w:r w:rsidRPr="00DD7CCF">
        <w:t xml:space="preserve"> iz žičk, ki tvorijo gibko pletenico, ta je lahko tudi korozijsko zaščitena.</w:t>
      </w:r>
    </w:p>
    <w:p w14:paraId="6EF284D6" w14:textId="049DB601" w:rsidR="000D1993" w:rsidRPr="00E56FAC" w:rsidRDefault="000D1993" w:rsidP="000D1993">
      <w:r w:rsidRPr="00E56FAC">
        <w:t>Vsa oprema mora biti izdelana po domačih SIST in mednarodnih standardih, ki predpisujejo vse potrebne ukrepe za preprečitev vplivov ali omilitev elektromagnetnih motenj in predvsem v skladu z zadnjo izdajo standardov</w:t>
      </w:r>
      <w:r w:rsidR="0087314E">
        <w:t xml:space="preserve"> npr.</w:t>
      </w:r>
      <w:r w:rsidR="008711AC">
        <w:t xml:space="preserve"> </w:t>
      </w:r>
      <w:r w:rsidR="008711AC">
        <w:fldChar w:fldCharType="begin"/>
      </w:r>
      <w:r w:rsidR="008711AC">
        <w:instrText xml:space="preserve"> REF S2213 \h </w:instrText>
      </w:r>
      <w:r w:rsidR="008711AC">
        <w:fldChar w:fldCharType="separate"/>
      </w:r>
      <w:r w:rsidR="001118DB">
        <w:t>[2.2.13]</w:t>
      </w:r>
      <w:r w:rsidR="008711AC">
        <w:fldChar w:fldCharType="end"/>
      </w:r>
      <w:r w:rsidR="008711AC">
        <w:fldChar w:fldCharType="begin"/>
      </w:r>
      <w:r w:rsidR="008711AC">
        <w:instrText xml:space="preserve"> REF S2214 \h </w:instrText>
      </w:r>
      <w:r w:rsidR="008711AC">
        <w:fldChar w:fldCharType="separate"/>
      </w:r>
      <w:r w:rsidR="001118DB">
        <w:t>[2.2.14]</w:t>
      </w:r>
      <w:r w:rsidR="008711AC">
        <w:fldChar w:fldCharType="end"/>
      </w:r>
      <w:r w:rsidR="0087314E">
        <w:t>,</w:t>
      </w:r>
      <w:r w:rsidR="008711AC">
        <w:t xml:space="preserve"> </w:t>
      </w:r>
      <w:r w:rsidR="008711AC">
        <w:fldChar w:fldCharType="begin"/>
      </w:r>
      <w:r w:rsidR="008711AC">
        <w:instrText xml:space="preserve"> REF S2215 \h </w:instrText>
      </w:r>
      <w:r w:rsidR="008711AC">
        <w:fldChar w:fldCharType="separate"/>
      </w:r>
      <w:r w:rsidR="001118DB">
        <w:t>[2.2.15]</w:t>
      </w:r>
      <w:r w:rsidR="008711AC">
        <w:fldChar w:fldCharType="end"/>
      </w:r>
      <w:r w:rsidR="0087314E">
        <w:t xml:space="preserve"> in </w:t>
      </w:r>
      <w:r w:rsidR="0087314E">
        <w:fldChar w:fldCharType="begin"/>
      </w:r>
      <w:r w:rsidR="0087314E">
        <w:instrText xml:space="preserve"> REF S2225 \h </w:instrText>
      </w:r>
      <w:r w:rsidR="0087314E">
        <w:fldChar w:fldCharType="separate"/>
      </w:r>
      <w:r w:rsidR="001118DB">
        <w:t>[2.2.25]</w:t>
      </w:r>
      <w:r w:rsidR="0087314E">
        <w:fldChar w:fldCharType="end"/>
      </w:r>
      <w:r w:rsidR="0087314E">
        <w:t>.</w:t>
      </w:r>
    </w:p>
    <w:p w14:paraId="0520645C" w14:textId="3A37F4E3" w:rsidR="001C7B32" w:rsidRPr="00A937B3" w:rsidRDefault="000D1993" w:rsidP="001C7B32">
      <w:r w:rsidRPr="00A937B3">
        <w:t xml:space="preserve">Zahteve za primarno in sekundarno opremo ter sisteme na področju elektromagnetne združljivosti EMC izhajajo iz stanja tehnike, ki je opisano s standardom </w:t>
      </w:r>
      <w:r w:rsidR="00A1717D">
        <w:fldChar w:fldCharType="begin"/>
      </w:r>
      <w:r w:rsidR="00A1717D">
        <w:instrText xml:space="preserve"> REF S2216 \h </w:instrText>
      </w:r>
      <w:r w:rsidR="00A1717D">
        <w:fldChar w:fldCharType="separate"/>
      </w:r>
      <w:r w:rsidR="001118DB">
        <w:t>[2.2.16]</w:t>
      </w:r>
      <w:r w:rsidR="00A1717D">
        <w:fldChar w:fldCharType="end"/>
      </w:r>
      <w:r w:rsidR="00A1717D">
        <w:t xml:space="preserve"> </w:t>
      </w:r>
      <w:r w:rsidRPr="00A937B3">
        <w:t xml:space="preserve">ter panožnih zahtev, ki so postavljene v referatu </w:t>
      </w:r>
      <w:r w:rsidR="001C7B32">
        <w:fldChar w:fldCharType="begin"/>
      </w:r>
      <w:r w:rsidR="001C7B32">
        <w:instrText xml:space="preserve"> REF D234 \h </w:instrText>
      </w:r>
      <w:r w:rsidR="001C7B32">
        <w:fldChar w:fldCharType="separate"/>
      </w:r>
      <w:r w:rsidR="001118DB">
        <w:t>[2.3.4]</w:t>
      </w:r>
      <w:r w:rsidR="001C7B32">
        <w:fldChar w:fldCharType="end"/>
      </w:r>
      <w:r w:rsidR="001C7B32">
        <w:t xml:space="preserve">. </w:t>
      </w:r>
      <w:r w:rsidR="001C7B32" w:rsidRPr="00A937B3">
        <w:t>Navedene zahteve opredeljujejo motnje, ki jih primarna oprema seva v okolje in motnje, ki potujejo po sekundarnem ožičenju od primarne opreme do sekundarne opreme in sistemov.</w:t>
      </w:r>
    </w:p>
    <w:p w14:paraId="33B6C13F" w14:textId="32E34411" w:rsidR="001C7B32" w:rsidRDefault="001C7B32" w:rsidP="000D1993">
      <w:r w:rsidRPr="00E56FAC">
        <w:lastRenderedPageBreak/>
        <w:t xml:space="preserve">Nove spoje na osnovno ozemljilno mrežo in različnih materialov (podstavki...) </w:t>
      </w:r>
      <w:r>
        <w:t>je treba</w:t>
      </w:r>
      <w:r w:rsidRPr="00E56FAC">
        <w:t xml:space="preserve"> izvesti z vso pazljivostjo skladno z naštetimi navodili in študijo</w:t>
      </w:r>
      <w:r>
        <w:t xml:space="preserve"> </w:t>
      </w:r>
      <w:r>
        <w:fldChar w:fldCharType="begin"/>
      </w:r>
      <w:r>
        <w:instrText xml:space="preserve"> REF D235 \h </w:instrText>
      </w:r>
      <w:r>
        <w:fldChar w:fldCharType="separate"/>
      </w:r>
      <w:r w:rsidR="001118DB">
        <w:t>[2.3.5]</w:t>
      </w:r>
      <w:r>
        <w:fldChar w:fldCharType="end"/>
      </w:r>
      <w:r w:rsidRPr="00E56FAC">
        <w:t>.</w:t>
      </w:r>
    </w:p>
    <w:p w14:paraId="37DC108D" w14:textId="4A3ED73B" w:rsidR="00BC0798" w:rsidRDefault="00BC0798" w:rsidP="00BC0798">
      <w:pPr>
        <w:pStyle w:val="Naslov1"/>
      </w:pPr>
      <w:bookmarkStart w:id="186" w:name="_Toc189737477"/>
      <w:r>
        <w:t>ZAHTEV</w:t>
      </w:r>
      <w:r w:rsidR="00AD25BD">
        <w:t xml:space="preserve">E ZA </w:t>
      </w:r>
      <w:r>
        <w:t>NAROČANJE</w:t>
      </w:r>
      <w:bookmarkEnd w:id="186"/>
    </w:p>
    <w:p w14:paraId="7EAF4EA0" w14:textId="77777777" w:rsidR="00BF0600" w:rsidRPr="006721EE" w:rsidRDefault="00BF0600" w:rsidP="00BF0600">
      <w:pPr>
        <w:pStyle w:val="Naslov2"/>
      </w:pPr>
      <w:bookmarkStart w:id="187" w:name="_Toc510686343"/>
      <w:bookmarkStart w:id="188" w:name="_Toc516556581"/>
      <w:bookmarkStart w:id="189" w:name="_Toc128485334"/>
      <w:bookmarkStart w:id="190" w:name="_Toc189737478"/>
      <w:bookmarkStart w:id="191" w:name="_Toc128485357"/>
      <w:bookmarkStart w:id="192" w:name="_Toc464633031"/>
      <w:bookmarkStart w:id="193" w:name="_Toc128485394"/>
      <w:r w:rsidRPr="00C5570A">
        <w:t>Obseg dobave in storitev</w:t>
      </w:r>
      <w:bookmarkEnd w:id="187"/>
      <w:bookmarkEnd w:id="188"/>
      <w:bookmarkEnd w:id="189"/>
      <w:bookmarkEnd w:id="190"/>
    </w:p>
    <w:p w14:paraId="26685E31" w14:textId="1542FD44" w:rsidR="00BF0600" w:rsidRPr="006721EE" w:rsidRDefault="00BF0600" w:rsidP="00BF0600">
      <w:pPr>
        <w:rPr>
          <w:snapToGrid w:val="0"/>
        </w:rPr>
      </w:pPr>
      <w:r w:rsidRPr="006721EE">
        <w:t xml:space="preserve">Predmet </w:t>
      </w:r>
      <w:r w:rsidRPr="006721EE">
        <w:rPr>
          <w:snapToGrid w:val="0"/>
        </w:rPr>
        <w:t>dobave in storitev</w:t>
      </w:r>
      <w:r w:rsidRPr="006721EE">
        <w:t xml:space="preserve"> je dobava</w:t>
      </w:r>
      <w:r w:rsidRPr="006721EE">
        <w:rPr>
          <w:snapToGrid w:val="0"/>
        </w:rPr>
        <w:t xml:space="preserve">, </w:t>
      </w:r>
      <w:r w:rsidR="006C6FE2">
        <w:t>vključno</w:t>
      </w:r>
      <w:r w:rsidRPr="006721EE">
        <w:t xml:space="preserve"> s transportom na dogovorjeno lokacijo in postavitvijo na </w:t>
      </w:r>
      <w:r w:rsidR="0031507B">
        <w:t>obstoječi</w:t>
      </w:r>
      <w:r w:rsidRPr="006721EE">
        <w:t xml:space="preserve"> temelj</w:t>
      </w:r>
      <w:r w:rsidRPr="006721EE">
        <w:rPr>
          <w:snapToGrid w:val="0"/>
        </w:rPr>
        <w:t>:</w:t>
      </w:r>
    </w:p>
    <w:p w14:paraId="0CF24044" w14:textId="77777777" w:rsidR="00BF0600" w:rsidRPr="006721EE" w:rsidRDefault="00BF0600" w:rsidP="00BF0600">
      <w:pPr>
        <w:pStyle w:val="Odstavekseznama"/>
        <w:numPr>
          <w:ilvl w:val="0"/>
          <w:numId w:val="3"/>
        </w:numPr>
        <w:rPr>
          <w:b/>
        </w:rPr>
      </w:pPr>
      <w:r w:rsidRPr="006721EE">
        <w:rPr>
          <w:b/>
        </w:rPr>
        <w:t>Dobava in montaža TR:</w:t>
      </w:r>
    </w:p>
    <w:p w14:paraId="4498289A" w14:textId="62349140" w:rsidR="00BF0600" w:rsidRPr="006721EE" w:rsidRDefault="00BF0600" w:rsidP="00BF0600">
      <w:pPr>
        <w:pStyle w:val="Odstavekseznama"/>
        <w:numPr>
          <w:ilvl w:val="1"/>
          <w:numId w:val="3"/>
        </w:numPr>
      </w:pPr>
      <w:r w:rsidRPr="006721EE">
        <w:t>dobava energetskega transformatorja</w:t>
      </w:r>
      <w:r w:rsidR="000C7E73">
        <w:t>,</w:t>
      </w:r>
      <w:r w:rsidRPr="006721EE">
        <w:t xml:space="preserve"> </w:t>
      </w:r>
    </w:p>
    <w:p w14:paraId="528B528A" w14:textId="18E544A8" w:rsidR="00BF0600" w:rsidRPr="006721EE" w:rsidRDefault="00BF0600" w:rsidP="00BF0600">
      <w:pPr>
        <w:pStyle w:val="Odstavekseznama"/>
        <w:numPr>
          <w:ilvl w:val="1"/>
          <w:numId w:val="3"/>
        </w:numPr>
      </w:pPr>
      <w:r w:rsidRPr="006721EE">
        <w:t xml:space="preserve">pakiranje in transport do mesta vgradnje, </w:t>
      </w:r>
    </w:p>
    <w:p w14:paraId="45EA5C76" w14:textId="15B53505" w:rsidR="00BF0600" w:rsidRDefault="001A08F1" w:rsidP="001A08F1">
      <w:pPr>
        <w:pStyle w:val="Odstavekseznama"/>
        <w:numPr>
          <w:ilvl w:val="1"/>
          <w:numId w:val="3"/>
        </w:numPr>
      </w:pPr>
      <w:r w:rsidRPr="006721EE">
        <w:t>razl</w:t>
      </w:r>
      <w:r>
        <w:t xml:space="preserve">aganje in </w:t>
      </w:r>
      <w:r w:rsidR="00BF0600" w:rsidRPr="006721EE">
        <w:t xml:space="preserve">postavitev transformatorja na </w:t>
      </w:r>
      <w:r>
        <w:t>temelj</w:t>
      </w:r>
      <w:r w:rsidR="000C7E73">
        <w:t>,</w:t>
      </w:r>
    </w:p>
    <w:p w14:paraId="6C90C149" w14:textId="77777777" w:rsidR="00850FCB" w:rsidRPr="006721EE" w:rsidRDefault="00850FCB" w:rsidP="00850FCB">
      <w:pPr>
        <w:pStyle w:val="Odstavekseznama"/>
      </w:pPr>
    </w:p>
    <w:p w14:paraId="4AE9FD06" w14:textId="77777777" w:rsidR="00BF0600" w:rsidRPr="006721EE" w:rsidRDefault="00BF0600" w:rsidP="00BF0600">
      <w:pPr>
        <w:pStyle w:val="Odstavekseznama"/>
        <w:numPr>
          <w:ilvl w:val="0"/>
          <w:numId w:val="3"/>
        </w:numPr>
        <w:rPr>
          <w:b/>
        </w:rPr>
      </w:pPr>
      <w:r w:rsidRPr="006721EE">
        <w:rPr>
          <w:b/>
        </w:rPr>
        <w:t>Ostalo:</w:t>
      </w:r>
    </w:p>
    <w:p w14:paraId="0D9CA713" w14:textId="63BFC274" w:rsidR="00BF0600" w:rsidRPr="006721EE" w:rsidRDefault="00BF0600" w:rsidP="00BF0600">
      <w:pPr>
        <w:pStyle w:val="Odstavekseznama"/>
        <w:numPr>
          <w:ilvl w:val="1"/>
          <w:numId w:val="3"/>
        </w:numPr>
      </w:pPr>
      <w:r w:rsidRPr="006721EE">
        <w:t>zavarovanje za obseg del in transport</w:t>
      </w:r>
      <w:r w:rsidR="000C7E73">
        <w:t>,</w:t>
      </w:r>
    </w:p>
    <w:p w14:paraId="4DC239DA" w14:textId="3E317FFA" w:rsidR="00BF0600" w:rsidRPr="006721EE" w:rsidRDefault="00BF0600" w:rsidP="00BF0600">
      <w:pPr>
        <w:pStyle w:val="Odstavekseznama"/>
        <w:numPr>
          <w:ilvl w:val="1"/>
          <w:numId w:val="3"/>
        </w:numPr>
      </w:pPr>
      <w:r w:rsidRPr="006721EE">
        <w:t>izdelava pripadajoče projektne in tehnične dokumentacije</w:t>
      </w:r>
      <w:r w:rsidR="00435832">
        <w:t xml:space="preserve"> </w:t>
      </w:r>
      <w:proofErr w:type="spellStart"/>
      <w:r w:rsidR="00435832">
        <w:t>Tr</w:t>
      </w:r>
      <w:proofErr w:type="spellEnd"/>
      <w:r w:rsidR="000C7E73">
        <w:t>,</w:t>
      </w:r>
    </w:p>
    <w:p w14:paraId="2F3231A5" w14:textId="1465A819" w:rsidR="00BF0600" w:rsidRPr="006721EE" w:rsidRDefault="00BF0600" w:rsidP="00BF0600">
      <w:pPr>
        <w:pStyle w:val="Odstavekseznama"/>
        <w:numPr>
          <w:ilvl w:val="1"/>
          <w:numId w:val="3"/>
        </w:numPr>
      </w:pPr>
      <w:r w:rsidRPr="006721EE">
        <w:t>navodila za obratovanje in vzdrževanje</w:t>
      </w:r>
      <w:r w:rsidR="000C7E73">
        <w:t>,</w:t>
      </w:r>
    </w:p>
    <w:p w14:paraId="33A74B6D" w14:textId="2B313815" w:rsidR="00BF0600" w:rsidRPr="006721EE" w:rsidRDefault="00BF0600" w:rsidP="00BF0600">
      <w:pPr>
        <w:pStyle w:val="Odstavekseznama"/>
        <w:numPr>
          <w:ilvl w:val="1"/>
          <w:numId w:val="3"/>
        </w:numPr>
      </w:pPr>
      <w:r w:rsidRPr="006721EE">
        <w:t>šolanje naročnikovega osebja (uporabnikov opreme) na objektu, skladno z zahtevami iz te razpisne dokumentacije</w:t>
      </w:r>
      <w:r w:rsidR="000C7E73">
        <w:t>,</w:t>
      </w:r>
    </w:p>
    <w:p w14:paraId="5FFF7867" w14:textId="6F1FE4AE" w:rsidR="000868AC" w:rsidRDefault="00BF0600" w:rsidP="00BF0600">
      <w:pPr>
        <w:pStyle w:val="Odstavekseznama"/>
        <w:numPr>
          <w:ilvl w:val="1"/>
          <w:numId w:val="3"/>
        </w:numPr>
      </w:pPr>
      <w:r w:rsidRPr="006721EE">
        <w:t>garancijsko dobo za obseg dobave in del</w:t>
      </w:r>
      <w:r w:rsidR="000C7E73">
        <w:t>.</w:t>
      </w:r>
    </w:p>
    <w:p w14:paraId="4F874F11" w14:textId="3C733F0C" w:rsidR="00BF0600" w:rsidRPr="00B64D71" w:rsidRDefault="00EC1DD1" w:rsidP="00BF0600">
      <w:r>
        <w:t xml:space="preserve">Ponudba mora vsebovati </w:t>
      </w:r>
      <w:r w:rsidR="00BF0600" w:rsidRPr="00B64D71">
        <w:t xml:space="preserve">vse naprave, opremo ali </w:t>
      </w:r>
      <w:r>
        <w:t>izvedbo</w:t>
      </w:r>
      <w:r w:rsidR="00BF0600" w:rsidRPr="00B64D71">
        <w:t xml:space="preserve"> pomožn</w:t>
      </w:r>
      <w:r>
        <w:t>ih</w:t>
      </w:r>
      <w:r w:rsidR="00BF0600" w:rsidRPr="00B64D71">
        <w:t xml:space="preserve"> del, ki predstavljajo bistven element za trajno, zanesljivo in varno delovanje </w:t>
      </w:r>
      <w:proofErr w:type="spellStart"/>
      <w:r>
        <w:t>Tr</w:t>
      </w:r>
      <w:proofErr w:type="spellEnd"/>
      <w:r w:rsidR="00BF0600" w:rsidRPr="00B64D71">
        <w:t xml:space="preserve">, tudi v primeru, če </w:t>
      </w:r>
      <w:r w:rsidR="001A08F1">
        <w:t>v razpis</w:t>
      </w:r>
      <w:r>
        <w:t>ni dokumentaciji</w:t>
      </w:r>
      <w:r w:rsidR="001A08F1">
        <w:t xml:space="preserve"> </w:t>
      </w:r>
      <w:r w:rsidR="00A412CC">
        <w:t>podrobno obdelane ali</w:t>
      </w:r>
      <w:r w:rsidR="00BF0600" w:rsidRPr="00B64D71">
        <w:t xml:space="preserve"> omenjene. Ponudnik mora v fazi priprave ponudbe </w:t>
      </w:r>
      <w:r>
        <w:t>preko uradno vzpostavljenih komunikacijskih kanalov</w:t>
      </w:r>
      <w:r w:rsidR="00AA6390">
        <w:t>, naročnika seznaniti o dodatnih bistvenih elementih. Naročnik mora te dodatne bistvene elemente preveriti in ponudniku potrditi</w:t>
      </w:r>
      <w:r w:rsidR="005A5044">
        <w:t xml:space="preserve"> ali zavrn</w:t>
      </w:r>
      <w:r w:rsidR="002C3F98">
        <w:t>i</w:t>
      </w:r>
      <w:r w:rsidR="005A5044">
        <w:t>ti</w:t>
      </w:r>
      <w:r w:rsidR="00BF0600" w:rsidRPr="00B64D71">
        <w:t>.</w:t>
      </w:r>
    </w:p>
    <w:p w14:paraId="7FDB05D0" w14:textId="0E12FDFC" w:rsidR="00BF0600" w:rsidRPr="00A412CC" w:rsidRDefault="00BF0600" w:rsidP="00BF0600">
      <w:r w:rsidRPr="00B64D71">
        <w:t xml:space="preserve">Ponudnik je dolžan </w:t>
      </w:r>
      <w:r w:rsidR="000868AC">
        <w:t>upoštevati področno zakonodajo</w:t>
      </w:r>
      <w:r w:rsidRPr="00B64D71">
        <w:t xml:space="preserve">, prostorske, klimatske, prometno-transportne in skladiščne možnosti ter </w:t>
      </w:r>
      <w:r w:rsidR="00DC7697">
        <w:t xml:space="preserve">preučiti </w:t>
      </w:r>
      <w:r w:rsidR="00A412CC">
        <w:t>vpliv in uskladiti montažna dela glede na zahteve po sočasnem obratovanju</w:t>
      </w:r>
      <w:r w:rsidRPr="00B64D71">
        <w:t xml:space="preserve"> naročnikovih obstoječih tehnoloških sistemov, čeprav niso dosledno navedeni v razpisni dokumentaciji.</w:t>
      </w:r>
    </w:p>
    <w:p w14:paraId="330A03A1" w14:textId="72835E44" w:rsidR="00DD09E2" w:rsidRDefault="00DD09E2" w:rsidP="00DD09E2">
      <w:r>
        <w:t>Tr</w:t>
      </w:r>
      <w:r w:rsidR="00C227C4">
        <w:t>ansformator</w:t>
      </w:r>
      <w:r>
        <w:t xml:space="preserve"> </w:t>
      </w:r>
      <w:r w:rsidR="000D3458">
        <w:t>je</w:t>
      </w:r>
      <w:r w:rsidR="00C227C4">
        <w:t xml:space="preserve"> </w:t>
      </w:r>
      <w:r>
        <w:t>kot zaključena celota pripravljen za montažo na predhodno pripravljen temelj</w:t>
      </w:r>
      <w:r w:rsidR="00944BC0">
        <w:t xml:space="preserve"> z ustrezno oljno jamo</w:t>
      </w:r>
      <w:r>
        <w:t xml:space="preserve"> in pripravljen na priklop energetskih</w:t>
      </w:r>
      <w:r w:rsidR="00944BC0">
        <w:t xml:space="preserve"> vodov na skoznjike ali kabelske </w:t>
      </w:r>
      <w:proofErr w:type="spellStart"/>
      <w:r w:rsidR="00944BC0">
        <w:t>konektorje</w:t>
      </w:r>
      <w:proofErr w:type="spellEnd"/>
      <w:r w:rsidR="00944BC0">
        <w:t xml:space="preserve"> ter</w:t>
      </w:r>
      <w:r>
        <w:t xml:space="preserve"> signalnih vodov na vrstne sponke</w:t>
      </w:r>
      <w:r w:rsidR="00944BC0">
        <w:t xml:space="preserve"> v krmilnih omaricah</w:t>
      </w:r>
      <w:r>
        <w:t>.</w:t>
      </w:r>
    </w:p>
    <w:p w14:paraId="3A81336D" w14:textId="1DD6A9AF" w:rsidR="000D1993" w:rsidRDefault="00D6748E" w:rsidP="00D6748E">
      <w:pPr>
        <w:pStyle w:val="Naslov2"/>
      </w:pPr>
      <w:bookmarkStart w:id="194" w:name="_Toc510686371"/>
      <w:bookmarkStart w:id="195" w:name="_Toc516556598"/>
      <w:bookmarkStart w:id="196" w:name="_Toc128485352"/>
      <w:bookmarkStart w:id="197" w:name="_Toc189737479"/>
      <w:bookmarkEnd w:id="191"/>
      <w:bookmarkEnd w:id="192"/>
      <w:bookmarkEnd w:id="193"/>
      <w:r w:rsidRPr="00964CC2">
        <w:t>Dokumentacija</w:t>
      </w:r>
      <w:bookmarkEnd w:id="194"/>
      <w:bookmarkEnd w:id="195"/>
      <w:bookmarkEnd w:id="196"/>
      <w:bookmarkEnd w:id="197"/>
    </w:p>
    <w:p w14:paraId="04C9D215" w14:textId="77777777" w:rsidR="00243682" w:rsidRPr="009C66FF" w:rsidRDefault="00243682" w:rsidP="00243682">
      <w:r w:rsidRPr="009C66FF">
        <w:t xml:space="preserve">Ponudnik mora izpolniti </w:t>
      </w:r>
      <w:r>
        <w:t xml:space="preserve">vsa polja v tabelah </w:t>
      </w:r>
      <w:r w:rsidRPr="009C66FF">
        <w:t>tehničnih podatkov</w:t>
      </w:r>
      <w:r>
        <w:t>, ki se nanašajo na zahtevane vrednosti (min./</w:t>
      </w:r>
      <w:proofErr w:type="spellStart"/>
      <w:r>
        <w:t>maks</w:t>
      </w:r>
      <w:proofErr w:type="spellEnd"/>
      <w:r>
        <w:t xml:space="preserve">.) in tudi tiste, kjer se zahteva opise tehničnih lastnosti, nazive opreme ali druge tehnične parametre značilne za dobavljen </w:t>
      </w:r>
      <w:proofErr w:type="spellStart"/>
      <w:r>
        <w:t>Tr</w:t>
      </w:r>
      <w:proofErr w:type="spellEnd"/>
      <w:r>
        <w:t>.</w:t>
      </w:r>
    </w:p>
    <w:p w14:paraId="07BF9C47" w14:textId="3C1FC2DB" w:rsidR="00243682" w:rsidRPr="00243682" w:rsidRDefault="00243682" w:rsidP="00243682">
      <w:r w:rsidRPr="009C66FF">
        <w:t>Če parametri niso vpisani se šteje, da je tabela tehničnih podatkov izpolnjena nepopolno.</w:t>
      </w:r>
    </w:p>
    <w:p w14:paraId="099EA1AF" w14:textId="3E3B8A27" w:rsidR="000D1993" w:rsidRPr="00B72C50" w:rsidRDefault="000D1993" w:rsidP="000D1993">
      <w:r w:rsidRPr="00B72C50">
        <w:t>Dobavitelj mora predložiti opise, risbe, diagrame, grafe, krivulje in podobn</w:t>
      </w:r>
      <w:r w:rsidR="00BA3D29">
        <w:t>a dokazila</w:t>
      </w:r>
      <w:r w:rsidRPr="00B72C50">
        <w:t>, ki so potrebn</w:t>
      </w:r>
      <w:r w:rsidR="00243682">
        <w:t>a</w:t>
      </w:r>
      <w:r w:rsidRPr="00B72C50">
        <w:t xml:space="preserve"> za </w:t>
      </w:r>
      <w:r w:rsidR="00243682">
        <w:t>preverjanje</w:t>
      </w:r>
      <w:r w:rsidRPr="00B72C50">
        <w:t xml:space="preserve"> ustreznosti naprav in opreme, ki jo namerava dobaviti. Pred izdelavo opreme je predložena projektna in tehnična dokumentacija predmet naročnikovega pregleda in potrditve. Pregled dokumentacije mora biti opravljen v skupno dogovorjenem roku. Popolna dokumentacija, potrjena s strani naročnika, je pogoj za uspešno tovarniško prevzemno preizkušanje. V primeru pripomb, ki se nanašajo na ustreznost zahtevam razpisa, mora dobavitelj pripombe upoštevati in s strani naročnika določenem roku popravljeno dokumentacijo vrniti v ponovni pregled.</w:t>
      </w:r>
    </w:p>
    <w:p w14:paraId="0B81E71A" w14:textId="5633C84A" w:rsidR="000D1993" w:rsidRPr="00B72C50" w:rsidRDefault="000F1A00" w:rsidP="000D1993">
      <w:r>
        <w:t xml:space="preserve">Pomanjkljivosti, ki se ugotovijo tekom vgradnje je treba </w:t>
      </w:r>
      <w:r w:rsidR="001C51DB">
        <w:t xml:space="preserve">uskladiti in </w:t>
      </w:r>
      <w:r>
        <w:t>zabeležiti v projektno dokumentacijo</w:t>
      </w:r>
      <w:r w:rsidR="00D318FE">
        <w:t xml:space="preserve"> </w:t>
      </w:r>
      <w:proofErr w:type="spellStart"/>
      <w:r w:rsidR="00D318FE">
        <w:t>Tr</w:t>
      </w:r>
      <w:proofErr w:type="spellEnd"/>
      <w:r w:rsidR="00D318FE">
        <w:t>.</w:t>
      </w:r>
      <w:r>
        <w:t xml:space="preserve"> </w:t>
      </w:r>
      <w:r w:rsidR="001C51DB">
        <w:t>ter</w:t>
      </w:r>
      <w:r>
        <w:t xml:space="preserve"> po končanih delih izdelati čistopis z zabeleženimi odstopanji.</w:t>
      </w:r>
    </w:p>
    <w:p w14:paraId="118B83A0" w14:textId="77777777" w:rsidR="000D1993" w:rsidRPr="00B72C50" w:rsidRDefault="000D1993" w:rsidP="000D1993">
      <w:pPr>
        <w:pStyle w:val="Naslov2"/>
      </w:pPr>
      <w:bookmarkStart w:id="198" w:name="_Toc111441547"/>
      <w:bookmarkStart w:id="199" w:name="_Toc117926028"/>
      <w:bookmarkStart w:id="200" w:name="_Toc187201396"/>
      <w:bookmarkStart w:id="201" w:name="_Toc187743793"/>
      <w:bookmarkStart w:id="202" w:name="_Toc194250994"/>
      <w:bookmarkStart w:id="203" w:name="_Toc476499830"/>
      <w:bookmarkStart w:id="204" w:name="_Toc510686372"/>
      <w:bookmarkStart w:id="205" w:name="_Toc516556599"/>
      <w:bookmarkStart w:id="206" w:name="_Toc128485353"/>
      <w:bookmarkStart w:id="207" w:name="_Toc189737480"/>
      <w:r w:rsidRPr="00964CC2">
        <w:t>Obseg dokumentacije za dobavo opreme in roki predaje</w:t>
      </w:r>
      <w:bookmarkEnd w:id="198"/>
      <w:bookmarkEnd w:id="199"/>
      <w:bookmarkEnd w:id="200"/>
      <w:bookmarkEnd w:id="201"/>
      <w:bookmarkEnd w:id="202"/>
      <w:bookmarkEnd w:id="203"/>
      <w:bookmarkEnd w:id="204"/>
      <w:bookmarkEnd w:id="205"/>
      <w:bookmarkEnd w:id="206"/>
      <w:bookmarkEnd w:id="207"/>
    </w:p>
    <w:p w14:paraId="304546ED" w14:textId="719EB13D" w:rsidR="000D1993" w:rsidRPr="00667477" w:rsidRDefault="000D1993" w:rsidP="000D1993">
      <w:r w:rsidRPr="00B72C50">
        <w:t>Dobavitelj je dolžan v fazi priprave in med projektom predložiti naslednjo dokumentacijo (v elektronski obliki na ustreznem elektronskem medij</w:t>
      </w:r>
      <w:r w:rsidR="003F1F5E">
        <w:t>u</w:t>
      </w:r>
      <w:r w:rsidRPr="00B72C50">
        <w:t xml:space="preserve"> – po dogovoru z naročnikom):</w:t>
      </w:r>
    </w:p>
    <w:p w14:paraId="6CBEB59B" w14:textId="60269BAF" w:rsidR="000D1993" w:rsidRPr="00667477" w:rsidRDefault="000D1993" w:rsidP="000D1993">
      <w:pPr>
        <w:pStyle w:val="Odstavekseznama"/>
        <w:numPr>
          <w:ilvl w:val="0"/>
          <w:numId w:val="3"/>
        </w:numPr>
        <w:rPr>
          <w:b/>
        </w:rPr>
      </w:pPr>
      <w:r w:rsidRPr="00667477">
        <w:rPr>
          <w:b/>
        </w:rPr>
        <w:t>Ob predložitvi ponudbe:</w:t>
      </w:r>
    </w:p>
    <w:p w14:paraId="6B49EE65" w14:textId="01E51F92" w:rsidR="000D1993" w:rsidRPr="00667477" w:rsidRDefault="000D1993" w:rsidP="000D1993">
      <w:pPr>
        <w:pStyle w:val="Odstavekseznama"/>
        <w:numPr>
          <w:ilvl w:val="1"/>
          <w:numId w:val="3"/>
        </w:numPr>
      </w:pPr>
      <w:r w:rsidRPr="00667477">
        <w:t xml:space="preserve">kot zahtevajo navodila o pripravi ponudbe v </w:t>
      </w:r>
      <w:r w:rsidR="0017397A">
        <w:t>r</w:t>
      </w:r>
      <w:r w:rsidRPr="00667477">
        <w:t>azpisni dokumentaciji</w:t>
      </w:r>
      <w:r w:rsidR="007D32A0">
        <w:t xml:space="preserve"> naročnika</w:t>
      </w:r>
      <w:r w:rsidRPr="00667477">
        <w:t>,</w:t>
      </w:r>
    </w:p>
    <w:p w14:paraId="0E4B98E6" w14:textId="77777777" w:rsidR="000D1993" w:rsidRPr="00667477" w:rsidRDefault="000D1993" w:rsidP="000D1993">
      <w:pPr>
        <w:pStyle w:val="Odstavekseznama"/>
        <w:numPr>
          <w:ilvl w:val="1"/>
          <w:numId w:val="3"/>
        </w:numPr>
      </w:pPr>
      <w:r w:rsidRPr="00667477">
        <w:t>specifikacijo opreme in storitev z izpolnjenimi tabelami tehničnih podatkov,</w:t>
      </w:r>
    </w:p>
    <w:p w14:paraId="05355AF1" w14:textId="3A540EF5" w:rsidR="000D1993" w:rsidRPr="00667477" w:rsidRDefault="000D1993" w:rsidP="000D1993">
      <w:pPr>
        <w:pStyle w:val="Odstavekseznama"/>
        <w:numPr>
          <w:ilvl w:val="1"/>
          <w:numId w:val="3"/>
        </w:numPr>
      </w:pPr>
      <w:r w:rsidRPr="00667477">
        <w:lastRenderedPageBreak/>
        <w:t xml:space="preserve">podroben opis opreme </w:t>
      </w:r>
      <w:r w:rsidR="00CE5B7D">
        <w:t>s priloženimi</w:t>
      </w:r>
      <w:r w:rsidR="0017397A">
        <w:t xml:space="preserve"> risbami, načrti, tehničnimi podatki, opisi delovanja</w:t>
      </w:r>
      <w:r w:rsidRPr="00667477">
        <w:t>,</w:t>
      </w:r>
    </w:p>
    <w:p w14:paraId="6AEE898B" w14:textId="77777777" w:rsidR="000D1993" w:rsidRDefault="000D1993" w:rsidP="000D1993">
      <w:pPr>
        <w:pStyle w:val="Odstavekseznama"/>
        <w:numPr>
          <w:ilvl w:val="1"/>
          <w:numId w:val="3"/>
        </w:numPr>
      </w:pPr>
      <w:r w:rsidRPr="00667477">
        <w:t>seznam certifikatov in tipskih testov za vsak posamezni tip opreme.</w:t>
      </w:r>
    </w:p>
    <w:p w14:paraId="5C1F89F6" w14:textId="77777777" w:rsidR="000D1993" w:rsidRPr="00667477" w:rsidRDefault="000D1993" w:rsidP="000D1993">
      <w:pPr>
        <w:pStyle w:val="Odstavekseznama"/>
      </w:pPr>
    </w:p>
    <w:p w14:paraId="40FC94EF" w14:textId="47910990" w:rsidR="000D1993" w:rsidRPr="00667477" w:rsidRDefault="000D1993" w:rsidP="000D1993">
      <w:pPr>
        <w:pStyle w:val="Odstavekseznama"/>
        <w:numPr>
          <w:ilvl w:val="0"/>
          <w:numId w:val="3"/>
        </w:numPr>
        <w:rPr>
          <w:b/>
        </w:rPr>
      </w:pPr>
      <w:r w:rsidRPr="00667477">
        <w:rPr>
          <w:b/>
        </w:rPr>
        <w:t>Ob podpisu pogodbe:</w:t>
      </w:r>
    </w:p>
    <w:p w14:paraId="34EA6440" w14:textId="77777777" w:rsidR="000D1993" w:rsidRPr="00667477" w:rsidRDefault="000D1993" w:rsidP="000D1993">
      <w:pPr>
        <w:pStyle w:val="Odstavekseznama"/>
        <w:numPr>
          <w:ilvl w:val="1"/>
          <w:numId w:val="3"/>
        </w:numPr>
      </w:pPr>
      <w:r w:rsidRPr="00667477">
        <w:t>dopolnjeno specifikacijo opreme ter</w:t>
      </w:r>
    </w:p>
    <w:p w14:paraId="1F14B369" w14:textId="77777777" w:rsidR="000D1993" w:rsidRPr="00667477" w:rsidRDefault="000D1993" w:rsidP="000D1993">
      <w:pPr>
        <w:pStyle w:val="Odstavekseznama"/>
        <w:numPr>
          <w:ilvl w:val="1"/>
          <w:numId w:val="3"/>
        </w:numPr>
      </w:pPr>
      <w:r w:rsidRPr="00667477">
        <w:t>druge dokumente (ki dopolnjujejo oz. spreminjajo ponudbeni del).</w:t>
      </w:r>
    </w:p>
    <w:p w14:paraId="7833738C" w14:textId="77777777" w:rsidR="000D1993" w:rsidRPr="00667477" w:rsidRDefault="000D1993" w:rsidP="000D1993">
      <w:pPr>
        <w:pStyle w:val="Odstavekseznama"/>
      </w:pPr>
    </w:p>
    <w:p w14:paraId="68E4A8BC" w14:textId="445AF380" w:rsidR="000D1993" w:rsidRPr="00667477" w:rsidRDefault="000D1993" w:rsidP="000D1993">
      <w:pPr>
        <w:pStyle w:val="Odstavekseznama"/>
        <w:numPr>
          <w:ilvl w:val="0"/>
          <w:numId w:val="3"/>
        </w:numPr>
        <w:rPr>
          <w:b/>
        </w:rPr>
      </w:pPr>
      <w:r w:rsidRPr="00667477">
        <w:rPr>
          <w:b/>
        </w:rPr>
        <w:t>Ob prevzemu opreme v tovarni:</w:t>
      </w:r>
    </w:p>
    <w:p w14:paraId="272A1D46" w14:textId="77777777" w:rsidR="000D1993" w:rsidRPr="00667477" w:rsidRDefault="000D1993" w:rsidP="000D1993">
      <w:pPr>
        <w:pStyle w:val="Odstavekseznama"/>
        <w:numPr>
          <w:ilvl w:val="1"/>
          <w:numId w:val="3"/>
        </w:numPr>
      </w:pPr>
      <w:r w:rsidRPr="00667477">
        <w:t>dopolnjeno in s strani naročnika potrjeno kompletno tehnično dokumentacijo opreme,</w:t>
      </w:r>
    </w:p>
    <w:p w14:paraId="15B1CC44" w14:textId="77777777" w:rsidR="000D1993" w:rsidRPr="00667477" w:rsidRDefault="000D1993" w:rsidP="000D1993">
      <w:pPr>
        <w:pStyle w:val="Odstavekseznama"/>
        <w:numPr>
          <w:ilvl w:val="1"/>
          <w:numId w:val="3"/>
        </w:numPr>
      </w:pPr>
      <w:r w:rsidRPr="00667477">
        <w:t>poročilo o prevzemnih preizkusih,</w:t>
      </w:r>
    </w:p>
    <w:p w14:paraId="60F60B44" w14:textId="77777777" w:rsidR="000D1993" w:rsidRPr="00667477" w:rsidRDefault="000D1993" w:rsidP="000D1993">
      <w:pPr>
        <w:pStyle w:val="Odstavekseznama"/>
        <w:numPr>
          <w:ilvl w:val="1"/>
          <w:numId w:val="3"/>
        </w:numPr>
      </w:pPr>
      <w:r w:rsidRPr="00667477">
        <w:t>obratovalna navodila v slovenskem jeziku,</w:t>
      </w:r>
    </w:p>
    <w:p w14:paraId="5A1B233E" w14:textId="77777777" w:rsidR="000D1993" w:rsidRPr="00667477" w:rsidRDefault="000D1993" w:rsidP="000D1993">
      <w:pPr>
        <w:pStyle w:val="Odstavekseznama"/>
        <w:numPr>
          <w:ilvl w:val="1"/>
          <w:numId w:val="3"/>
        </w:numPr>
      </w:pPr>
      <w:r w:rsidRPr="00667477">
        <w:t>vzdrževalna navodila v slovenskem jeziku,</w:t>
      </w:r>
    </w:p>
    <w:p w14:paraId="5E23DECF" w14:textId="1FF275F0" w:rsidR="000D1993" w:rsidRPr="00667477" w:rsidRDefault="000D1993" w:rsidP="000D1993">
      <w:pPr>
        <w:pStyle w:val="Odstavekseznama"/>
        <w:numPr>
          <w:ilvl w:val="1"/>
          <w:numId w:val="3"/>
        </w:numPr>
      </w:pPr>
      <w:r w:rsidRPr="00667477">
        <w:t>izjavo o skladnosti po standardu</w:t>
      </w:r>
      <w:r w:rsidR="00C12AFB">
        <w:t xml:space="preserve"> </w:t>
      </w:r>
      <w:r w:rsidR="00C12AFB">
        <w:fldChar w:fldCharType="begin"/>
      </w:r>
      <w:r w:rsidR="00C12AFB">
        <w:instrText xml:space="preserve"> REF S2217 \h </w:instrText>
      </w:r>
      <w:r w:rsidR="00C12AFB">
        <w:fldChar w:fldCharType="separate"/>
      </w:r>
      <w:r w:rsidR="001118DB">
        <w:t>[2.2.17]</w:t>
      </w:r>
      <w:r w:rsidR="00C12AFB">
        <w:fldChar w:fldCharType="end"/>
      </w:r>
      <w:r w:rsidRPr="00667477">
        <w:t>.</w:t>
      </w:r>
    </w:p>
    <w:p w14:paraId="21278A83" w14:textId="77777777" w:rsidR="000D1993" w:rsidRPr="00667477" w:rsidRDefault="000D1993" w:rsidP="000D1993">
      <w:r w:rsidRPr="00667477">
        <w:t>Vsa dokumentacija mora po obliki, vsebini in uporabljenem jeziku ustrezati zahtevam slovenske zakonodaje.</w:t>
      </w:r>
    </w:p>
    <w:p w14:paraId="71C1441E" w14:textId="1C3F09D5" w:rsidR="00CC1C07" w:rsidRPr="00B72C50" w:rsidRDefault="00D6748E" w:rsidP="00D6748E">
      <w:pPr>
        <w:pStyle w:val="Naslov2"/>
        <w:rPr>
          <w:szCs w:val="24"/>
        </w:rPr>
      </w:pPr>
      <w:bookmarkStart w:id="208" w:name="_Toc510686369"/>
      <w:bookmarkStart w:id="209" w:name="_Toc516556596"/>
      <w:bookmarkStart w:id="210" w:name="_Toc128485350"/>
      <w:bookmarkStart w:id="211" w:name="_Toc189737481"/>
      <w:bookmarkStart w:id="212" w:name="_Toc464632988"/>
      <w:r w:rsidRPr="00964CC2">
        <w:t>Garancija</w:t>
      </w:r>
      <w:bookmarkEnd w:id="208"/>
      <w:bookmarkEnd w:id="209"/>
      <w:bookmarkEnd w:id="210"/>
      <w:bookmarkEnd w:id="211"/>
    </w:p>
    <w:p w14:paraId="1E5F21F2" w14:textId="77777777" w:rsidR="00CC1C07" w:rsidRPr="00B72C50" w:rsidRDefault="00CC1C07" w:rsidP="00CC1C07">
      <w:r w:rsidRPr="00B72C50">
        <w:t>Garancijski rok za razpisano opremo je najmanj 36 mesecev od dneva podpisa zapisnika o dokončnem prevzemu opreme po opravljenih funkcionalnih testiranjih na objektu.</w:t>
      </w:r>
    </w:p>
    <w:p w14:paraId="58BAA788" w14:textId="77777777" w:rsidR="000D1993" w:rsidRDefault="000D1993" w:rsidP="000D1993">
      <w:pPr>
        <w:pStyle w:val="Naslov1"/>
      </w:pPr>
      <w:bookmarkStart w:id="213" w:name="_Toc189737482"/>
      <w:bookmarkEnd w:id="212"/>
      <w:r>
        <w:t>PREVZEM IN PREIZKUŠANJE</w:t>
      </w:r>
      <w:bookmarkEnd w:id="213"/>
    </w:p>
    <w:p w14:paraId="57A5996B" w14:textId="77777777" w:rsidR="000D1993" w:rsidRPr="00DD7CCF" w:rsidRDefault="000D1993" w:rsidP="000D1993">
      <w:pPr>
        <w:pStyle w:val="Naslov2"/>
      </w:pPr>
      <w:bookmarkStart w:id="214" w:name="_Toc496100384"/>
      <w:bookmarkStart w:id="215" w:name="_Toc128485345"/>
      <w:bookmarkStart w:id="216" w:name="_Toc189737483"/>
      <w:r>
        <w:t>Preizkušanje energetskega transformatorja</w:t>
      </w:r>
      <w:bookmarkEnd w:id="214"/>
      <w:bookmarkEnd w:id="215"/>
      <w:bookmarkEnd w:id="216"/>
    </w:p>
    <w:p w14:paraId="06FB8966" w14:textId="66FC26CE" w:rsidR="000D1993" w:rsidRPr="00E96198" w:rsidRDefault="000D1993" w:rsidP="000D1993">
      <w:r w:rsidRPr="00E96198">
        <w:t>Preizkušanje energetskega transformatorja se mora izvršiti v skladu z</w:t>
      </w:r>
      <w:r w:rsidR="00BD3CC2">
        <w:t xml:space="preserve"> </w:t>
      </w:r>
      <w:r w:rsidR="00BD3CC2">
        <w:fldChar w:fldCharType="begin"/>
      </w:r>
      <w:r w:rsidR="00BD3CC2">
        <w:instrText xml:space="preserve"> REF S222 \h </w:instrText>
      </w:r>
      <w:r w:rsidR="00BD3CC2">
        <w:fldChar w:fldCharType="separate"/>
      </w:r>
      <w:r w:rsidR="001118DB">
        <w:t>[2.2.2]</w:t>
      </w:r>
      <w:r w:rsidR="00BD3CC2">
        <w:fldChar w:fldCharType="end"/>
      </w:r>
      <w:r w:rsidRPr="00E96198">
        <w:t>.</w:t>
      </w:r>
    </w:p>
    <w:p w14:paraId="7AD2B444" w14:textId="77777777" w:rsidR="000D1993" w:rsidRPr="00E839CE" w:rsidRDefault="000D1993" w:rsidP="000D1993">
      <w:r w:rsidRPr="00E839CE">
        <w:t xml:space="preserve">Da se priznajo vse meritve, morajo biti izpolnjeni naslednji pogoji: </w:t>
      </w:r>
    </w:p>
    <w:p w14:paraId="005A86F9" w14:textId="77777777" w:rsidR="000D1993" w:rsidRPr="00E839CE" w:rsidRDefault="000D1993" w:rsidP="000D1993">
      <w:pPr>
        <w:pStyle w:val="Odstavekseznama"/>
        <w:numPr>
          <w:ilvl w:val="1"/>
          <w:numId w:val="3"/>
        </w:numPr>
      </w:pPr>
      <w:r w:rsidRPr="00E839CE">
        <w:t xml:space="preserve">merilni transformatorji za </w:t>
      </w:r>
      <w:proofErr w:type="spellStart"/>
      <w:r w:rsidRPr="00E839CE">
        <w:t>termosliko</w:t>
      </w:r>
      <w:proofErr w:type="spellEnd"/>
      <w:r w:rsidRPr="00E839CE">
        <w:t xml:space="preserve"> morajo imeti razred točnosti 0</w:t>
      </w:r>
      <w:r>
        <w:t>,</w:t>
      </w:r>
      <w:r w:rsidRPr="00E839CE">
        <w:t>2,</w:t>
      </w:r>
    </w:p>
    <w:p w14:paraId="2BF8B216" w14:textId="77777777" w:rsidR="000D1993" w:rsidRPr="00E839CE" w:rsidRDefault="000D1993" w:rsidP="000D1993">
      <w:pPr>
        <w:pStyle w:val="Odstavekseznama"/>
        <w:numPr>
          <w:ilvl w:val="1"/>
          <w:numId w:val="3"/>
        </w:numPr>
      </w:pPr>
      <w:r w:rsidRPr="00E839CE">
        <w:t xml:space="preserve">merilni instrumenti za </w:t>
      </w:r>
      <w:proofErr w:type="spellStart"/>
      <w:r w:rsidRPr="00E839CE">
        <w:t>termosliko</w:t>
      </w:r>
      <w:proofErr w:type="spellEnd"/>
      <w:r w:rsidRPr="00E839CE">
        <w:t xml:space="preserve"> morajo imeti razred točnosti 0</w:t>
      </w:r>
      <w:r>
        <w:t>,</w:t>
      </w:r>
      <w:r w:rsidRPr="00E839CE">
        <w:t>1,</w:t>
      </w:r>
    </w:p>
    <w:p w14:paraId="7ED4AF3C" w14:textId="77777777" w:rsidR="000D1993" w:rsidRPr="00E839CE" w:rsidRDefault="000D1993" w:rsidP="000D1993">
      <w:pPr>
        <w:pStyle w:val="Odstavekseznama"/>
        <w:numPr>
          <w:ilvl w:val="1"/>
          <w:numId w:val="3"/>
        </w:numPr>
      </w:pPr>
      <w:r w:rsidRPr="00E839CE">
        <w:t>instrumenti in merilni transformatorji morajo biti žigosani in potrjeni od pooblaščene ustanove,</w:t>
      </w:r>
    </w:p>
    <w:p w14:paraId="405396B2" w14:textId="77777777" w:rsidR="000D1993" w:rsidRPr="00E839CE" w:rsidRDefault="000D1993" w:rsidP="000D1993">
      <w:pPr>
        <w:pStyle w:val="Odstavekseznama"/>
        <w:numPr>
          <w:ilvl w:val="1"/>
          <w:numId w:val="3"/>
        </w:numPr>
      </w:pPr>
      <w:r w:rsidRPr="00E839CE">
        <w:t xml:space="preserve">merjenje izgub v železu in bakru mora biti opravljeno po metodi treh </w:t>
      </w:r>
      <w:proofErr w:type="spellStart"/>
      <w:r w:rsidRPr="00E839CE">
        <w:t>Wattmetrov</w:t>
      </w:r>
      <w:proofErr w:type="spellEnd"/>
      <w:r w:rsidRPr="00E839CE">
        <w:t>,</w:t>
      </w:r>
    </w:p>
    <w:p w14:paraId="61C8F4EB" w14:textId="77777777" w:rsidR="000D1993" w:rsidRPr="00E839CE" w:rsidRDefault="000D1993" w:rsidP="000D1993">
      <w:pPr>
        <w:pStyle w:val="Odstavekseznama"/>
        <w:numPr>
          <w:ilvl w:val="1"/>
          <w:numId w:val="3"/>
        </w:numPr>
      </w:pPr>
      <w:r w:rsidRPr="00E839CE">
        <w:t>izračuni morajo biti opravljeni takoj po meritvah (pred podpisom zapisnika o prevzemanju transformatorja),</w:t>
      </w:r>
    </w:p>
    <w:p w14:paraId="7568B56F" w14:textId="77777777" w:rsidR="000D1993" w:rsidRPr="00E839CE" w:rsidRDefault="000D1993" w:rsidP="000D1993">
      <w:pPr>
        <w:pStyle w:val="Odstavekseznama"/>
        <w:numPr>
          <w:ilvl w:val="1"/>
          <w:numId w:val="3"/>
        </w:numPr>
      </w:pPr>
      <w:r w:rsidRPr="00E839CE">
        <w:t>opravljene fizikalno-kemijske preiskave olja.</w:t>
      </w:r>
    </w:p>
    <w:p w14:paraId="4D0549E7" w14:textId="77777777" w:rsidR="000D1993" w:rsidRPr="00E839CE" w:rsidRDefault="000D1993" w:rsidP="000D1993">
      <w:pPr>
        <w:pStyle w:val="Naslov2"/>
      </w:pPr>
      <w:bookmarkStart w:id="217" w:name="_Toc496100385"/>
      <w:bookmarkStart w:id="218" w:name="_Toc128485346"/>
      <w:bookmarkStart w:id="219" w:name="_Toc189737484"/>
      <w:r>
        <w:t>Kosovno preizkušanje</w:t>
      </w:r>
      <w:bookmarkEnd w:id="217"/>
      <w:bookmarkEnd w:id="218"/>
      <w:bookmarkEnd w:id="219"/>
    </w:p>
    <w:p w14:paraId="5EF0F005" w14:textId="77777777" w:rsidR="000D1993" w:rsidRPr="00C56BBA" w:rsidRDefault="000D1993" w:rsidP="000D1993">
      <w:r w:rsidRPr="00C56BBA">
        <w:t>Kosovno preizkušanje, ki se mora izvršiti na transformatorju, obsega:</w:t>
      </w:r>
    </w:p>
    <w:p w14:paraId="5C34C622" w14:textId="77777777" w:rsidR="000D1993" w:rsidRPr="00C56BBA" w:rsidRDefault="000D1993" w:rsidP="000D1993">
      <w:pPr>
        <w:pStyle w:val="Odstavekseznama"/>
        <w:numPr>
          <w:ilvl w:val="1"/>
          <w:numId w:val="3"/>
        </w:numPr>
      </w:pPr>
      <w:r w:rsidRPr="00C56BBA">
        <w:t>merjenje upornosti navitja, upornost 110 kV navitja tudi v vseh položajih regulacijskega stikala,</w:t>
      </w:r>
    </w:p>
    <w:p w14:paraId="6FA1E9C7" w14:textId="77777777" w:rsidR="000D1993" w:rsidRPr="00C56BBA" w:rsidRDefault="000D1993" w:rsidP="000D1993">
      <w:pPr>
        <w:pStyle w:val="Odstavekseznama"/>
        <w:numPr>
          <w:ilvl w:val="1"/>
          <w:numId w:val="3"/>
        </w:numPr>
      </w:pPr>
      <w:r w:rsidRPr="00C56BBA">
        <w:t xml:space="preserve">merjenje tokov </w:t>
      </w:r>
      <w:proofErr w:type="spellStart"/>
      <w:r w:rsidRPr="00C56BBA">
        <w:t>magnetiziranja</w:t>
      </w:r>
      <w:proofErr w:type="spellEnd"/>
      <w:r w:rsidRPr="00C56BBA">
        <w:t xml:space="preserve"> navitij z napetostjo 400 V, 50 Hz,</w:t>
      </w:r>
    </w:p>
    <w:p w14:paraId="319278EC" w14:textId="77777777" w:rsidR="000D1993" w:rsidRPr="00C56BBA" w:rsidRDefault="000D1993" w:rsidP="000D1993">
      <w:pPr>
        <w:pStyle w:val="Odstavekseznama"/>
        <w:numPr>
          <w:ilvl w:val="1"/>
          <w:numId w:val="3"/>
        </w:numPr>
      </w:pPr>
      <w:r w:rsidRPr="00C56BBA">
        <w:t>merjenje prestavnega razmerja transformacije v vseh položajih regulacijskega stikala in kontrola vezave,</w:t>
      </w:r>
    </w:p>
    <w:p w14:paraId="5B35B280" w14:textId="77777777" w:rsidR="000D1993" w:rsidRPr="00C56BBA" w:rsidRDefault="000D1993" w:rsidP="000D1993">
      <w:pPr>
        <w:pStyle w:val="Odstavekseznama"/>
        <w:numPr>
          <w:ilvl w:val="1"/>
          <w:numId w:val="3"/>
        </w:numPr>
      </w:pPr>
      <w:r w:rsidRPr="00C56BBA">
        <w:t xml:space="preserve">meritev toka in izgub v praznem teku ob napajanju s sekundarne strani, pri napetosti: 0,9; </w:t>
      </w:r>
      <w:smartTag w:uri="urn:schemas-microsoft-com:office:smarttags" w:element="metricconverter">
        <w:smartTagPr>
          <w:attr w:name="ProductID" w:val="1,0 in"/>
        </w:smartTagPr>
        <w:r w:rsidRPr="00C56BBA">
          <w:t>1,0 in</w:t>
        </w:r>
      </w:smartTag>
      <w:r w:rsidRPr="00C56BBA">
        <w:t xml:space="preserve"> 1,1 </w:t>
      </w:r>
      <w:proofErr w:type="spellStart"/>
      <w:r w:rsidRPr="00CE3450">
        <w:rPr>
          <w:i/>
          <w:iCs/>
        </w:rPr>
        <w:t>U</w:t>
      </w:r>
      <w:r w:rsidRPr="00CE3450">
        <w:rPr>
          <w:vertAlign w:val="subscript"/>
        </w:rPr>
        <w:t>n</w:t>
      </w:r>
      <w:proofErr w:type="spellEnd"/>
      <w:r w:rsidRPr="00C56BBA">
        <w:t>,</w:t>
      </w:r>
    </w:p>
    <w:p w14:paraId="360DBE41" w14:textId="77777777" w:rsidR="000D1993" w:rsidRPr="00C56BBA" w:rsidRDefault="000D1993" w:rsidP="000D1993">
      <w:pPr>
        <w:pStyle w:val="Odstavekseznama"/>
        <w:numPr>
          <w:ilvl w:val="1"/>
          <w:numId w:val="3"/>
        </w:numPr>
      </w:pPr>
      <w:r w:rsidRPr="00C56BBA">
        <w:t>merjenje izgub in napetosti v kratkem stiku pri srednjem in obeh skrajnih položajih regulacijskega stikala,</w:t>
      </w:r>
    </w:p>
    <w:p w14:paraId="484890B7" w14:textId="77777777" w:rsidR="000D1993" w:rsidRPr="00C56BBA" w:rsidRDefault="000D1993" w:rsidP="000D1993">
      <w:pPr>
        <w:pStyle w:val="Odstavekseznama"/>
        <w:numPr>
          <w:ilvl w:val="1"/>
          <w:numId w:val="3"/>
        </w:numPr>
      </w:pPr>
      <w:r w:rsidRPr="00C56BBA">
        <w:t xml:space="preserve">preizkušanje z udarno napetostjo oblike 1,2/50 </w:t>
      </w:r>
      <w:proofErr w:type="spellStart"/>
      <w:r w:rsidRPr="00C56BBA">
        <w:rPr>
          <w:rFonts w:ascii="Calibri" w:hAnsi="Calibri" w:cs="Calibri"/>
        </w:rPr>
        <w:t>μ</w:t>
      </w:r>
      <w:r w:rsidRPr="00C56BBA">
        <w:t>s</w:t>
      </w:r>
      <w:proofErr w:type="spellEnd"/>
      <w:r w:rsidRPr="00C56BBA">
        <w:t xml:space="preserve"> primarnega in sekundarnega navitja s polnim atmosferskim udarom,</w:t>
      </w:r>
    </w:p>
    <w:p w14:paraId="22E492CD" w14:textId="77777777" w:rsidR="000D1993" w:rsidRPr="00C56BBA" w:rsidRDefault="000D1993" w:rsidP="000D1993">
      <w:pPr>
        <w:pStyle w:val="Odstavekseznama"/>
        <w:numPr>
          <w:ilvl w:val="1"/>
          <w:numId w:val="3"/>
        </w:numPr>
      </w:pPr>
      <w:r w:rsidRPr="00C56BBA">
        <w:t>preizkus s tujo napetostjo 50 Hz v vseh treh navitij v času 1 min,</w:t>
      </w:r>
    </w:p>
    <w:p w14:paraId="35E07F8A" w14:textId="77777777" w:rsidR="000D1993" w:rsidRPr="00C56BBA" w:rsidRDefault="000D1993" w:rsidP="000D1993">
      <w:pPr>
        <w:pStyle w:val="Odstavekseznama"/>
        <w:numPr>
          <w:ilvl w:val="1"/>
          <w:numId w:val="3"/>
        </w:numPr>
      </w:pPr>
      <w:r w:rsidRPr="00C56BBA">
        <w:t xml:space="preserve">preizkus z inducirano napetostjo 300 Hz oz. 200 Hz v času 20 s oz. 30 s v višini 2 </w:t>
      </w:r>
      <w:r>
        <w:t>×</w:t>
      </w:r>
      <w:r w:rsidRPr="00C56BBA">
        <w:t xml:space="preserve"> </w:t>
      </w:r>
      <w:proofErr w:type="spellStart"/>
      <w:r w:rsidRPr="00CE3450">
        <w:rPr>
          <w:i/>
          <w:iCs/>
        </w:rPr>
        <w:t>U</w:t>
      </w:r>
      <w:r w:rsidRPr="00CE3450">
        <w:rPr>
          <w:vertAlign w:val="subscript"/>
        </w:rPr>
        <w:t>n</w:t>
      </w:r>
      <w:proofErr w:type="spellEnd"/>
      <w:r w:rsidRPr="00C56BBA">
        <w:t xml:space="preserve"> z merjenjem parcialnih razelektritev (IVPD),</w:t>
      </w:r>
    </w:p>
    <w:p w14:paraId="0089AC66" w14:textId="77777777" w:rsidR="000D1993" w:rsidRPr="00C56BBA" w:rsidRDefault="000D1993" w:rsidP="000D1993">
      <w:pPr>
        <w:pStyle w:val="Odstavekseznama"/>
        <w:numPr>
          <w:ilvl w:val="1"/>
          <w:numId w:val="3"/>
        </w:numPr>
      </w:pPr>
      <w:r w:rsidRPr="00C56BBA">
        <w:t>merjenje kota izgub izolacije med navitjem in transformatorskim kotlom in merjenje kota izgub izolacije 110 kV prevodnih izolatorjev,</w:t>
      </w:r>
    </w:p>
    <w:p w14:paraId="3CA781AC" w14:textId="77777777" w:rsidR="000D1993" w:rsidRPr="00C56BBA" w:rsidRDefault="000D1993" w:rsidP="000D1993">
      <w:pPr>
        <w:pStyle w:val="Odstavekseznama"/>
        <w:numPr>
          <w:ilvl w:val="1"/>
          <w:numId w:val="3"/>
        </w:numPr>
      </w:pPr>
      <w:r w:rsidRPr="00C56BBA">
        <w:t>merjenje nične impedance v srednjem in obeh skrajnih položajih regulacijskega stikala,</w:t>
      </w:r>
    </w:p>
    <w:p w14:paraId="01267B4E" w14:textId="77777777" w:rsidR="000D1993" w:rsidRPr="00C56BBA" w:rsidRDefault="000D1993" w:rsidP="000D1993">
      <w:pPr>
        <w:pStyle w:val="Odstavekseznama"/>
        <w:numPr>
          <w:ilvl w:val="1"/>
          <w:numId w:val="3"/>
        </w:numPr>
      </w:pPr>
      <w:r w:rsidRPr="00C56BBA">
        <w:t>merjenje medsebojne kapacitivnosti navitij in kapacitivnosti navitij proti transformatorskemu kotlu,</w:t>
      </w:r>
    </w:p>
    <w:p w14:paraId="3C5519C8" w14:textId="77777777" w:rsidR="000D1993" w:rsidRPr="00C56BBA" w:rsidRDefault="000D1993" w:rsidP="000D1993">
      <w:pPr>
        <w:pStyle w:val="Odstavekseznama"/>
        <w:numPr>
          <w:ilvl w:val="1"/>
          <w:numId w:val="3"/>
        </w:numPr>
      </w:pPr>
      <w:r w:rsidRPr="00C56BBA">
        <w:t>merjenje izolacijske upornosti,</w:t>
      </w:r>
    </w:p>
    <w:p w14:paraId="27CADB36" w14:textId="77777777" w:rsidR="000D1993" w:rsidRPr="00C56BBA" w:rsidRDefault="000D1993" w:rsidP="000D1993">
      <w:pPr>
        <w:pStyle w:val="Odstavekseznama"/>
        <w:numPr>
          <w:ilvl w:val="1"/>
          <w:numId w:val="3"/>
        </w:numPr>
      </w:pPr>
      <w:r w:rsidRPr="00C56BBA">
        <w:t>merjenje stresane induktivnosti,</w:t>
      </w:r>
    </w:p>
    <w:p w14:paraId="2C48657C" w14:textId="77777777" w:rsidR="000D1993" w:rsidRPr="00C56BBA" w:rsidRDefault="000D1993" w:rsidP="000D1993">
      <w:pPr>
        <w:pStyle w:val="Odstavekseznama"/>
        <w:numPr>
          <w:ilvl w:val="1"/>
          <w:numId w:val="3"/>
        </w:numPr>
      </w:pPr>
      <w:r w:rsidRPr="00C56BBA">
        <w:lastRenderedPageBreak/>
        <w:t>merjenje hrupa.</w:t>
      </w:r>
    </w:p>
    <w:p w14:paraId="706A08BB" w14:textId="77777777" w:rsidR="000D1993" w:rsidRPr="00C56BBA" w:rsidRDefault="000D1993" w:rsidP="000D1993">
      <w:pPr>
        <w:pStyle w:val="Naslov2"/>
      </w:pPr>
      <w:bookmarkStart w:id="220" w:name="_Toc496100386"/>
      <w:bookmarkStart w:id="221" w:name="_Toc128485347"/>
      <w:bookmarkStart w:id="222" w:name="_Toc189737485"/>
      <w:r>
        <w:t>Pregledi transformatorja (FAT, SAT)</w:t>
      </w:r>
      <w:bookmarkEnd w:id="220"/>
      <w:bookmarkEnd w:id="221"/>
      <w:bookmarkEnd w:id="222"/>
    </w:p>
    <w:p w14:paraId="2EDDE11A" w14:textId="3140BAE4" w:rsidR="000D1993" w:rsidRPr="00C56BBA" w:rsidRDefault="000D1993" w:rsidP="000D1993">
      <w:r w:rsidRPr="00C56BBA">
        <w:t>Ob prevzemu transformatorja v tovarni (oz.</w:t>
      </w:r>
      <w:r w:rsidR="00D85B0B">
        <w:t xml:space="preserve"> ob zaključku montaže</w:t>
      </w:r>
      <w:r w:rsidRPr="00C56BBA">
        <w:t xml:space="preserve"> na terenu) se opravi naslednje preglede:</w:t>
      </w:r>
    </w:p>
    <w:p w14:paraId="11115CF8" w14:textId="77777777" w:rsidR="000D1993" w:rsidRPr="00C56BBA" w:rsidRDefault="000D1993" w:rsidP="000D1993">
      <w:pPr>
        <w:pStyle w:val="Odstavekseznama"/>
        <w:numPr>
          <w:ilvl w:val="1"/>
          <w:numId w:val="3"/>
        </w:numPr>
      </w:pPr>
      <w:r w:rsidRPr="00C56BBA">
        <w:t>pregled delovanja regulacijskega stikala,</w:t>
      </w:r>
    </w:p>
    <w:p w14:paraId="6228443F" w14:textId="77777777" w:rsidR="000D1993" w:rsidRPr="00C56BBA" w:rsidRDefault="000D1993" w:rsidP="000D1993">
      <w:pPr>
        <w:pStyle w:val="Odstavekseznama"/>
        <w:numPr>
          <w:ilvl w:val="1"/>
          <w:numId w:val="3"/>
        </w:numPr>
      </w:pPr>
      <w:r w:rsidRPr="00C56BBA">
        <w:t xml:space="preserve">pregled delovanja </w:t>
      </w:r>
      <w:proofErr w:type="spellStart"/>
      <w:r w:rsidRPr="00C56BBA">
        <w:t>Buchholz</w:t>
      </w:r>
      <w:proofErr w:type="spellEnd"/>
      <w:r w:rsidRPr="00C56BBA">
        <w:t xml:space="preserve"> releja in zaščitnega releja regulacijskega stikala,</w:t>
      </w:r>
    </w:p>
    <w:p w14:paraId="3DCF20E5" w14:textId="77777777" w:rsidR="000D1993" w:rsidRPr="00C56BBA" w:rsidRDefault="000D1993" w:rsidP="000D1993">
      <w:pPr>
        <w:pStyle w:val="Odstavekseznama"/>
        <w:numPr>
          <w:ilvl w:val="1"/>
          <w:numId w:val="3"/>
        </w:numPr>
      </w:pPr>
      <w:r w:rsidRPr="00C56BBA">
        <w:t>pregled delovanja pomožnih tokokrogov,</w:t>
      </w:r>
    </w:p>
    <w:p w14:paraId="4E2DBC45" w14:textId="77777777" w:rsidR="000D1993" w:rsidRPr="00C56BBA" w:rsidRDefault="000D1993" w:rsidP="000D1993">
      <w:pPr>
        <w:pStyle w:val="Odstavekseznama"/>
        <w:numPr>
          <w:ilvl w:val="1"/>
          <w:numId w:val="3"/>
        </w:numPr>
      </w:pPr>
      <w:r w:rsidRPr="00C56BBA">
        <w:t>pregled delovanja pokazala nivoja olja,</w:t>
      </w:r>
    </w:p>
    <w:p w14:paraId="4B9C7D0E" w14:textId="77777777" w:rsidR="000D1993" w:rsidRPr="00C56BBA" w:rsidRDefault="000D1993" w:rsidP="000D1993">
      <w:pPr>
        <w:pStyle w:val="Odstavekseznama"/>
        <w:numPr>
          <w:ilvl w:val="1"/>
          <w:numId w:val="3"/>
        </w:numPr>
      </w:pPr>
      <w:r w:rsidRPr="00C56BBA">
        <w:t>pregled tesnjenja transformatorskega kotla in hladilnih elementov,</w:t>
      </w:r>
    </w:p>
    <w:p w14:paraId="4D7661B2" w14:textId="77777777" w:rsidR="000D1993" w:rsidRPr="00C56BBA" w:rsidRDefault="000D1993" w:rsidP="000D1993">
      <w:pPr>
        <w:pStyle w:val="Odstavekseznama"/>
        <w:numPr>
          <w:ilvl w:val="1"/>
          <w:numId w:val="3"/>
        </w:numPr>
      </w:pPr>
      <w:r w:rsidRPr="00C56BBA">
        <w:t>pregled vseh ventilov, zasunov in podobno s katerim se omogoči nemoten pretok olja in zraka,</w:t>
      </w:r>
    </w:p>
    <w:p w14:paraId="518EBAD0" w14:textId="77777777" w:rsidR="000D1993" w:rsidRPr="00C56BBA" w:rsidRDefault="000D1993" w:rsidP="000D1993">
      <w:pPr>
        <w:pStyle w:val="Odstavekseznama"/>
        <w:numPr>
          <w:ilvl w:val="1"/>
          <w:numId w:val="3"/>
        </w:numPr>
      </w:pPr>
      <w:r w:rsidRPr="00C56BBA">
        <w:t>pregled neoporečnosti funkcioniranja naprav in opreme energetskega transformatorja,</w:t>
      </w:r>
    </w:p>
    <w:p w14:paraId="6BA18C89" w14:textId="77777777" w:rsidR="000D1993" w:rsidRPr="00C56BBA" w:rsidRDefault="000D1993" w:rsidP="000D1993">
      <w:pPr>
        <w:pStyle w:val="Odstavekseznama"/>
        <w:numPr>
          <w:ilvl w:val="1"/>
          <w:numId w:val="3"/>
        </w:numPr>
      </w:pPr>
      <w:r w:rsidRPr="00C56BBA">
        <w:t>pregled neoporečnosti korozijske zaščite kotla in radiatorjev,</w:t>
      </w:r>
    </w:p>
    <w:p w14:paraId="2F994ED8" w14:textId="77777777" w:rsidR="000D1993" w:rsidRPr="00C56BBA" w:rsidRDefault="000D1993" w:rsidP="000D1993">
      <w:pPr>
        <w:pStyle w:val="Odstavekseznama"/>
        <w:numPr>
          <w:ilvl w:val="1"/>
          <w:numId w:val="3"/>
        </w:numPr>
      </w:pPr>
      <w:r w:rsidRPr="00C56BBA">
        <w:t>pregled drobne opreme (kazalčni instrumenti), ki morajo biti v skrbno opremljeni embalaži za montažo na terenu.</w:t>
      </w:r>
    </w:p>
    <w:p w14:paraId="27727DAD" w14:textId="77777777" w:rsidR="000D1993" w:rsidRPr="00B72C50" w:rsidRDefault="000D1993" w:rsidP="000D1993">
      <w:pPr>
        <w:pStyle w:val="Naslov2"/>
      </w:pPr>
      <w:bookmarkStart w:id="223" w:name="_Toc510686365"/>
      <w:bookmarkStart w:id="224" w:name="_Toc516556594"/>
      <w:bookmarkStart w:id="225" w:name="_Toc128485348"/>
      <w:bookmarkStart w:id="226" w:name="_Toc189737486"/>
      <w:r>
        <w:t>Končni p</w:t>
      </w:r>
      <w:r w:rsidRPr="00964CC2">
        <w:t>revzem opreme</w:t>
      </w:r>
      <w:bookmarkEnd w:id="223"/>
      <w:bookmarkEnd w:id="224"/>
      <w:bookmarkEnd w:id="225"/>
      <w:bookmarkEnd w:id="226"/>
    </w:p>
    <w:p w14:paraId="6E4C1B14" w14:textId="69343269" w:rsidR="000D1993" w:rsidRPr="00964CC2" w:rsidRDefault="000D1993" w:rsidP="000D1993">
      <w:r w:rsidRPr="00964CC2">
        <w:t xml:space="preserve">Po zaključeni montaži celotne opreme naročnik opravi </w:t>
      </w:r>
      <w:r w:rsidR="00C47DEA">
        <w:t xml:space="preserve">Interni </w:t>
      </w:r>
      <w:r w:rsidRPr="00964CC2">
        <w:t>Strokovno tehnični pregled (</w:t>
      </w:r>
      <w:r w:rsidR="008043FC">
        <w:t>I</w:t>
      </w:r>
      <w:r w:rsidRPr="00964CC2">
        <w:t xml:space="preserve">STP). Do </w:t>
      </w:r>
      <w:r w:rsidR="008043FC">
        <w:t>I</w:t>
      </w:r>
      <w:r w:rsidRPr="00964CC2">
        <w:t xml:space="preserve">STP-ja mora biti izdelana in predana vsa projektna in tehnična dokumentacija, skladno s pogoji iz razpisne dokumentacije. Če naročnik pri </w:t>
      </w:r>
      <w:r w:rsidR="00C47DEA">
        <w:t>I</w:t>
      </w:r>
      <w:r w:rsidRPr="00964CC2">
        <w:t>STP-ju ugotovi pomanjkljivosti v zapisniku opozori nanje dobavitelja in določi rok, v katerem jih mora odpraviti.</w:t>
      </w:r>
    </w:p>
    <w:p w14:paraId="3D872E34" w14:textId="51C0F256" w:rsidR="000D1993" w:rsidRPr="00E03459" w:rsidRDefault="000D1993" w:rsidP="00E03459">
      <w:pPr>
        <w:rPr>
          <w:b/>
        </w:rPr>
      </w:pPr>
      <w:r w:rsidRPr="00964CC2">
        <w:t>Po uspešno zaključenem prevzemu opreme dobavitelj in naročnik izdelata in potrdita zapisnik o prevzemu opreme.</w:t>
      </w:r>
      <w:r w:rsidR="00CE433E">
        <w:rPr>
          <w:b/>
        </w:rPr>
        <w:t xml:space="preserve"> </w:t>
      </w:r>
    </w:p>
    <w:p w14:paraId="0604623A" w14:textId="0020F6E8" w:rsidR="000D1993" w:rsidRDefault="00FB61E9" w:rsidP="00FB61E9">
      <w:pPr>
        <w:pStyle w:val="Naslov2"/>
      </w:pPr>
      <w:bookmarkStart w:id="227" w:name="_Toc189737487"/>
      <w:r>
        <w:t>Pregled ustreznosti prostorov proizvodnih procesov</w:t>
      </w:r>
      <w:bookmarkEnd w:id="227"/>
    </w:p>
    <w:p w14:paraId="3BD23DA6" w14:textId="536A1F7C" w:rsidR="00C42E46" w:rsidRDefault="00C42E46" w:rsidP="00C42E46">
      <w:r w:rsidRPr="00EB72F3">
        <w:t>Za zagotavljanje dolge življenjske dobe transformatorja mora proizvajalec razpolagati s tehnologijo in proizvodnim procesom, ki zagotavlja čistost proizvodnih prostorov</w:t>
      </w:r>
      <w:r w:rsidR="00BB2A2E">
        <w:t xml:space="preserve"> </w:t>
      </w:r>
      <w:r w:rsidR="0064635D">
        <w:t xml:space="preserve">po </w:t>
      </w:r>
      <w:r w:rsidR="0064635D">
        <w:fldChar w:fldCharType="begin"/>
      </w:r>
      <w:r w:rsidR="0064635D">
        <w:instrText xml:space="preserve"> REF S2218 \h </w:instrText>
      </w:r>
      <w:r w:rsidR="0064635D">
        <w:fldChar w:fldCharType="separate"/>
      </w:r>
      <w:r w:rsidR="001118DB">
        <w:t>[2.2.18]</w:t>
      </w:r>
      <w:r w:rsidR="0064635D">
        <w:fldChar w:fldCharType="end"/>
      </w:r>
      <w:r w:rsidR="0064635D">
        <w:t xml:space="preserve"> </w:t>
      </w:r>
      <w:r w:rsidRPr="00EB72F3">
        <w:t xml:space="preserve">in tehnologijo, ki preprečujejo vnos nečistoč v proizvodnih prostorih. </w:t>
      </w:r>
    </w:p>
    <w:p w14:paraId="0B93D476" w14:textId="77777777" w:rsidR="00C42E46" w:rsidRDefault="00C42E46" w:rsidP="00C42E46">
      <w:r w:rsidRPr="00EB72F3">
        <w:t>Za izpolnitev zahteve po čistosti proizvodnih prostorov v oddelku sestave magnetnega jedra, izdelave navitij, sestave navitij, montaže aktivnega dela in končne montaže, mora proizvajalec priložiti dokazilo neodvisne strokovne inštitucije o doseganju zahtevanega razreda čistosti. Dokazilo mora vsebovati tudi podatke o izvedenih meritvah prašnih delcev v zgoraj navedenih proizvodnih prostorih, iz katerih je razvidno izpolnjevanje kriterija zahtevanega razreda.</w:t>
      </w:r>
    </w:p>
    <w:p w14:paraId="414A6D76" w14:textId="1D894C43" w:rsidR="00C42E46" w:rsidRPr="001F3983" w:rsidRDefault="00C42E46" w:rsidP="00C42E46">
      <w:r w:rsidRPr="00EB72F3">
        <w:t xml:space="preserve">Za izpolnitev zahteve po preprečitvi vnosa nečistoč, mora proizvajalec predložiti ustrezen atest zrakotesnosti objekta v katerem se bodo izvajala zaključna montažna dela na aktivnem delu transformatorja po zaključnem postopku sušenja do zalitja s transformatorskih oljem in hermetičnem zaprtju transformatorskega kotla. Zahtevan atest mora biti opravljen skladno z zahtevami standarda </w:t>
      </w:r>
      <w:r w:rsidR="00EB327D">
        <w:fldChar w:fldCharType="begin"/>
      </w:r>
      <w:r w:rsidR="00EB327D">
        <w:instrText xml:space="preserve"> REF S2219 \h </w:instrText>
      </w:r>
      <w:r w:rsidR="00EB327D">
        <w:fldChar w:fldCharType="separate"/>
      </w:r>
      <w:r w:rsidR="001118DB">
        <w:t>[2.2.19]</w:t>
      </w:r>
      <w:r w:rsidR="00EB327D">
        <w:fldChar w:fldCharType="end"/>
      </w:r>
      <w:r w:rsidRPr="00EB72F3">
        <w:t xml:space="preserve"> in izdan s strani neodvisne strokovne inštitucije.</w:t>
      </w:r>
    </w:p>
    <w:p w14:paraId="5F56235A" w14:textId="11F2E19C" w:rsidR="00C42E46" w:rsidRDefault="00C42E46" w:rsidP="00C42E46">
      <w:r w:rsidRPr="001F3983">
        <w:t xml:space="preserve">Za zagotavljanje kvalitete izolacije in zmanjšanja vplivov staranja ter s tem povezano dolgo življenjsko dobo mora proizvajalec razpolagati s tehnologijo in proizvodnimi procesom, ki omogoča nadzorovano temperaturo in relativno vlažnost v proizvodni hali v kateri se bodo izvajala zaključna montažna dela na aktivnem delu transformatorja po zaključnem postopku sušenja do zalitja s transformatorskih oljem in hermetičnem zaprtju transformatorskega kotla. Predvsem je pogoj, da je proizvajalec v fazi zaključnih montažnih del na aktivnem delu, to je v fazi po končanem sušenju in </w:t>
      </w:r>
      <w:r w:rsidR="00D16D91">
        <w:t>v</w:t>
      </w:r>
      <w:r w:rsidRPr="001F3983">
        <w:t>stavljanju aktivnega dela v kotel do</w:t>
      </w:r>
      <w:r w:rsidRPr="00EB72F3">
        <w:t xml:space="preserve"> njegovega zalitja z oljem, sposoben zagotoviti relativno vlažnost v prostoru, ki ne presega 15</w:t>
      </w:r>
      <w:r>
        <w:t xml:space="preserve"> </w:t>
      </w:r>
      <w:r w:rsidRPr="00EB72F3">
        <w:t>% pri temperaturi prostora 25</w:t>
      </w:r>
      <w:r>
        <w:t xml:space="preserve"> </w:t>
      </w:r>
      <w:r w:rsidRPr="00EB72F3">
        <w:t xml:space="preserve">˚C. V času od zaključenega sušenja do hermetičnega zaprtja transformatorskega kotla se dovoljuje zgolj enkratna izpostavljenost aktivnega dela transformatorja nekontrolirani atmosferi v trajanju maksimalno 2 uri, v kolikor proizvodni proces to zahteva. </w:t>
      </w:r>
    </w:p>
    <w:p w14:paraId="06972B96" w14:textId="77777777" w:rsidR="00C42E46" w:rsidRPr="00EB72F3" w:rsidRDefault="00C42E46" w:rsidP="00C42E46">
      <w:r w:rsidRPr="00EB72F3">
        <w:t>Za izpolnitev te zahteve mora proizvajalec predložiti ustrezen atest - meritev temperature in relativne vlažnosti proizvodnega prostora v katerem se izvaja zaključna montaža, izdan s strani neodvisne strokovne inštitucije, ki ni starejši od treh let.</w:t>
      </w:r>
    </w:p>
    <w:p w14:paraId="30D7B298" w14:textId="4A5CEA00" w:rsidR="00C42E46" w:rsidRPr="00C42E46" w:rsidRDefault="00C42E46" w:rsidP="00C42E46">
      <w:r w:rsidRPr="00EB72F3">
        <w:t>Naročnik si pridržuje pravico ogleda proizvodnega objekta in preverbe dejanskega stanja glede izpolnjevanja zahtev iz zgornjih točk.</w:t>
      </w:r>
    </w:p>
    <w:p w14:paraId="2E1F4E27" w14:textId="2417A483" w:rsidR="000D1993" w:rsidRPr="00B72C50" w:rsidRDefault="00D6748E" w:rsidP="00D6748E">
      <w:pPr>
        <w:pStyle w:val="Naslov2"/>
      </w:pPr>
      <w:bookmarkStart w:id="228" w:name="_Toc510686367"/>
      <w:bookmarkStart w:id="229" w:name="_Toc516556595"/>
      <w:bookmarkStart w:id="230" w:name="_Toc128485349"/>
      <w:bookmarkStart w:id="231" w:name="_Toc189737488"/>
      <w:bookmarkStart w:id="232" w:name="_Toc510686370"/>
      <w:bookmarkStart w:id="233" w:name="_Toc516556597"/>
      <w:bookmarkStart w:id="234" w:name="_Toc128485351"/>
      <w:r w:rsidRPr="00964CC2">
        <w:t>Usposabljanja</w:t>
      </w:r>
      <w:bookmarkEnd w:id="228"/>
      <w:bookmarkEnd w:id="229"/>
      <w:bookmarkEnd w:id="230"/>
      <w:bookmarkEnd w:id="231"/>
    </w:p>
    <w:p w14:paraId="02060D08" w14:textId="77777777" w:rsidR="000D1993" w:rsidRPr="00964CC2" w:rsidRDefault="000D1993" w:rsidP="000D1993">
      <w:r w:rsidRPr="00964CC2">
        <w:t xml:space="preserve">Ponudnik mora ponuditi </w:t>
      </w:r>
      <w:r>
        <w:t>usposabljanja</w:t>
      </w:r>
      <w:r w:rsidRPr="00964CC2">
        <w:t xml:space="preserve"> osebja naročnika za področje obratovanja in področje vzdrževanja, tako da bodo uporabniki primerno pripravljeni na prevzem, obratovanje in vzdrževanje dobavljene opreme.</w:t>
      </w:r>
    </w:p>
    <w:p w14:paraId="1A552FFA" w14:textId="5A655DE1" w:rsidR="000D1993" w:rsidRPr="00B72C50" w:rsidRDefault="000D1993" w:rsidP="000D1993">
      <w:pPr>
        <w:pStyle w:val="Naslov1"/>
        <w:rPr>
          <w:szCs w:val="24"/>
        </w:rPr>
      </w:pPr>
      <w:bookmarkStart w:id="235" w:name="_Toc189737489"/>
      <w:r w:rsidRPr="00964CC2">
        <w:rPr>
          <w:caps w:val="0"/>
        </w:rPr>
        <w:lastRenderedPageBreak/>
        <w:t>TRANSPORT</w:t>
      </w:r>
      <w:bookmarkEnd w:id="232"/>
      <w:bookmarkEnd w:id="233"/>
      <w:r>
        <w:rPr>
          <w:caps w:val="0"/>
        </w:rPr>
        <w:t xml:space="preserve"> IN MONTAŽA</w:t>
      </w:r>
      <w:bookmarkEnd w:id="234"/>
      <w:bookmarkEnd w:id="235"/>
    </w:p>
    <w:p w14:paraId="511E507A" w14:textId="77777777" w:rsidR="000D1993" w:rsidRPr="00B72C50" w:rsidRDefault="000D1993" w:rsidP="000D1993">
      <w:r w:rsidRPr="00B72C50">
        <w:t>Dobavitelj je dolžan vso opremo, ki je predmet tega razpisa, ustrezno embalirati tako, da je zaščitena pred morebitnimi poškodbami med transportom do objekta in v objektu ali poškodbami zaradi nepravilne embalaže. Vsak kos embalaže mora biti na dveh nasprotnih straneh vidno označen, oznaka mora vsebovati osnovne podatke o vsebini, teži in navodila za pravilno rokovanje. Vsi kosi opreme težji od 50 kg morajo biti opremljeni za strojni transport na objektu. Vsi električni deli, ki bi jih lahko poškodovala vlaga, morajo biti v vodotesno zaprti embalaži.</w:t>
      </w:r>
    </w:p>
    <w:p w14:paraId="13023D2D" w14:textId="77777777" w:rsidR="000D1993" w:rsidRPr="00B72C50" w:rsidRDefault="000D1993" w:rsidP="000D1993">
      <w:r w:rsidRPr="00B72C50">
        <w:t>Oprema, ki se v sklopu razpisnih pogojev dobavi na objekt in ne montira, mora biti v ločeni embalaži od ostale opreme, v embalaži, ki zdrži skladiščenje najmanj 10 let.</w:t>
      </w:r>
    </w:p>
    <w:p w14:paraId="57F1AD8E" w14:textId="77777777" w:rsidR="000D1993" w:rsidRPr="00B72C50" w:rsidRDefault="000D1993" w:rsidP="000D1993">
      <w:r w:rsidRPr="00B72C50">
        <w:t xml:space="preserve">Transport opreme do vseh </w:t>
      </w:r>
      <w:proofErr w:type="spellStart"/>
      <w:r w:rsidRPr="00B72C50">
        <w:t>tangiranih</w:t>
      </w:r>
      <w:proofErr w:type="spellEnd"/>
      <w:r w:rsidRPr="00B72C50">
        <w:t xml:space="preserve"> objektov oziroma mesta namestitve in skladiščenja opreme je možen po cesti. Na vseh lokacijah bo naročnik zagotovil možnost začasnega skladiščenja vse opreme, ki je v obsegu te razpisne dokumentacije. V primeru nezmožnosti skladiščenja dobavljene opreme naročnik priskrbi nadomestno lokacijo začasnega skladiščenja.</w:t>
      </w:r>
    </w:p>
    <w:p w14:paraId="6D9C01FE" w14:textId="6D54CB4F" w:rsidR="000D1993" w:rsidRPr="00B72C50" w:rsidRDefault="000D1993" w:rsidP="000D1993">
      <w:r w:rsidRPr="00B72C50">
        <w:t xml:space="preserve">Dobavitelj sam organizira celotno nalaganje, transport in razlaganje opreme in materiala, ki je predmet dobave. Pregledati mora možnosti in način transporta težkih in velikih kosov opreme do objekta in v objektu do končnega mesta vgradnje, o čemer mora vsaj tri tedne pred transportom natančno obvestiti naročnika. </w:t>
      </w:r>
    </w:p>
    <w:p w14:paraId="15054C36" w14:textId="77777777" w:rsidR="000D1993" w:rsidRPr="00B72C50" w:rsidRDefault="000D1993" w:rsidP="000D1993">
      <w:r w:rsidRPr="00B72C50">
        <w:t>Proizvajalec energetskega transformatorja mora podati skice transportnih gabaritov posameznih elementov za transport in podatke o najtežjem delu, ki se dviga pri transportu.</w:t>
      </w:r>
    </w:p>
    <w:p w14:paraId="07496C7E" w14:textId="77777777" w:rsidR="000D1993" w:rsidRPr="00B72C50" w:rsidRDefault="000D1993" w:rsidP="000D1993">
      <w:r w:rsidRPr="00B72C50">
        <w:t>Proizvajalec energetskega transformatorja mora ob prevzemu dostaviti vsa tehnična navodila za montažo, vzdrževanje in revizijo energetskega transformatorja. Navodila morajo biti v slovenskem jeziku.</w:t>
      </w:r>
    </w:p>
    <w:p w14:paraId="26D3CC15" w14:textId="77777777" w:rsidR="000D1993" w:rsidRPr="00B72C50" w:rsidRDefault="000D1993" w:rsidP="000D1993">
      <w:r w:rsidRPr="00B72C50">
        <w:t>Proizvajalec oz. dobavitelj postavi in sestavi energetski transformator na temelj v RTP in ga pripravi za vključitev v obratovanje.</w:t>
      </w:r>
    </w:p>
    <w:p w14:paraId="2648FED9" w14:textId="77777777" w:rsidR="000D1993" w:rsidRPr="00B72C50" w:rsidRDefault="000D1993" w:rsidP="000D1993">
      <w:r w:rsidRPr="00B72C50">
        <w:t>Energetski transformator mora biti izveden in pritrjen tako, da ne pride do zloma, nevarnega gibanja ali odpadanja posameznih delov ob priliki normalnega obratovanja kot tudi ob priliki potresa.</w:t>
      </w:r>
    </w:p>
    <w:p w14:paraId="1B57DCB1" w14:textId="20A7483D" w:rsidR="000D1993" w:rsidRPr="00667477" w:rsidRDefault="00F3281F" w:rsidP="00F3281F">
      <w:pPr>
        <w:pStyle w:val="Naslov1"/>
      </w:pPr>
      <w:bookmarkStart w:id="236" w:name="_Toc189737490"/>
      <w:r>
        <w:t>ZAHTEVE ZA VZDRŽEVANJE</w:t>
      </w:r>
      <w:bookmarkEnd w:id="236"/>
    </w:p>
    <w:p w14:paraId="5DE9A1BF" w14:textId="3CDA878C" w:rsidR="006B35CA" w:rsidRDefault="006B35CA" w:rsidP="000D1993">
      <w:r>
        <w:t>Skladno z navodili za vzdrževanje ELES.</w:t>
      </w:r>
    </w:p>
    <w:p w14:paraId="14BA3F41" w14:textId="6D75B8DE" w:rsidR="000D1993" w:rsidRPr="00667477" w:rsidRDefault="000D1993" w:rsidP="000D1993">
      <w:r w:rsidRPr="00667477">
        <w:t xml:space="preserve">Ponudnik mora ponuditi za transformator, </w:t>
      </w:r>
      <w:r>
        <w:t>na</w:t>
      </w:r>
      <w:r w:rsidRPr="00667477">
        <w:t>sled</w:t>
      </w:r>
      <w:r>
        <w:t>njo</w:t>
      </w:r>
      <w:r w:rsidRPr="00667477">
        <w:t xml:space="preserve"> dokumentacijo</w:t>
      </w:r>
      <w:r w:rsidR="008641E5">
        <w:t xml:space="preserve"> namenjeno fazi vzdrževanja</w:t>
      </w:r>
      <w:r w:rsidRPr="00667477">
        <w:t>:</w:t>
      </w:r>
    </w:p>
    <w:p w14:paraId="481968FE" w14:textId="77777777" w:rsidR="000D1993" w:rsidRPr="00667477" w:rsidRDefault="000D1993" w:rsidP="000D1993">
      <w:pPr>
        <w:pStyle w:val="Odstavekseznama"/>
        <w:numPr>
          <w:ilvl w:val="1"/>
          <w:numId w:val="3"/>
        </w:numPr>
      </w:pPr>
      <w:r w:rsidRPr="00667477">
        <w:t>originalna obratovalna navodila za vsak sklop energetskega transformatorja; komercialni prospekti ne štejejo za navodilo,</w:t>
      </w:r>
    </w:p>
    <w:p w14:paraId="11DDC3F3" w14:textId="77777777" w:rsidR="000D1993" w:rsidRPr="00667477" w:rsidRDefault="000D1993" w:rsidP="000D1993">
      <w:pPr>
        <w:pStyle w:val="Odstavekseznama"/>
        <w:numPr>
          <w:ilvl w:val="1"/>
          <w:numId w:val="3"/>
        </w:numPr>
      </w:pPr>
      <w:r w:rsidRPr="00667477">
        <w:t>navodila za vzdrževanje opreme,</w:t>
      </w:r>
    </w:p>
    <w:p w14:paraId="03B2F56E" w14:textId="77777777" w:rsidR="000D1993" w:rsidRPr="00667477" w:rsidRDefault="000D1993" w:rsidP="000D1993">
      <w:pPr>
        <w:pStyle w:val="Odstavekseznama"/>
        <w:numPr>
          <w:ilvl w:val="1"/>
          <w:numId w:val="3"/>
        </w:numPr>
      </w:pPr>
      <w:r w:rsidRPr="00667477">
        <w:t>servisna navodila za preventivno vzdrževanje v slovenskem jeziku,</w:t>
      </w:r>
    </w:p>
    <w:p w14:paraId="037E40A0" w14:textId="77777777" w:rsidR="000D1993" w:rsidRPr="00667477" w:rsidRDefault="000D1993" w:rsidP="000D1993">
      <w:pPr>
        <w:pStyle w:val="Odstavekseznama"/>
        <w:numPr>
          <w:ilvl w:val="1"/>
          <w:numId w:val="3"/>
        </w:numPr>
      </w:pPr>
      <w:r w:rsidRPr="00667477">
        <w:t>servisna navodila za korektivno vzdrževanje v slovenskem jeziku,</w:t>
      </w:r>
    </w:p>
    <w:p w14:paraId="1D81EE6D" w14:textId="77777777" w:rsidR="000D1993" w:rsidRPr="00667477" w:rsidRDefault="000D1993" w:rsidP="000D1993">
      <w:pPr>
        <w:pStyle w:val="Odstavekseznama"/>
        <w:numPr>
          <w:ilvl w:val="1"/>
          <w:numId w:val="3"/>
        </w:numPr>
      </w:pPr>
      <w:r w:rsidRPr="00667477">
        <w:t>navodila za spuščanje v pogon v slovenskem jeziku.</w:t>
      </w:r>
    </w:p>
    <w:p w14:paraId="596E050E" w14:textId="547C4D2E" w:rsidR="00F3281F" w:rsidRPr="00C55288" w:rsidRDefault="00F3281F" w:rsidP="00F3281F">
      <w:r w:rsidRPr="009C66FF">
        <w:t>Za energetski transformator naročnik ne naroča nobene rezervne opreme.</w:t>
      </w:r>
      <w:r w:rsidR="00DD09E6">
        <w:t xml:space="preserve"> </w:t>
      </w:r>
      <w:r>
        <w:rPr>
          <w:szCs w:val="24"/>
        </w:rPr>
        <w:br w:type="page"/>
      </w:r>
    </w:p>
    <w:p w14:paraId="4DFD1EA2" w14:textId="09A09043" w:rsidR="00463755" w:rsidRPr="00463755" w:rsidRDefault="00CC1C07" w:rsidP="00463755">
      <w:pPr>
        <w:pStyle w:val="Naslov1"/>
      </w:pPr>
      <w:bookmarkStart w:id="237" w:name="_Toc189737491"/>
      <w:r>
        <w:lastRenderedPageBreak/>
        <w:t>TABELE TEHNIČNIH ZAHTEV</w:t>
      </w:r>
      <w:bookmarkEnd w:id="237"/>
    </w:p>
    <w:p w14:paraId="1BE7C3CB" w14:textId="0402A122" w:rsidR="00D33991" w:rsidRPr="00D33991" w:rsidRDefault="008A4F77" w:rsidP="00D33991">
      <w:pPr>
        <w:pStyle w:val="Naslov2"/>
      </w:pPr>
      <w:bookmarkStart w:id="238" w:name="_Toc189737492"/>
      <w:bookmarkEnd w:id="1"/>
      <w:bookmarkEnd w:id="2"/>
      <w:r>
        <w:t>ENERGETSKI TRANSFORMATOR NAZIVNE MOČI 31.5 MVA – TABELA TEHNIČNIH ZAHTEV</w:t>
      </w:r>
      <w:bookmarkEnd w:id="238"/>
    </w:p>
    <w:p w14:paraId="7DAD5EE8" w14:textId="47C104CC" w:rsidR="00D86866" w:rsidRPr="0089171B" w:rsidRDefault="0089171B" w:rsidP="0089171B">
      <w:pPr>
        <w:pStyle w:val="Napis"/>
        <w:jc w:val="left"/>
      </w:pPr>
      <w:bookmarkStart w:id="239" w:name="_Toc189737501"/>
      <w:r w:rsidRPr="0089171B">
        <w:t xml:space="preserve">Tabela </w:t>
      </w:r>
      <w:r w:rsidR="001118DB">
        <w:fldChar w:fldCharType="begin"/>
      </w:r>
      <w:r w:rsidR="001118DB">
        <w:instrText xml:space="preserve"> SEQ Tabela \* ARABIC </w:instrText>
      </w:r>
      <w:r w:rsidR="001118DB">
        <w:fldChar w:fldCharType="separate"/>
      </w:r>
      <w:r w:rsidR="001118DB">
        <w:rPr>
          <w:noProof/>
        </w:rPr>
        <w:t>10</w:t>
      </w:r>
      <w:r w:rsidR="001118DB">
        <w:rPr>
          <w:noProof/>
        </w:rPr>
        <w:fldChar w:fldCharType="end"/>
      </w:r>
      <w:r w:rsidRPr="0089171B">
        <w:t>:</w:t>
      </w:r>
      <w:r w:rsidR="00A52BC3">
        <w:tab/>
      </w:r>
      <w:r w:rsidRPr="0089171B">
        <w:t xml:space="preserve">Tabela tehničnih </w:t>
      </w:r>
      <w:r w:rsidR="00C80AB0">
        <w:t>zahtev</w:t>
      </w:r>
      <w:r w:rsidRPr="0089171B">
        <w:t xml:space="preserve"> za energetski transformator moči 3</w:t>
      </w:r>
      <w:r>
        <w:t>1</w:t>
      </w:r>
      <w:r w:rsidRPr="0089171B">
        <w:t>,5 MVA</w:t>
      </w:r>
      <w:bookmarkEnd w:id="239"/>
    </w:p>
    <w:tbl>
      <w:tblPr>
        <w:tblStyle w:val="TIPIZACIJA"/>
        <w:tblW w:w="5000" w:type="pct"/>
        <w:tblLook w:val="06A0" w:firstRow="1" w:lastRow="0" w:firstColumn="1" w:lastColumn="0" w:noHBand="1" w:noVBand="1"/>
      </w:tblPr>
      <w:tblGrid>
        <w:gridCol w:w="719"/>
        <w:gridCol w:w="3785"/>
        <w:gridCol w:w="1014"/>
        <w:gridCol w:w="2092"/>
        <w:gridCol w:w="2176"/>
      </w:tblGrid>
      <w:tr w:rsidR="0078678C" w:rsidRPr="00287E7A" w14:paraId="778286DC" w14:textId="77777777" w:rsidTr="00A0182A">
        <w:trPr>
          <w:cnfStyle w:val="100000000000" w:firstRow="1" w:lastRow="0" w:firstColumn="0" w:lastColumn="0" w:oddVBand="0" w:evenVBand="0" w:oddHBand="0" w:evenHBand="0" w:firstRowFirstColumn="0" w:firstRowLastColumn="0" w:lastRowFirstColumn="0" w:lastRowLastColumn="0"/>
          <w:trHeight w:hRule="exact" w:val="284"/>
          <w:tblHeader/>
        </w:trPr>
        <w:tc>
          <w:tcPr>
            <w:cnfStyle w:val="001000000000" w:firstRow="0" w:lastRow="0" w:firstColumn="1" w:lastColumn="0" w:oddVBand="0" w:evenVBand="0" w:oddHBand="0" w:evenHBand="0" w:firstRowFirstColumn="0" w:firstRowLastColumn="0" w:lastRowFirstColumn="0" w:lastRowLastColumn="0"/>
            <w:tcW w:w="367" w:type="pct"/>
            <w:vAlign w:val="top"/>
          </w:tcPr>
          <w:p w14:paraId="2332BF86" w14:textId="0BAAEE79" w:rsidR="00D86866" w:rsidRPr="0078678C" w:rsidRDefault="0078678C" w:rsidP="00A0182A">
            <w:pPr>
              <w:spacing w:after="0" w:line="240" w:lineRule="auto"/>
              <w:jc w:val="center"/>
              <w:rPr>
                <w:bCs/>
                <w:spacing w:val="9"/>
                <w:szCs w:val="20"/>
              </w:rPr>
            </w:pPr>
            <w:r w:rsidRPr="0078678C">
              <w:rPr>
                <w:bCs/>
                <w:spacing w:val="9"/>
                <w:szCs w:val="20"/>
              </w:rPr>
              <w:t>št</w:t>
            </w:r>
          </w:p>
        </w:tc>
        <w:tc>
          <w:tcPr>
            <w:tcW w:w="1934" w:type="pct"/>
          </w:tcPr>
          <w:p w14:paraId="6CEA2CF4" w14:textId="77777777" w:rsidR="00D86866" w:rsidRPr="0078678C" w:rsidRDefault="00D86866" w:rsidP="00506FF0">
            <w:pPr>
              <w:spacing w:after="0" w:line="240" w:lineRule="auto"/>
              <w:jc w:val="left"/>
              <w:cnfStyle w:val="100000000000" w:firstRow="1" w:lastRow="0" w:firstColumn="0" w:lastColumn="0" w:oddVBand="0" w:evenVBand="0" w:oddHBand="0" w:evenHBand="0" w:firstRowFirstColumn="0" w:firstRowLastColumn="0" w:lastRowFirstColumn="0" w:lastRowLastColumn="0"/>
              <w:rPr>
                <w:bCs/>
                <w:spacing w:val="1"/>
                <w:szCs w:val="20"/>
              </w:rPr>
            </w:pPr>
            <w:r w:rsidRPr="0078678C">
              <w:rPr>
                <w:bCs/>
                <w:spacing w:val="1"/>
                <w:szCs w:val="20"/>
              </w:rPr>
              <w:t>Opis</w:t>
            </w:r>
          </w:p>
        </w:tc>
        <w:tc>
          <w:tcPr>
            <w:tcW w:w="518" w:type="pct"/>
          </w:tcPr>
          <w:p w14:paraId="6ECB6C19" w14:textId="77777777" w:rsidR="00D86866" w:rsidRPr="0078678C" w:rsidRDefault="00D86866" w:rsidP="00C30E5D">
            <w:pPr>
              <w:spacing w:after="0" w:line="240" w:lineRule="auto"/>
              <w:jc w:val="center"/>
              <w:cnfStyle w:val="100000000000" w:firstRow="1" w:lastRow="0" w:firstColumn="0" w:lastColumn="0" w:oddVBand="0" w:evenVBand="0" w:oddHBand="0" w:evenHBand="0" w:firstRowFirstColumn="0" w:firstRowLastColumn="0" w:lastRowFirstColumn="0" w:lastRowLastColumn="0"/>
              <w:rPr>
                <w:bCs/>
                <w:spacing w:val="1"/>
                <w:szCs w:val="20"/>
              </w:rPr>
            </w:pPr>
            <w:r w:rsidRPr="0078678C">
              <w:rPr>
                <w:bCs/>
                <w:spacing w:val="1"/>
                <w:szCs w:val="20"/>
              </w:rPr>
              <w:t>Enota</w:t>
            </w:r>
          </w:p>
        </w:tc>
        <w:tc>
          <w:tcPr>
            <w:tcW w:w="1069" w:type="pct"/>
          </w:tcPr>
          <w:p w14:paraId="0CFEE4CF" w14:textId="400DC97F" w:rsidR="00D86866" w:rsidRPr="0078678C" w:rsidRDefault="0078678C" w:rsidP="00C30E5D">
            <w:pPr>
              <w:spacing w:after="0" w:line="240" w:lineRule="auto"/>
              <w:jc w:val="center"/>
              <w:cnfStyle w:val="100000000000" w:firstRow="1" w:lastRow="0" w:firstColumn="0" w:lastColumn="0" w:oddVBand="0" w:evenVBand="0" w:oddHBand="0" w:evenHBand="0" w:firstRowFirstColumn="0" w:firstRowLastColumn="0" w:lastRowFirstColumn="0" w:lastRowLastColumn="0"/>
              <w:rPr>
                <w:bCs/>
                <w:spacing w:val="1"/>
                <w:szCs w:val="20"/>
              </w:rPr>
            </w:pPr>
            <w:r>
              <w:rPr>
                <w:bCs/>
                <w:spacing w:val="1"/>
                <w:szCs w:val="20"/>
              </w:rPr>
              <w:t>ZAHTEVANO</w:t>
            </w:r>
          </w:p>
        </w:tc>
        <w:tc>
          <w:tcPr>
            <w:tcW w:w="1112" w:type="pct"/>
          </w:tcPr>
          <w:p w14:paraId="299C9811" w14:textId="1ADBB3A9" w:rsidR="00D86866" w:rsidRPr="0078678C" w:rsidRDefault="0078678C" w:rsidP="0078678C">
            <w:pPr>
              <w:spacing w:after="0" w:line="240" w:lineRule="auto"/>
              <w:jc w:val="center"/>
              <w:cnfStyle w:val="100000000000" w:firstRow="1" w:lastRow="0" w:firstColumn="0" w:lastColumn="0" w:oddVBand="0" w:evenVBand="0" w:oddHBand="0" w:evenHBand="0" w:firstRowFirstColumn="0" w:firstRowLastColumn="0" w:lastRowFirstColumn="0" w:lastRowLastColumn="0"/>
              <w:rPr>
                <w:bCs/>
                <w:spacing w:val="1"/>
                <w:szCs w:val="20"/>
              </w:rPr>
            </w:pPr>
            <w:r>
              <w:rPr>
                <w:bCs/>
                <w:spacing w:val="1"/>
                <w:szCs w:val="20"/>
              </w:rPr>
              <w:t>PONUJENO</w:t>
            </w:r>
          </w:p>
        </w:tc>
      </w:tr>
      <w:tr w:rsidR="00123663" w:rsidRPr="00287E7A" w14:paraId="36A09E47"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657C9916" w14:textId="77777777" w:rsidR="00123663" w:rsidRPr="0078678C" w:rsidRDefault="00123663" w:rsidP="00A0182A">
            <w:pPr>
              <w:jc w:val="center"/>
            </w:pPr>
            <w:r w:rsidRPr="0078678C">
              <w:t>1.</w:t>
            </w:r>
          </w:p>
        </w:tc>
        <w:tc>
          <w:tcPr>
            <w:tcW w:w="1934" w:type="pct"/>
          </w:tcPr>
          <w:p w14:paraId="7809C1DF" w14:textId="77777777" w:rsidR="00123663" w:rsidRPr="0078678C" w:rsidRDefault="00123663"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Proizvajalec transformatorja</w:t>
            </w:r>
          </w:p>
        </w:tc>
        <w:tc>
          <w:tcPr>
            <w:tcW w:w="1587" w:type="pct"/>
            <w:gridSpan w:val="2"/>
          </w:tcPr>
          <w:p w14:paraId="1392658F" w14:textId="77777777"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p w14:paraId="502D60D5" w14:textId="5B4C2774"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77E8BCD1"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33B20CAF"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4AE4E97A" w14:textId="77777777" w:rsidR="00123663" w:rsidRPr="0078678C" w:rsidRDefault="00123663" w:rsidP="00A0182A">
            <w:pPr>
              <w:jc w:val="center"/>
            </w:pPr>
            <w:r w:rsidRPr="0078678C">
              <w:t>2.</w:t>
            </w:r>
          </w:p>
        </w:tc>
        <w:tc>
          <w:tcPr>
            <w:tcW w:w="1934" w:type="pct"/>
          </w:tcPr>
          <w:p w14:paraId="4ADDC570" w14:textId="77777777" w:rsidR="00123663" w:rsidRPr="0078678C" w:rsidRDefault="00123663"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Tip transformatorja</w:t>
            </w:r>
          </w:p>
        </w:tc>
        <w:tc>
          <w:tcPr>
            <w:tcW w:w="1587" w:type="pct"/>
            <w:gridSpan w:val="2"/>
          </w:tcPr>
          <w:p w14:paraId="19DA7739" w14:textId="77777777"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p w14:paraId="5642AD94" w14:textId="0FE6871F"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5709F2BC"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1F60E684"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509D6F1D" w14:textId="77777777" w:rsidR="000930AD" w:rsidRPr="0078678C" w:rsidRDefault="000930AD" w:rsidP="00A0182A">
            <w:pPr>
              <w:jc w:val="center"/>
            </w:pPr>
            <w:r w:rsidRPr="0078678C">
              <w:t>3.</w:t>
            </w:r>
          </w:p>
        </w:tc>
        <w:tc>
          <w:tcPr>
            <w:tcW w:w="4633" w:type="pct"/>
            <w:gridSpan w:val="4"/>
            <w:shd w:val="clear" w:color="auto" w:fill="D6E1EE"/>
          </w:tcPr>
          <w:p w14:paraId="406C8CC3" w14:textId="768E3C84"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Nazivna moč – ohranjena na vseh odcepih:</w:t>
            </w:r>
          </w:p>
        </w:tc>
      </w:tr>
      <w:tr w:rsidR="003539C5" w:rsidRPr="00287E7A" w14:paraId="3EC7E667"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37808FA" w14:textId="77777777" w:rsidR="00D86866" w:rsidRPr="0078678C" w:rsidRDefault="00D86866" w:rsidP="00A0182A">
            <w:pPr>
              <w:jc w:val="center"/>
            </w:pPr>
          </w:p>
        </w:tc>
        <w:tc>
          <w:tcPr>
            <w:tcW w:w="1934" w:type="pct"/>
          </w:tcPr>
          <w:p w14:paraId="0EFD5369" w14:textId="32D90038"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primarnega navitja</w:t>
            </w:r>
          </w:p>
        </w:tc>
        <w:tc>
          <w:tcPr>
            <w:tcW w:w="518" w:type="pct"/>
          </w:tcPr>
          <w:p w14:paraId="2775AEE6"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MVA</w:t>
            </w:r>
          </w:p>
        </w:tc>
        <w:tc>
          <w:tcPr>
            <w:tcW w:w="1069" w:type="pct"/>
          </w:tcPr>
          <w:p w14:paraId="68C37988"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31,5</w:t>
            </w:r>
          </w:p>
        </w:tc>
        <w:tc>
          <w:tcPr>
            <w:tcW w:w="1112" w:type="pct"/>
          </w:tcPr>
          <w:p w14:paraId="2E1A374A"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7D3B1258"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15DED310" w14:textId="77777777" w:rsidR="00D86866" w:rsidRPr="0078678C" w:rsidRDefault="00D86866" w:rsidP="00A0182A">
            <w:pPr>
              <w:jc w:val="center"/>
            </w:pPr>
          </w:p>
        </w:tc>
        <w:tc>
          <w:tcPr>
            <w:tcW w:w="1934" w:type="pct"/>
          </w:tcPr>
          <w:p w14:paraId="2053D7E5" w14:textId="49EA2874"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sekundarnega navitja</w:t>
            </w:r>
          </w:p>
        </w:tc>
        <w:tc>
          <w:tcPr>
            <w:tcW w:w="518" w:type="pct"/>
          </w:tcPr>
          <w:p w14:paraId="4B8E1FD1"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MVA</w:t>
            </w:r>
          </w:p>
        </w:tc>
        <w:tc>
          <w:tcPr>
            <w:tcW w:w="1069" w:type="pct"/>
          </w:tcPr>
          <w:p w14:paraId="2667748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31,5</w:t>
            </w:r>
          </w:p>
        </w:tc>
        <w:tc>
          <w:tcPr>
            <w:tcW w:w="1112" w:type="pct"/>
          </w:tcPr>
          <w:p w14:paraId="69EE7CEA"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7342C37D"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5E3BA50A" w14:textId="77777777" w:rsidR="00D86866" w:rsidRPr="0078678C" w:rsidRDefault="00D86866" w:rsidP="00A0182A">
            <w:pPr>
              <w:jc w:val="center"/>
            </w:pPr>
          </w:p>
        </w:tc>
        <w:tc>
          <w:tcPr>
            <w:tcW w:w="1934" w:type="pct"/>
          </w:tcPr>
          <w:p w14:paraId="31376034" w14:textId="371EC840"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terciarnega navitja</w:t>
            </w:r>
          </w:p>
        </w:tc>
        <w:tc>
          <w:tcPr>
            <w:tcW w:w="518" w:type="pct"/>
          </w:tcPr>
          <w:p w14:paraId="34727020"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MVA</w:t>
            </w:r>
          </w:p>
        </w:tc>
        <w:tc>
          <w:tcPr>
            <w:tcW w:w="1069" w:type="pct"/>
          </w:tcPr>
          <w:p w14:paraId="25444F2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10,5</w:t>
            </w:r>
          </w:p>
        </w:tc>
        <w:tc>
          <w:tcPr>
            <w:tcW w:w="1112" w:type="pct"/>
          </w:tcPr>
          <w:p w14:paraId="489E12C4"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03915908"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63528DE4" w14:textId="77777777" w:rsidR="00D86866" w:rsidRPr="0078678C" w:rsidRDefault="00D86866" w:rsidP="00A0182A">
            <w:pPr>
              <w:jc w:val="center"/>
            </w:pPr>
            <w:r w:rsidRPr="0078678C">
              <w:t>4.</w:t>
            </w:r>
          </w:p>
        </w:tc>
        <w:tc>
          <w:tcPr>
            <w:tcW w:w="1934" w:type="pct"/>
          </w:tcPr>
          <w:p w14:paraId="711A4ADA"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Nazivna frekvenca</w:t>
            </w:r>
          </w:p>
        </w:tc>
        <w:tc>
          <w:tcPr>
            <w:tcW w:w="518" w:type="pct"/>
          </w:tcPr>
          <w:p w14:paraId="18B6840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Hz</w:t>
            </w:r>
          </w:p>
        </w:tc>
        <w:tc>
          <w:tcPr>
            <w:tcW w:w="1069" w:type="pct"/>
          </w:tcPr>
          <w:p w14:paraId="2CF4040B"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50</w:t>
            </w:r>
          </w:p>
        </w:tc>
        <w:tc>
          <w:tcPr>
            <w:tcW w:w="1112" w:type="pct"/>
          </w:tcPr>
          <w:p w14:paraId="284BEB5F"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2E3DAC27"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7A114040" w14:textId="77777777" w:rsidR="00D86866" w:rsidRPr="0078678C" w:rsidRDefault="00D86866" w:rsidP="00A0182A">
            <w:pPr>
              <w:jc w:val="center"/>
            </w:pPr>
            <w:r w:rsidRPr="0078678C">
              <w:t>5.</w:t>
            </w:r>
          </w:p>
        </w:tc>
        <w:tc>
          <w:tcPr>
            <w:tcW w:w="1934" w:type="pct"/>
          </w:tcPr>
          <w:p w14:paraId="02DAC7DF"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Nazivna primarna napetost v praznem teku</w:t>
            </w:r>
          </w:p>
        </w:tc>
        <w:tc>
          <w:tcPr>
            <w:tcW w:w="518" w:type="pct"/>
          </w:tcPr>
          <w:p w14:paraId="1E3269CA"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0F113192"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110</w:t>
            </w:r>
          </w:p>
        </w:tc>
        <w:tc>
          <w:tcPr>
            <w:tcW w:w="1112" w:type="pct"/>
          </w:tcPr>
          <w:p w14:paraId="21A76796"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69B8A001"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0F0212A9" w14:textId="77777777" w:rsidR="00D86866" w:rsidRPr="0078678C" w:rsidRDefault="00D86866" w:rsidP="00A0182A">
            <w:pPr>
              <w:jc w:val="center"/>
            </w:pPr>
            <w:r w:rsidRPr="0078678C">
              <w:t>6.</w:t>
            </w:r>
          </w:p>
        </w:tc>
        <w:tc>
          <w:tcPr>
            <w:tcW w:w="1934" w:type="pct"/>
          </w:tcPr>
          <w:p w14:paraId="5D92A39A"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Nazivna sekundarna napetost v praznem teku</w:t>
            </w:r>
          </w:p>
        </w:tc>
        <w:tc>
          <w:tcPr>
            <w:tcW w:w="518" w:type="pct"/>
          </w:tcPr>
          <w:p w14:paraId="5D9B2C5A"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250157A2"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21</w:t>
            </w:r>
          </w:p>
        </w:tc>
        <w:tc>
          <w:tcPr>
            <w:tcW w:w="1112" w:type="pct"/>
          </w:tcPr>
          <w:p w14:paraId="3F8B9AA6"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161D9F0B"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6ADF2E10" w14:textId="77777777" w:rsidR="00D86866" w:rsidRPr="0078678C" w:rsidRDefault="00D86866" w:rsidP="00A0182A">
            <w:pPr>
              <w:jc w:val="center"/>
            </w:pPr>
            <w:r w:rsidRPr="0078678C">
              <w:t>7.</w:t>
            </w:r>
          </w:p>
        </w:tc>
        <w:tc>
          <w:tcPr>
            <w:tcW w:w="1934" w:type="pct"/>
          </w:tcPr>
          <w:p w14:paraId="0EF704A4"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Nazivna napetost terciarnega navitja</w:t>
            </w:r>
          </w:p>
        </w:tc>
        <w:tc>
          <w:tcPr>
            <w:tcW w:w="518" w:type="pct"/>
          </w:tcPr>
          <w:p w14:paraId="3579BF8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1AB65200"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10,5</w:t>
            </w:r>
          </w:p>
        </w:tc>
        <w:tc>
          <w:tcPr>
            <w:tcW w:w="1112" w:type="pct"/>
          </w:tcPr>
          <w:p w14:paraId="5F74924E"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598630CC"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096B2145" w14:textId="77777777" w:rsidR="000930AD" w:rsidRPr="0078678C" w:rsidRDefault="000930AD" w:rsidP="00A0182A">
            <w:pPr>
              <w:jc w:val="center"/>
            </w:pPr>
            <w:r w:rsidRPr="0078678C">
              <w:t>8.</w:t>
            </w:r>
          </w:p>
        </w:tc>
        <w:tc>
          <w:tcPr>
            <w:tcW w:w="4633" w:type="pct"/>
            <w:gridSpan w:val="4"/>
            <w:shd w:val="clear" w:color="auto" w:fill="D6E1EE"/>
          </w:tcPr>
          <w:p w14:paraId="3513F40C" w14:textId="733D90AB"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 xml:space="preserve">Napetost kratkega stika </w:t>
            </w:r>
            <w:proofErr w:type="spellStart"/>
            <w:r w:rsidRPr="0078678C">
              <w:rPr>
                <w:bCs/>
                <w:i/>
                <w:color w:val="000000"/>
                <w:spacing w:val="1"/>
              </w:rPr>
              <w:t>primar</w:t>
            </w:r>
            <w:proofErr w:type="spellEnd"/>
            <w:r w:rsidRPr="0078678C">
              <w:rPr>
                <w:bCs/>
                <w:i/>
                <w:color w:val="000000"/>
                <w:spacing w:val="1"/>
              </w:rPr>
              <w:t xml:space="preserve"> – </w:t>
            </w:r>
            <w:proofErr w:type="spellStart"/>
            <w:r w:rsidRPr="0078678C">
              <w:rPr>
                <w:bCs/>
                <w:i/>
                <w:color w:val="000000"/>
                <w:spacing w:val="1"/>
              </w:rPr>
              <w:t>sekundar</w:t>
            </w:r>
            <w:proofErr w:type="spellEnd"/>
            <w:r w:rsidRPr="0078678C">
              <w:rPr>
                <w:bCs/>
                <w:i/>
                <w:color w:val="000000"/>
                <w:spacing w:val="1"/>
              </w:rPr>
              <w:t xml:space="preserve"> (u</w:t>
            </w:r>
            <w:r w:rsidRPr="0078678C">
              <w:rPr>
                <w:bCs/>
                <w:i/>
                <w:color w:val="000000"/>
                <w:spacing w:val="1"/>
                <w:vertAlign w:val="subscript"/>
              </w:rPr>
              <w:t>k</w:t>
            </w:r>
            <w:r w:rsidRPr="0078678C">
              <w:rPr>
                <w:bCs/>
                <w:i/>
                <w:color w:val="000000"/>
                <w:spacing w:val="1"/>
              </w:rPr>
              <w:t>):</w:t>
            </w:r>
          </w:p>
        </w:tc>
      </w:tr>
      <w:tr w:rsidR="003539C5" w:rsidRPr="00287E7A" w14:paraId="3A3E42DE"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C0AE40B" w14:textId="77777777" w:rsidR="00D86866" w:rsidRPr="0078678C" w:rsidRDefault="00D86866" w:rsidP="00A0182A">
            <w:pPr>
              <w:jc w:val="center"/>
            </w:pPr>
          </w:p>
        </w:tc>
        <w:tc>
          <w:tcPr>
            <w:tcW w:w="1934" w:type="pct"/>
          </w:tcPr>
          <w:p w14:paraId="18DB3CFC" w14:textId="1567A4CE"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1. stopnja</w:t>
            </w:r>
          </w:p>
        </w:tc>
        <w:tc>
          <w:tcPr>
            <w:tcW w:w="518" w:type="pct"/>
          </w:tcPr>
          <w:p w14:paraId="2DBF51D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1FB4353F"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15,5</w:t>
            </w:r>
          </w:p>
        </w:tc>
        <w:tc>
          <w:tcPr>
            <w:tcW w:w="1112" w:type="pct"/>
          </w:tcPr>
          <w:p w14:paraId="5F6B80EF"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34250E02"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19803A9" w14:textId="77777777" w:rsidR="00D86866" w:rsidRPr="0078678C" w:rsidRDefault="00D86866" w:rsidP="00A0182A">
            <w:pPr>
              <w:jc w:val="center"/>
            </w:pPr>
          </w:p>
        </w:tc>
        <w:tc>
          <w:tcPr>
            <w:tcW w:w="1934" w:type="pct"/>
          </w:tcPr>
          <w:p w14:paraId="3FD12909" w14:textId="0BF6C81D"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pPr>
            <w:r>
              <w:tab/>
            </w:r>
            <w:r>
              <w:rPr>
                <w:bCs/>
                <w:color w:val="000000"/>
                <w:spacing w:val="1"/>
              </w:rPr>
              <w:t xml:space="preserve">- </w:t>
            </w:r>
            <w:r w:rsidR="00D86866" w:rsidRPr="0078678C">
              <w:t>13. stopnja</w:t>
            </w:r>
          </w:p>
        </w:tc>
        <w:tc>
          <w:tcPr>
            <w:tcW w:w="518" w:type="pct"/>
          </w:tcPr>
          <w:p w14:paraId="5620126A"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276F512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14,0</w:t>
            </w:r>
          </w:p>
        </w:tc>
        <w:tc>
          <w:tcPr>
            <w:tcW w:w="1112" w:type="pct"/>
          </w:tcPr>
          <w:p w14:paraId="74888361"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56F9A031"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C97409D" w14:textId="77777777" w:rsidR="00D86866" w:rsidRPr="0078678C" w:rsidRDefault="00D86866" w:rsidP="00A0182A">
            <w:pPr>
              <w:jc w:val="center"/>
            </w:pPr>
          </w:p>
        </w:tc>
        <w:tc>
          <w:tcPr>
            <w:tcW w:w="1934" w:type="pct"/>
          </w:tcPr>
          <w:p w14:paraId="2196915E" w14:textId="62D12149"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pPr>
            <w:r>
              <w:tab/>
            </w:r>
            <w:r>
              <w:rPr>
                <w:bCs/>
                <w:color w:val="000000"/>
                <w:spacing w:val="1"/>
              </w:rPr>
              <w:t xml:space="preserve">- </w:t>
            </w:r>
            <w:r w:rsidR="00D86866" w:rsidRPr="0078678C">
              <w:t>25. stopnja</w:t>
            </w:r>
          </w:p>
        </w:tc>
        <w:tc>
          <w:tcPr>
            <w:tcW w:w="518" w:type="pct"/>
          </w:tcPr>
          <w:p w14:paraId="28537DD2"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260E9D62"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13,0</w:t>
            </w:r>
          </w:p>
        </w:tc>
        <w:tc>
          <w:tcPr>
            <w:tcW w:w="1112" w:type="pct"/>
          </w:tcPr>
          <w:p w14:paraId="19B88601"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109AEE72"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41834ABF" w14:textId="77777777" w:rsidR="00D86866" w:rsidRPr="0078678C" w:rsidRDefault="00D86866" w:rsidP="00A0182A">
            <w:pPr>
              <w:jc w:val="center"/>
            </w:pPr>
            <w:r w:rsidRPr="0078678C">
              <w:t>9.</w:t>
            </w:r>
          </w:p>
        </w:tc>
        <w:tc>
          <w:tcPr>
            <w:tcW w:w="1934" w:type="pct"/>
          </w:tcPr>
          <w:p w14:paraId="64D75E25"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Vezalna skupina</w:t>
            </w:r>
          </w:p>
        </w:tc>
        <w:tc>
          <w:tcPr>
            <w:tcW w:w="518" w:type="pct"/>
          </w:tcPr>
          <w:p w14:paraId="3543ACB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0045212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YNyn6 (d5)</w:t>
            </w:r>
          </w:p>
        </w:tc>
        <w:tc>
          <w:tcPr>
            <w:tcW w:w="1112" w:type="pct"/>
          </w:tcPr>
          <w:p w14:paraId="77158BA3"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0A8480FB" w14:textId="77777777" w:rsidTr="00A618DE">
        <w:trPr>
          <w:trHeight w:hRule="exact" w:val="567"/>
        </w:trPr>
        <w:tc>
          <w:tcPr>
            <w:cnfStyle w:val="001000000000" w:firstRow="0" w:lastRow="0" w:firstColumn="1" w:lastColumn="0" w:oddVBand="0" w:evenVBand="0" w:oddHBand="0" w:evenHBand="0" w:firstRowFirstColumn="0" w:firstRowLastColumn="0" w:lastRowFirstColumn="0" w:lastRowLastColumn="0"/>
            <w:tcW w:w="367" w:type="pct"/>
            <w:vAlign w:val="top"/>
          </w:tcPr>
          <w:p w14:paraId="22BA4171" w14:textId="77777777" w:rsidR="00D86866" w:rsidRPr="0078678C" w:rsidRDefault="00D86866" w:rsidP="00A0182A">
            <w:pPr>
              <w:jc w:val="center"/>
            </w:pPr>
            <w:r w:rsidRPr="0078678C">
              <w:t>10.</w:t>
            </w:r>
          </w:p>
        </w:tc>
        <w:tc>
          <w:tcPr>
            <w:tcW w:w="1934" w:type="pct"/>
          </w:tcPr>
          <w:p w14:paraId="5E6D3E1A"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Regulacija napetosti na 110 kV strani, pod bremenom</w:t>
            </w:r>
          </w:p>
        </w:tc>
        <w:tc>
          <w:tcPr>
            <w:tcW w:w="518" w:type="pct"/>
          </w:tcPr>
          <w:p w14:paraId="1FF4522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7B013CF2" w14:textId="75DB57B3"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B1"/>
            </w:r>
            <w:r w:rsidRPr="0078678C">
              <w:rPr>
                <w:bCs/>
                <w:color w:val="000000"/>
                <w:spacing w:val="1"/>
              </w:rPr>
              <w:t xml:space="preserve"> 12</w:t>
            </w:r>
            <w:r w:rsidR="00B729F2">
              <w:rPr>
                <w:bCs/>
                <w:color w:val="000000"/>
                <w:spacing w:val="1"/>
              </w:rPr>
              <w:t xml:space="preserve"> × </w:t>
            </w:r>
            <w:r w:rsidRPr="0078678C">
              <w:rPr>
                <w:bCs/>
                <w:color w:val="000000"/>
                <w:spacing w:val="1"/>
              </w:rPr>
              <w:t>1,33</w:t>
            </w:r>
          </w:p>
        </w:tc>
        <w:tc>
          <w:tcPr>
            <w:tcW w:w="1112" w:type="pct"/>
          </w:tcPr>
          <w:p w14:paraId="798BFD62"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5E92E626"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1854D1B6" w14:textId="77777777" w:rsidR="000930AD" w:rsidRPr="0078678C" w:rsidRDefault="000930AD" w:rsidP="00A0182A">
            <w:pPr>
              <w:jc w:val="center"/>
            </w:pPr>
            <w:r w:rsidRPr="0078678C">
              <w:t>11.</w:t>
            </w:r>
          </w:p>
        </w:tc>
        <w:tc>
          <w:tcPr>
            <w:tcW w:w="4633" w:type="pct"/>
            <w:gridSpan w:val="4"/>
            <w:shd w:val="clear" w:color="auto" w:fill="D6E1EE"/>
          </w:tcPr>
          <w:p w14:paraId="3BF26ED6" w14:textId="1465A1EE"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Stopnja izolacije navitij:</w:t>
            </w:r>
          </w:p>
        </w:tc>
      </w:tr>
      <w:tr w:rsidR="00BE228C" w:rsidRPr="00287E7A" w14:paraId="79D8BDCE" w14:textId="77777777" w:rsidTr="00BE228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44943AE9" w14:textId="77777777" w:rsidR="00BE228C" w:rsidRPr="0078678C" w:rsidRDefault="00BE228C" w:rsidP="00A0182A">
            <w:pPr>
              <w:jc w:val="center"/>
            </w:pPr>
          </w:p>
        </w:tc>
        <w:tc>
          <w:tcPr>
            <w:tcW w:w="1934" w:type="pct"/>
          </w:tcPr>
          <w:p w14:paraId="05A4E732" w14:textId="5892E32B" w:rsidR="00BE228C" w:rsidRPr="0078678C" w:rsidRDefault="00BE228C"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primarno navitje</w:t>
            </w:r>
          </w:p>
        </w:tc>
        <w:tc>
          <w:tcPr>
            <w:tcW w:w="1587" w:type="pct"/>
            <w:gridSpan w:val="2"/>
          </w:tcPr>
          <w:p w14:paraId="31A4293D" w14:textId="1F4C00B1" w:rsidR="00BE228C" w:rsidRPr="0078678C" w:rsidRDefault="00BE228C"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highlight w:val="yellow"/>
              </w:rPr>
            </w:pPr>
            <w:r w:rsidRPr="00BE228C">
              <w:rPr>
                <w:bCs/>
                <w:i/>
                <w:iCs/>
                <w:color w:val="000000"/>
                <w:spacing w:val="1"/>
              </w:rPr>
              <w:t>U</w:t>
            </w:r>
            <w:r w:rsidRPr="00BE228C">
              <w:rPr>
                <w:bCs/>
                <w:color w:val="000000"/>
                <w:spacing w:val="1"/>
                <w:vertAlign w:val="subscript"/>
              </w:rPr>
              <w:t>m</w:t>
            </w:r>
            <w:r w:rsidRPr="00BE228C">
              <w:rPr>
                <w:bCs/>
                <w:color w:val="000000"/>
                <w:spacing w:val="1"/>
              </w:rPr>
              <w:t xml:space="preserve"> 123 / LI 550 / AC 230 kV </w:t>
            </w:r>
            <w:proofErr w:type="spellStart"/>
            <w:r w:rsidRPr="00BE228C">
              <w:rPr>
                <w:bCs/>
                <w:color w:val="000000"/>
                <w:spacing w:val="1"/>
              </w:rPr>
              <w:t>kV</w:t>
            </w:r>
            <w:proofErr w:type="spellEnd"/>
          </w:p>
        </w:tc>
        <w:tc>
          <w:tcPr>
            <w:tcW w:w="1112" w:type="pct"/>
          </w:tcPr>
          <w:p w14:paraId="01CEE94C" w14:textId="77777777" w:rsidR="00BE228C" w:rsidRPr="0078678C" w:rsidRDefault="00BE228C"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BE228C" w:rsidRPr="00287E7A" w14:paraId="5CCD2AB8" w14:textId="77777777" w:rsidTr="00BE228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AF686B2" w14:textId="77777777" w:rsidR="00BE228C" w:rsidRPr="0078678C" w:rsidRDefault="00BE228C" w:rsidP="00A0182A">
            <w:pPr>
              <w:jc w:val="center"/>
            </w:pPr>
          </w:p>
        </w:tc>
        <w:tc>
          <w:tcPr>
            <w:tcW w:w="1934" w:type="pct"/>
          </w:tcPr>
          <w:p w14:paraId="2E9A12A3" w14:textId="276B406A" w:rsidR="00BE228C" w:rsidRPr="0078678C" w:rsidRDefault="00BE228C"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sekundarno navitje</w:t>
            </w:r>
          </w:p>
        </w:tc>
        <w:tc>
          <w:tcPr>
            <w:tcW w:w="1587" w:type="pct"/>
            <w:gridSpan w:val="2"/>
          </w:tcPr>
          <w:p w14:paraId="37CA6E78" w14:textId="4ABA9C25" w:rsidR="00BE228C" w:rsidRPr="0078678C" w:rsidRDefault="00BE228C"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highlight w:val="yellow"/>
              </w:rPr>
            </w:pPr>
            <w:r w:rsidRPr="00BE228C">
              <w:rPr>
                <w:bCs/>
                <w:i/>
                <w:iCs/>
                <w:color w:val="000000"/>
                <w:spacing w:val="1"/>
              </w:rPr>
              <w:t>U</w:t>
            </w:r>
            <w:r w:rsidRPr="00BE228C">
              <w:rPr>
                <w:bCs/>
                <w:color w:val="000000"/>
                <w:spacing w:val="1"/>
                <w:vertAlign w:val="subscript"/>
              </w:rPr>
              <w:t>m</w:t>
            </w:r>
            <w:r w:rsidRPr="00BE228C">
              <w:rPr>
                <w:bCs/>
                <w:color w:val="000000"/>
                <w:spacing w:val="1"/>
              </w:rPr>
              <w:t xml:space="preserve"> 24 / LI 125 / AC 50 kV</w:t>
            </w:r>
          </w:p>
        </w:tc>
        <w:tc>
          <w:tcPr>
            <w:tcW w:w="1112" w:type="pct"/>
          </w:tcPr>
          <w:p w14:paraId="6BFCD03A" w14:textId="77777777" w:rsidR="00BE228C" w:rsidRPr="0078678C" w:rsidRDefault="00BE228C"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BE228C" w:rsidRPr="00287E7A" w14:paraId="5BA6509A" w14:textId="77777777" w:rsidTr="00BE228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45ECB32E" w14:textId="77777777" w:rsidR="00BE228C" w:rsidRPr="0078678C" w:rsidRDefault="00BE228C" w:rsidP="00A0182A">
            <w:pPr>
              <w:jc w:val="center"/>
            </w:pPr>
          </w:p>
        </w:tc>
        <w:tc>
          <w:tcPr>
            <w:tcW w:w="1934" w:type="pct"/>
          </w:tcPr>
          <w:p w14:paraId="24A2B97D" w14:textId="76E76DC6" w:rsidR="00BE228C" w:rsidRPr="0078678C" w:rsidRDefault="00BE228C"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terciarno navitje</w:t>
            </w:r>
          </w:p>
        </w:tc>
        <w:tc>
          <w:tcPr>
            <w:tcW w:w="1587" w:type="pct"/>
            <w:gridSpan w:val="2"/>
          </w:tcPr>
          <w:p w14:paraId="13E9CEB6" w14:textId="67559272" w:rsidR="00BE228C" w:rsidRPr="0078678C" w:rsidRDefault="00BE228C"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highlight w:val="yellow"/>
              </w:rPr>
            </w:pPr>
            <w:r w:rsidRPr="00BE228C">
              <w:rPr>
                <w:bCs/>
                <w:i/>
                <w:iCs/>
                <w:color w:val="000000"/>
                <w:spacing w:val="1"/>
              </w:rPr>
              <w:t>U</w:t>
            </w:r>
            <w:r w:rsidRPr="00BE228C">
              <w:rPr>
                <w:bCs/>
                <w:color w:val="000000"/>
                <w:spacing w:val="1"/>
                <w:vertAlign w:val="subscript"/>
              </w:rPr>
              <w:t>m</w:t>
            </w:r>
            <w:r w:rsidRPr="00BE228C">
              <w:rPr>
                <w:bCs/>
                <w:color w:val="000000"/>
                <w:spacing w:val="1"/>
              </w:rPr>
              <w:t xml:space="preserve"> 12 / - / AC 28 kV</w:t>
            </w:r>
          </w:p>
        </w:tc>
        <w:tc>
          <w:tcPr>
            <w:tcW w:w="1112" w:type="pct"/>
          </w:tcPr>
          <w:p w14:paraId="0BABDF68" w14:textId="77777777" w:rsidR="00BE228C" w:rsidRPr="0078678C" w:rsidRDefault="00BE228C"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5603A3A6"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166F0A26" w14:textId="77777777" w:rsidR="00D86866" w:rsidRPr="0078678C" w:rsidRDefault="00D86866" w:rsidP="00A0182A">
            <w:pPr>
              <w:jc w:val="center"/>
            </w:pPr>
            <w:r w:rsidRPr="0078678C">
              <w:t>12.</w:t>
            </w:r>
          </w:p>
        </w:tc>
        <w:tc>
          <w:tcPr>
            <w:tcW w:w="1934" w:type="pct"/>
          </w:tcPr>
          <w:p w14:paraId="3CE5245A"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Najvišja temperatura okolice</w:t>
            </w:r>
          </w:p>
        </w:tc>
        <w:tc>
          <w:tcPr>
            <w:tcW w:w="518" w:type="pct"/>
          </w:tcPr>
          <w:p w14:paraId="3DB074A6"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°C</w:t>
            </w:r>
          </w:p>
        </w:tc>
        <w:tc>
          <w:tcPr>
            <w:tcW w:w="1069" w:type="pct"/>
          </w:tcPr>
          <w:p w14:paraId="3577E9F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+40</w:t>
            </w:r>
          </w:p>
        </w:tc>
        <w:tc>
          <w:tcPr>
            <w:tcW w:w="1112" w:type="pct"/>
          </w:tcPr>
          <w:p w14:paraId="54582EAE"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7112659E"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64A9FA5C" w14:textId="77777777" w:rsidR="000930AD" w:rsidRPr="0078678C" w:rsidRDefault="000930AD" w:rsidP="00A0182A">
            <w:pPr>
              <w:jc w:val="center"/>
            </w:pPr>
            <w:r w:rsidRPr="0078678C">
              <w:t>13.</w:t>
            </w:r>
          </w:p>
        </w:tc>
        <w:tc>
          <w:tcPr>
            <w:tcW w:w="4633" w:type="pct"/>
            <w:gridSpan w:val="4"/>
            <w:shd w:val="clear" w:color="auto" w:fill="D6E1EE"/>
          </w:tcPr>
          <w:p w14:paraId="0D7F8B5F" w14:textId="64FC7ABB"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 xml:space="preserve">Najvišji </w:t>
            </w:r>
            <w:proofErr w:type="spellStart"/>
            <w:r w:rsidRPr="0078678C">
              <w:rPr>
                <w:bCs/>
                <w:i/>
                <w:color w:val="000000"/>
                <w:spacing w:val="1"/>
              </w:rPr>
              <w:t>segretki</w:t>
            </w:r>
            <w:proofErr w:type="spellEnd"/>
            <w:r w:rsidRPr="0078678C">
              <w:rPr>
                <w:bCs/>
                <w:i/>
                <w:color w:val="000000"/>
                <w:spacing w:val="1"/>
              </w:rPr>
              <w:t>:</w:t>
            </w:r>
          </w:p>
        </w:tc>
      </w:tr>
      <w:tr w:rsidR="0078678C" w:rsidRPr="00287E7A" w14:paraId="63BD7303"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9D161BF" w14:textId="77777777" w:rsidR="00D86866" w:rsidRPr="0078678C" w:rsidRDefault="00D86866" w:rsidP="00A0182A">
            <w:pPr>
              <w:jc w:val="center"/>
            </w:pPr>
          </w:p>
        </w:tc>
        <w:tc>
          <w:tcPr>
            <w:tcW w:w="1934" w:type="pct"/>
          </w:tcPr>
          <w:p w14:paraId="209FC643" w14:textId="7061765F"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o</w:t>
            </w:r>
            <w:r w:rsidR="00D86866" w:rsidRPr="0078678C">
              <w:rPr>
                <w:bCs/>
                <w:color w:val="000000"/>
                <w:spacing w:val="1"/>
              </w:rPr>
              <w:t>lja (merjeno s termometrom)</w:t>
            </w:r>
          </w:p>
        </w:tc>
        <w:tc>
          <w:tcPr>
            <w:tcW w:w="518" w:type="pct"/>
          </w:tcPr>
          <w:p w14:paraId="2C85C511"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w:t>
            </w:r>
          </w:p>
        </w:tc>
        <w:tc>
          <w:tcPr>
            <w:tcW w:w="1069" w:type="pct"/>
          </w:tcPr>
          <w:p w14:paraId="22E5F70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60</w:t>
            </w:r>
          </w:p>
        </w:tc>
        <w:tc>
          <w:tcPr>
            <w:tcW w:w="1112" w:type="pct"/>
          </w:tcPr>
          <w:p w14:paraId="6B42261F"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0DE0C0ED"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5F22EC0" w14:textId="77777777" w:rsidR="00D86866" w:rsidRPr="0078678C" w:rsidRDefault="00D86866" w:rsidP="00A0182A">
            <w:pPr>
              <w:jc w:val="center"/>
            </w:pPr>
          </w:p>
        </w:tc>
        <w:tc>
          <w:tcPr>
            <w:tcW w:w="1934" w:type="pct"/>
          </w:tcPr>
          <w:p w14:paraId="66F874D5" w14:textId="3A36C931"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n</w:t>
            </w:r>
            <w:r w:rsidR="00D86866" w:rsidRPr="0078678C">
              <w:rPr>
                <w:bCs/>
                <w:color w:val="000000"/>
                <w:spacing w:val="1"/>
              </w:rPr>
              <w:t>avitij (iz prirasta upornosti)</w:t>
            </w:r>
          </w:p>
        </w:tc>
        <w:tc>
          <w:tcPr>
            <w:tcW w:w="518" w:type="pct"/>
          </w:tcPr>
          <w:p w14:paraId="64A6FD9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w:t>
            </w:r>
          </w:p>
        </w:tc>
        <w:tc>
          <w:tcPr>
            <w:tcW w:w="1069" w:type="pct"/>
          </w:tcPr>
          <w:p w14:paraId="755BB7D6"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65</w:t>
            </w:r>
          </w:p>
        </w:tc>
        <w:tc>
          <w:tcPr>
            <w:tcW w:w="1112" w:type="pct"/>
          </w:tcPr>
          <w:p w14:paraId="5AA8841A"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7BDE6784"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0255F1A8" w14:textId="77777777" w:rsidR="00D86866" w:rsidRPr="0078678C" w:rsidRDefault="00D86866" w:rsidP="00A0182A">
            <w:pPr>
              <w:jc w:val="center"/>
            </w:pPr>
            <w:r w:rsidRPr="0078678C">
              <w:t>14.</w:t>
            </w:r>
          </w:p>
        </w:tc>
        <w:tc>
          <w:tcPr>
            <w:tcW w:w="1934" w:type="pct"/>
          </w:tcPr>
          <w:p w14:paraId="36247E4B" w14:textId="77777777"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Hlajenje transformatorja</w:t>
            </w:r>
          </w:p>
        </w:tc>
        <w:tc>
          <w:tcPr>
            <w:tcW w:w="518" w:type="pct"/>
          </w:tcPr>
          <w:p w14:paraId="310DC8EF"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78E24074" w14:textId="31A97519"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ONAN</w:t>
            </w:r>
            <w:r w:rsidR="007D6C4E">
              <w:rPr>
                <w:bCs/>
                <w:color w:val="000000"/>
                <w:spacing w:val="1"/>
              </w:rPr>
              <w:t>/ONAF</w:t>
            </w:r>
            <w:r w:rsidR="00630CFD">
              <w:rPr>
                <w:bCs/>
                <w:color w:val="000000"/>
                <w:spacing w:val="1"/>
              </w:rPr>
              <w:t>*</w:t>
            </w:r>
          </w:p>
          <w:p w14:paraId="1ACF94D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
        </w:tc>
        <w:tc>
          <w:tcPr>
            <w:tcW w:w="1112" w:type="pct"/>
          </w:tcPr>
          <w:p w14:paraId="288E72FF"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5148B0A8" w14:textId="77777777" w:rsidTr="00A618DE">
        <w:trPr>
          <w:trHeight w:hRule="exact" w:val="567"/>
        </w:trPr>
        <w:tc>
          <w:tcPr>
            <w:cnfStyle w:val="001000000000" w:firstRow="0" w:lastRow="0" w:firstColumn="1" w:lastColumn="0" w:oddVBand="0" w:evenVBand="0" w:oddHBand="0" w:evenHBand="0" w:firstRowFirstColumn="0" w:firstRowLastColumn="0" w:lastRowFirstColumn="0" w:lastRowLastColumn="0"/>
            <w:tcW w:w="367" w:type="pct"/>
            <w:vAlign w:val="top"/>
          </w:tcPr>
          <w:p w14:paraId="1E362CB7" w14:textId="77777777" w:rsidR="00D86866" w:rsidRPr="0078678C" w:rsidRDefault="00D86866" w:rsidP="00A0182A">
            <w:pPr>
              <w:jc w:val="center"/>
            </w:pPr>
            <w:r w:rsidRPr="0078678C">
              <w:t>15.</w:t>
            </w:r>
          </w:p>
        </w:tc>
        <w:tc>
          <w:tcPr>
            <w:tcW w:w="1934" w:type="pct"/>
          </w:tcPr>
          <w:p w14:paraId="1F5E2267" w14:textId="20F4946C" w:rsidR="00D86866" w:rsidRPr="0078678C" w:rsidRDefault="00D86866" w:rsidP="00A618DE">
            <w:pPr>
              <w:spacing w:after="0" w:line="240" w:lineRule="auto"/>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Šum (hrup) transformatorja</w:t>
            </w:r>
            <w:r w:rsidR="0060318A" w:rsidRPr="0078678C">
              <w:rPr>
                <w:bCs/>
                <w:color w:val="000000"/>
                <w:spacing w:val="1"/>
              </w:rPr>
              <w:t xml:space="preserve"> </w:t>
            </w:r>
            <w:r w:rsidR="0060318A">
              <w:rPr>
                <w:bCs/>
                <w:color w:val="000000"/>
                <w:spacing w:val="1"/>
              </w:rPr>
              <w:br/>
            </w:r>
            <w:r w:rsidR="0060318A" w:rsidRPr="00F254FC">
              <w:rPr>
                <w:bCs/>
                <w:spacing w:val="1"/>
              </w:rPr>
              <w:t xml:space="preserve">po </w:t>
            </w:r>
            <w:r w:rsidR="0060318A">
              <w:rPr>
                <w:bCs/>
                <w:color w:val="FF0000"/>
                <w:spacing w:val="1"/>
              </w:rPr>
              <w:fldChar w:fldCharType="begin"/>
            </w:r>
            <w:r w:rsidR="0060318A">
              <w:rPr>
                <w:bCs/>
                <w:color w:val="FF0000"/>
                <w:spacing w:val="1"/>
              </w:rPr>
              <w:instrText xml:space="preserve"> REF S226 \h </w:instrText>
            </w:r>
            <w:r w:rsidR="0060318A">
              <w:rPr>
                <w:bCs/>
                <w:color w:val="FF0000"/>
                <w:spacing w:val="1"/>
              </w:rPr>
            </w:r>
            <w:r w:rsidR="0060318A">
              <w:rPr>
                <w:bCs/>
                <w:color w:val="FF0000"/>
                <w:spacing w:val="1"/>
              </w:rPr>
              <w:fldChar w:fldCharType="separate"/>
            </w:r>
            <w:r w:rsidR="001118DB">
              <w:t>[2.2.6]</w:t>
            </w:r>
            <w:r w:rsidR="0060318A">
              <w:rPr>
                <w:bCs/>
                <w:color w:val="FF0000"/>
                <w:spacing w:val="1"/>
              </w:rPr>
              <w:fldChar w:fldCharType="end"/>
            </w:r>
            <w:r w:rsidR="0060318A" w:rsidRPr="0078678C">
              <w:rPr>
                <w:bCs/>
                <w:color w:val="000000"/>
                <w:spacing w:val="1"/>
              </w:rPr>
              <w:t xml:space="preserve"> </w:t>
            </w:r>
            <w:r w:rsidRPr="0078678C">
              <w:rPr>
                <w:bCs/>
                <w:color w:val="000000"/>
                <w:spacing w:val="1"/>
              </w:rPr>
              <w:t>na razdalji 1 m</w:t>
            </w:r>
          </w:p>
          <w:p w14:paraId="795A8C8D" w14:textId="77777777" w:rsidR="00D86866" w:rsidRPr="0078678C" w:rsidRDefault="00D86866" w:rsidP="00A618DE">
            <w:pPr>
              <w:spacing w:after="0" w:line="240" w:lineRule="auto"/>
              <w:jc w:val="left"/>
              <w:cnfStyle w:val="000000000000" w:firstRow="0" w:lastRow="0" w:firstColumn="0" w:lastColumn="0" w:oddVBand="0" w:evenVBand="0" w:oddHBand="0" w:evenHBand="0" w:firstRowFirstColumn="0" w:firstRowLastColumn="0" w:lastRowFirstColumn="0" w:lastRowLastColumn="0"/>
              <w:rPr>
                <w:bCs/>
                <w:color w:val="000000"/>
                <w:spacing w:val="1"/>
              </w:rPr>
            </w:pPr>
          </w:p>
        </w:tc>
        <w:tc>
          <w:tcPr>
            <w:tcW w:w="518" w:type="pct"/>
          </w:tcPr>
          <w:p w14:paraId="21CEF3D6" w14:textId="77777777" w:rsidR="00D86866" w:rsidRPr="0078678C" w:rsidRDefault="00D86866" w:rsidP="00A618DE">
            <w:pPr>
              <w:spacing w:after="0" w:line="240" w:lineRule="auto"/>
              <w:jc w:val="center"/>
              <w:cnfStyle w:val="000000000000" w:firstRow="0" w:lastRow="0" w:firstColumn="0" w:lastColumn="0" w:oddVBand="0" w:evenVBand="0" w:oddHBand="0" w:evenHBand="0" w:firstRowFirstColumn="0" w:firstRowLastColumn="0" w:lastRowFirstColumn="0" w:lastRowLastColumn="0"/>
              <w:rPr>
                <w:bCs/>
                <w:color w:val="000000"/>
                <w:spacing w:val="1"/>
              </w:rPr>
            </w:pPr>
            <w:proofErr w:type="spellStart"/>
            <w:r w:rsidRPr="0078678C">
              <w:rPr>
                <w:bCs/>
                <w:color w:val="000000"/>
                <w:spacing w:val="1"/>
              </w:rPr>
              <w:t>dB</w:t>
            </w:r>
            <w:proofErr w:type="spellEnd"/>
            <w:r w:rsidRPr="0078678C">
              <w:rPr>
                <w:bCs/>
                <w:color w:val="000000"/>
                <w:spacing w:val="1"/>
              </w:rPr>
              <w:t>(A)</w:t>
            </w:r>
          </w:p>
        </w:tc>
        <w:tc>
          <w:tcPr>
            <w:tcW w:w="1069" w:type="pct"/>
          </w:tcPr>
          <w:p w14:paraId="1B6D20E7" w14:textId="24070A14" w:rsidR="00D86866" w:rsidRPr="0078678C" w:rsidRDefault="00D86866" w:rsidP="00A618DE">
            <w:pPr>
              <w:spacing w:after="0" w:line="240" w:lineRule="auto"/>
              <w:jc w:val="center"/>
              <w:cnfStyle w:val="000000000000" w:firstRow="0" w:lastRow="0" w:firstColumn="0" w:lastColumn="0" w:oddVBand="0" w:evenVBand="0" w:oddHBand="0" w:evenHBand="0" w:firstRowFirstColumn="0" w:firstRowLastColumn="0" w:lastRowFirstColumn="0" w:lastRowLastColumn="0"/>
              <w:rPr>
                <w:bCs/>
                <w:color w:val="000000"/>
                <w:spacing w:val="1"/>
              </w:rPr>
            </w:pPr>
            <w:proofErr w:type="spellStart"/>
            <w:r w:rsidRPr="0078678C">
              <w:rPr>
                <w:bCs/>
                <w:color w:val="000000"/>
                <w:spacing w:val="1"/>
              </w:rPr>
              <w:t>LpA</w:t>
            </w:r>
            <w:proofErr w:type="spellEnd"/>
            <w:r w:rsidRPr="0078678C">
              <w:rPr>
                <w:bCs/>
                <w:color w:val="000000"/>
                <w:spacing w:val="1"/>
              </w:rPr>
              <w:t xml:space="preserve">, </w:t>
            </w:r>
            <w:proofErr w:type="spellStart"/>
            <w:r w:rsidRPr="0078678C">
              <w:rPr>
                <w:bCs/>
                <w:color w:val="000000"/>
                <w:spacing w:val="1"/>
              </w:rPr>
              <w:t>Un</w:t>
            </w:r>
            <w:proofErr w:type="spellEnd"/>
            <w:r w:rsidRPr="0078678C">
              <w:rPr>
                <w:bCs/>
                <w:color w:val="000000"/>
                <w:spacing w:val="1"/>
              </w:rPr>
              <w:t xml:space="preserve"> </w:t>
            </w:r>
            <w:r w:rsidRPr="0078678C">
              <w:rPr>
                <w:bCs/>
                <w:color w:val="000000"/>
                <w:spacing w:val="1"/>
              </w:rPr>
              <w:sym w:font="Symbol" w:char="F0A3"/>
            </w:r>
            <w:r w:rsidRPr="0078678C">
              <w:rPr>
                <w:bCs/>
                <w:color w:val="000000"/>
                <w:spacing w:val="1"/>
              </w:rPr>
              <w:t xml:space="preserve"> </w:t>
            </w:r>
            <w:r w:rsidR="0093143D">
              <w:rPr>
                <w:bCs/>
                <w:color w:val="000000"/>
                <w:spacing w:val="1"/>
              </w:rPr>
              <w:t>52</w:t>
            </w:r>
          </w:p>
          <w:p w14:paraId="4493EE52" w14:textId="77777777" w:rsidR="00D86866" w:rsidRPr="0078678C" w:rsidRDefault="00D86866" w:rsidP="00A618DE">
            <w:pPr>
              <w:spacing w:after="0" w:line="240" w:lineRule="auto"/>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 xml:space="preserve">+ tol. 2 </w:t>
            </w:r>
            <w:proofErr w:type="spellStart"/>
            <w:r w:rsidRPr="0078678C">
              <w:rPr>
                <w:bCs/>
                <w:color w:val="000000"/>
                <w:spacing w:val="1"/>
              </w:rPr>
              <w:t>dBA</w:t>
            </w:r>
            <w:proofErr w:type="spellEnd"/>
          </w:p>
        </w:tc>
        <w:tc>
          <w:tcPr>
            <w:tcW w:w="1112" w:type="pct"/>
          </w:tcPr>
          <w:p w14:paraId="7A2AA6AA"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38D41A3D"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6A998706" w14:textId="77777777" w:rsidR="000930AD" w:rsidRPr="0078678C" w:rsidRDefault="000930AD" w:rsidP="00A0182A">
            <w:pPr>
              <w:jc w:val="center"/>
            </w:pPr>
            <w:r w:rsidRPr="0078678C">
              <w:t>16.</w:t>
            </w:r>
          </w:p>
        </w:tc>
        <w:tc>
          <w:tcPr>
            <w:tcW w:w="4633" w:type="pct"/>
            <w:gridSpan w:val="4"/>
            <w:shd w:val="clear" w:color="auto" w:fill="D6E1EE"/>
          </w:tcPr>
          <w:p w14:paraId="29979FA4" w14:textId="168FE087"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Kratkostična moč mreže:</w:t>
            </w:r>
          </w:p>
        </w:tc>
      </w:tr>
      <w:tr w:rsidR="003539C5" w:rsidRPr="00287E7A" w14:paraId="3B7B84FA"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BFF70D3" w14:textId="77777777" w:rsidR="00D86866" w:rsidRPr="0078678C" w:rsidRDefault="00D86866" w:rsidP="00A0182A">
            <w:pPr>
              <w:jc w:val="center"/>
            </w:pPr>
          </w:p>
        </w:tc>
        <w:tc>
          <w:tcPr>
            <w:tcW w:w="1934" w:type="pct"/>
          </w:tcPr>
          <w:p w14:paraId="51982040" w14:textId="2A37B095"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110 kV</w:t>
            </w:r>
          </w:p>
        </w:tc>
        <w:tc>
          <w:tcPr>
            <w:tcW w:w="518" w:type="pct"/>
          </w:tcPr>
          <w:p w14:paraId="541A09A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MVA</w:t>
            </w:r>
          </w:p>
        </w:tc>
        <w:tc>
          <w:tcPr>
            <w:tcW w:w="1069" w:type="pct"/>
          </w:tcPr>
          <w:p w14:paraId="05F1DDD6"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6000</w:t>
            </w:r>
          </w:p>
        </w:tc>
        <w:tc>
          <w:tcPr>
            <w:tcW w:w="1112" w:type="pct"/>
          </w:tcPr>
          <w:p w14:paraId="2AD7FFC2"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073B41D8"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CA939F3" w14:textId="77777777" w:rsidR="00D86866" w:rsidRPr="0078678C" w:rsidRDefault="00D86866" w:rsidP="00A0182A">
            <w:pPr>
              <w:jc w:val="center"/>
            </w:pPr>
          </w:p>
        </w:tc>
        <w:tc>
          <w:tcPr>
            <w:tcW w:w="1934" w:type="pct"/>
          </w:tcPr>
          <w:p w14:paraId="5320CB8F" w14:textId="4578112C"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20 kV</w:t>
            </w:r>
          </w:p>
        </w:tc>
        <w:tc>
          <w:tcPr>
            <w:tcW w:w="518" w:type="pct"/>
          </w:tcPr>
          <w:p w14:paraId="2C2E143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MVA</w:t>
            </w:r>
          </w:p>
        </w:tc>
        <w:tc>
          <w:tcPr>
            <w:tcW w:w="1069" w:type="pct"/>
          </w:tcPr>
          <w:p w14:paraId="7EC9CDE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800</w:t>
            </w:r>
          </w:p>
        </w:tc>
        <w:tc>
          <w:tcPr>
            <w:tcW w:w="1112" w:type="pct"/>
          </w:tcPr>
          <w:p w14:paraId="1EED0DE8"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03806E48"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0759B6AA" w14:textId="77777777" w:rsidR="000930AD" w:rsidRPr="0078678C" w:rsidRDefault="000930AD" w:rsidP="00A0182A">
            <w:pPr>
              <w:jc w:val="center"/>
            </w:pPr>
            <w:r w:rsidRPr="0078678C">
              <w:t>17.</w:t>
            </w:r>
          </w:p>
        </w:tc>
        <w:tc>
          <w:tcPr>
            <w:tcW w:w="4633" w:type="pct"/>
            <w:gridSpan w:val="4"/>
            <w:shd w:val="clear" w:color="auto" w:fill="D6E1EE"/>
          </w:tcPr>
          <w:p w14:paraId="67E62759" w14:textId="53F127A3"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 xml:space="preserve">Izgube transformatorja </w:t>
            </w:r>
            <w:r w:rsidR="00D33991">
              <w:rPr>
                <w:bCs/>
                <w:i/>
                <w:color w:val="000000"/>
                <w:spacing w:val="1"/>
              </w:rPr>
              <w:t xml:space="preserve">pri </w:t>
            </w:r>
            <m:oMath>
              <m:r>
                <w:rPr>
                  <w:rFonts w:ascii="Cambria Math" w:hAnsi="Cambria Math"/>
                </w:rPr>
                <m:t>PEI</m:t>
              </m:r>
            </m:oMath>
            <w:r w:rsidR="00D33991">
              <w:rPr>
                <w:bCs/>
                <w:i/>
                <w:color w:val="000000"/>
                <w:spacing w:val="1"/>
              </w:rPr>
              <w:t xml:space="preserve"> ≥ 99,712</w:t>
            </w:r>
          </w:p>
        </w:tc>
      </w:tr>
      <w:tr w:rsidR="0078678C" w:rsidRPr="00287E7A" w14:paraId="54F716EE"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11377AD" w14:textId="77777777" w:rsidR="00D86866" w:rsidRPr="0078678C" w:rsidRDefault="00D86866" w:rsidP="00A0182A">
            <w:pPr>
              <w:jc w:val="center"/>
              <w:rPr>
                <w:color w:val="000000"/>
              </w:rPr>
            </w:pPr>
          </w:p>
        </w:tc>
        <w:tc>
          <w:tcPr>
            <w:tcW w:w="1934" w:type="pct"/>
          </w:tcPr>
          <w:p w14:paraId="12E3188B" w14:textId="5EC4F857"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v praznem teku pri nazivni napetosti in frekvenci 50 Hz</w:t>
            </w:r>
          </w:p>
        </w:tc>
        <w:tc>
          <w:tcPr>
            <w:tcW w:w="518" w:type="pct"/>
          </w:tcPr>
          <w:p w14:paraId="2D31472B"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kW</w:t>
            </w:r>
          </w:p>
        </w:tc>
        <w:tc>
          <w:tcPr>
            <w:tcW w:w="1069" w:type="pct"/>
          </w:tcPr>
          <w:p w14:paraId="5683F8B6" w14:textId="1096B825"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
        </w:tc>
        <w:tc>
          <w:tcPr>
            <w:tcW w:w="1112" w:type="pct"/>
          </w:tcPr>
          <w:p w14:paraId="1FE951E2"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6303E27B"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6377B69" w14:textId="77777777" w:rsidR="00D86866" w:rsidRPr="0078678C" w:rsidRDefault="00D86866" w:rsidP="00A0182A">
            <w:pPr>
              <w:jc w:val="center"/>
              <w:rPr>
                <w:color w:val="000000"/>
              </w:rPr>
            </w:pPr>
          </w:p>
        </w:tc>
        <w:tc>
          <w:tcPr>
            <w:tcW w:w="1934" w:type="pct"/>
          </w:tcPr>
          <w:p w14:paraId="3986218B" w14:textId="5E6834F8"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v kratkem stiku pri 75°C</w:t>
            </w:r>
          </w:p>
          <w:p w14:paraId="69C1A663" w14:textId="77777777" w:rsidR="00D86866" w:rsidRPr="0078678C" w:rsidRDefault="00D86866"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 stopnja</w:t>
            </w:r>
          </w:p>
          <w:p w14:paraId="45191C73" w14:textId="77777777" w:rsidR="00D86866" w:rsidRPr="0078678C" w:rsidRDefault="00D86866"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13. stopnja</w:t>
            </w:r>
          </w:p>
          <w:p w14:paraId="6F65449C" w14:textId="77777777" w:rsidR="00D86866" w:rsidRPr="0078678C" w:rsidRDefault="00D86866"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25. stopnja</w:t>
            </w:r>
          </w:p>
        </w:tc>
        <w:tc>
          <w:tcPr>
            <w:tcW w:w="518" w:type="pct"/>
          </w:tcPr>
          <w:p w14:paraId="1B0616E6" w14:textId="3C1E90EE" w:rsidR="00D86866" w:rsidRPr="0078678C" w:rsidRDefault="00D33991"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kW</w:t>
            </w:r>
          </w:p>
          <w:p w14:paraId="53A943B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kW</w:t>
            </w:r>
          </w:p>
          <w:p w14:paraId="1F973B8A"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kW</w:t>
            </w:r>
          </w:p>
          <w:p w14:paraId="07D3ED3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kW</w:t>
            </w:r>
          </w:p>
        </w:tc>
        <w:tc>
          <w:tcPr>
            <w:tcW w:w="1069" w:type="pct"/>
          </w:tcPr>
          <w:p w14:paraId="6840D0F0"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
          <w:p w14:paraId="199C8598"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A3"/>
            </w:r>
            <w:r w:rsidRPr="0078678C">
              <w:rPr>
                <w:bCs/>
                <w:color w:val="000000"/>
                <w:spacing w:val="1"/>
              </w:rPr>
              <w:t xml:space="preserve"> 150</w:t>
            </w:r>
          </w:p>
          <w:p w14:paraId="24BDDC1B"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A3"/>
            </w:r>
            <w:r w:rsidRPr="0078678C">
              <w:rPr>
                <w:bCs/>
                <w:color w:val="000000"/>
                <w:spacing w:val="1"/>
              </w:rPr>
              <w:t xml:space="preserve"> 140</w:t>
            </w:r>
          </w:p>
          <w:p w14:paraId="22B1C10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A3"/>
            </w:r>
            <w:r w:rsidRPr="0078678C">
              <w:rPr>
                <w:bCs/>
                <w:color w:val="000000"/>
                <w:spacing w:val="1"/>
              </w:rPr>
              <w:t xml:space="preserve"> 155</w:t>
            </w:r>
          </w:p>
        </w:tc>
        <w:tc>
          <w:tcPr>
            <w:tcW w:w="1112" w:type="pct"/>
          </w:tcPr>
          <w:p w14:paraId="18467BB1"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24ED4694"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Align w:val="top"/>
          </w:tcPr>
          <w:p w14:paraId="271476D4" w14:textId="77777777" w:rsidR="00D86866" w:rsidRPr="0078678C" w:rsidRDefault="00D86866" w:rsidP="00A0182A">
            <w:pPr>
              <w:jc w:val="center"/>
            </w:pPr>
            <w:r w:rsidRPr="0078678C">
              <w:t>18.</w:t>
            </w:r>
          </w:p>
        </w:tc>
        <w:tc>
          <w:tcPr>
            <w:tcW w:w="1934" w:type="pct"/>
          </w:tcPr>
          <w:p w14:paraId="571F7D4E" w14:textId="47160081" w:rsidR="00D86866" w:rsidRPr="0078678C" w:rsidRDefault="00D86866" w:rsidP="00506FF0">
            <w:pPr>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 xml:space="preserve">Tok praznega teka pri nazivni napetosti </w:t>
            </w:r>
            <w:r w:rsidR="00A618DE">
              <w:rPr>
                <w:bCs/>
                <w:color w:val="000000"/>
                <w:spacing w:val="1"/>
              </w:rPr>
              <w:t>(</w:t>
            </w:r>
            <w:r w:rsidRPr="0078678C">
              <w:rPr>
                <w:bCs/>
                <w:color w:val="000000"/>
                <w:spacing w:val="1"/>
              </w:rPr>
              <w:t>50 Hz</w:t>
            </w:r>
            <w:r w:rsidR="00A618DE">
              <w:rPr>
                <w:bCs/>
                <w:color w:val="000000"/>
                <w:spacing w:val="1"/>
              </w:rPr>
              <w:t>)</w:t>
            </w:r>
          </w:p>
        </w:tc>
        <w:tc>
          <w:tcPr>
            <w:tcW w:w="518" w:type="pct"/>
          </w:tcPr>
          <w:p w14:paraId="6E16EE7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00C6BF2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A3"/>
            </w:r>
            <w:r w:rsidRPr="0078678C">
              <w:rPr>
                <w:bCs/>
                <w:color w:val="000000"/>
                <w:spacing w:val="1"/>
              </w:rPr>
              <w:t xml:space="preserve"> 0.1</w:t>
            </w:r>
          </w:p>
        </w:tc>
        <w:tc>
          <w:tcPr>
            <w:tcW w:w="1112" w:type="pct"/>
          </w:tcPr>
          <w:p w14:paraId="63A0A52B"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267B214F"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3DB9668B" w14:textId="77777777" w:rsidR="000930AD" w:rsidRPr="0078678C" w:rsidRDefault="000930AD" w:rsidP="00A0182A">
            <w:pPr>
              <w:jc w:val="center"/>
            </w:pPr>
            <w:r w:rsidRPr="0078678C">
              <w:t>19.</w:t>
            </w:r>
          </w:p>
        </w:tc>
        <w:tc>
          <w:tcPr>
            <w:tcW w:w="4633" w:type="pct"/>
            <w:gridSpan w:val="4"/>
            <w:shd w:val="clear" w:color="auto" w:fill="D6E1EE"/>
          </w:tcPr>
          <w:p w14:paraId="72A145F8" w14:textId="4A855637" w:rsidR="000930AD" w:rsidRPr="0078678C" w:rsidRDefault="000930AD" w:rsidP="00506FF0">
            <w:pPr>
              <w:jc w:val="left"/>
              <w:cnfStyle w:val="000000000000" w:firstRow="0" w:lastRow="0" w:firstColumn="0" w:lastColumn="0" w:oddVBand="0" w:evenVBand="0" w:oddHBand="0" w:evenHBand="0" w:firstRowFirstColumn="0" w:firstRowLastColumn="0" w:lastRowFirstColumn="0" w:lastRowLastColumn="0"/>
              <w:rPr>
                <w:bCs/>
                <w:i/>
                <w:color w:val="000000"/>
                <w:spacing w:val="1"/>
              </w:rPr>
            </w:pPr>
            <w:r w:rsidRPr="0078678C">
              <w:rPr>
                <w:bCs/>
                <w:i/>
                <w:color w:val="000000"/>
                <w:spacing w:val="1"/>
              </w:rPr>
              <w:t>Primarni</w:t>
            </w:r>
            <w:r w:rsidRPr="0078678C">
              <w:rPr>
                <w:bCs/>
                <w:iCs/>
                <w:color w:val="000000"/>
                <w:spacing w:val="1"/>
              </w:rPr>
              <w:t xml:space="preserve"> </w:t>
            </w:r>
            <w:r w:rsidR="00096377">
              <w:rPr>
                <w:i/>
                <w:spacing w:val="1"/>
              </w:rPr>
              <w:t xml:space="preserve">         </w:t>
            </w:r>
            <w:r w:rsidR="00A9257E">
              <w:rPr>
                <w:i/>
                <w:spacing w:val="1"/>
              </w:rPr>
              <w:tab/>
              <w:t xml:space="preserve">          </w:t>
            </w:r>
            <w:r w:rsidR="00A83383">
              <w:rPr>
                <w:i/>
                <w:spacing w:val="1"/>
              </w:rPr>
              <w:tab/>
            </w:r>
            <w:r w:rsidR="00A83383">
              <w:rPr>
                <w:i/>
                <w:spacing w:val="1"/>
              </w:rPr>
              <w:tab/>
            </w:r>
            <w:r w:rsidR="00A83383">
              <w:rPr>
                <w:i/>
                <w:spacing w:val="1"/>
              </w:rPr>
              <w:tab/>
            </w:r>
            <w:r w:rsidR="00A83383">
              <w:rPr>
                <w:i/>
                <w:spacing w:val="1"/>
              </w:rPr>
              <w:tab/>
            </w:r>
            <w:r w:rsidR="00A83383">
              <w:rPr>
                <w:i/>
                <w:spacing w:val="1"/>
              </w:rPr>
              <w:tab/>
              <w:t xml:space="preserve">           </w:t>
            </w:r>
            <w:r w:rsidR="00A9257E">
              <w:rPr>
                <w:i/>
                <w:spacing w:val="1"/>
              </w:rPr>
              <w:t xml:space="preserve"> </w:t>
            </w:r>
            <w:r w:rsidR="00096377">
              <w:rPr>
                <w:iCs/>
                <w:spacing w:val="1"/>
              </w:rPr>
              <w:t>4</w:t>
            </w:r>
            <w:r w:rsidR="00096377" w:rsidRPr="009E4065">
              <w:rPr>
                <w:iCs/>
                <w:spacing w:val="1"/>
              </w:rPr>
              <w:t xml:space="preserve"> kos</w:t>
            </w:r>
          </w:p>
          <w:p w14:paraId="1CB8D602" w14:textId="11EAAAA5" w:rsidR="000930AD" w:rsidRPr="0078678C" w:rsidRDefault="000930AD"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kos</w:t>
            </w:r>
          </w:p>
          <w:p w14:paraId="77A59612" w14:textId="53B9DF50"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4</w:t>
            </w:r>
          </w:p>
        </w:tc>
      </w:tr>
      <w:tr w:rsidR="00123663" w:rsidRPr="00287E7A" w14:paraId="690B37DF" w14:textId="77777777" w:rsidTr="00A83383">
        <w:trPr>
          <w:trHeight w:hRule="exact" w:val="675"/>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7B3CEA3" w14:textId="77777777" w:rsidR="00123663" w:rsidRPr="0078678C" w:rsidRDefault="00123663" w:rsidP="00A0182A">
            <w:pPr>
              <w:jc w:val="center"/>
            </w:pPr>
          </w:p>
        </w:tc>
        <w:tc>
          <w:tcPr>
            <w:tcW w:w="1934" w:type="pct"/>
          </w:tcPr>
          <w:p w14:paraId="480B48AA" w14:textId="348CC5ED" w:rsidR="00123663"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 xml:space="preserve"> </w:t>
            </w:r>
            <w:r>
              <w:rPr>
                <w:bCs/>
                <w:color w:val="000000"/>
                <w:spacing w:val="1"/>
              </w:rPr>
              <w:tab/>
              <w:t>- vrsta</w:t>
            </w:r>
          </w:p>
        </w:tc>
        <w:tc>
          <w:tcPr>
            <w:tcW w:w="1587" w:type="pct"/>
            <w:gridSpan w:val="2"/>
          </w:tcPr>
          <w:p w14:paraId="74F3852A" w14:textId="77777777" w:rsidR="00A83383" w:rsidRPr="00921648" w:rsidRDefault="00A83383" w:rsidP="00A83383">
            <w:pPr>
              <w:spacing w:after="0" w:line="240" w:lineRule="auto"/>
              <w:jc w:val="center"/>
              <w:cnfStyle w:val="000000000000" w:firstRow="0" w:lastRow="0" w:firstColumn="0" w:lastColumn="0" w:oddVBand="0" w:evenVBand="0" w:oddHBand="0" w:evenHBand="0" w:firstRowFirstColumn="0" w:firstRowLastColumn="0" w:lastRowFirstColumn="0" w:lastRowLastColumn="0"/>
              <w:rPr>
                <w:spacing w:val="1"/>
                <w:sz w:val="18"/>
                <w:szCs w:val="18"/>
              </w:rPr>
            </w:pPr>
            <w:r w:rsidRPr="00921648">
              <w:rPr>
                <w:spacing w:val="1"/>
                <w:sz w:val="18"/>
                <w:szCs w:val="18"/>
              </w:rPr>
              <w:t>kompozitni s silikonskim plaščem</w:t>
            </w:r>
          </w:p>
          <w:p w14:paraId="3D4882E9" w14:textId="77777777" w:rsidR="00A83383" w:rsidRPr="00921648" w:rsidRDefault="00A83383" w:rsidP="00A83383">
            <w:pPr>
              <w:spacing w:after="0" w:line="240" w:lineRule="auto"/>
              <w:jc w:val="center"/>
              <w:cnfStyle w:val="000000000000" w:firstRow="0" w:lastRow="0" w:firstColumn="0" w:lastColumn="0" w:oddVBand="0" w:evenVBand="0" w:oddHBand="0" w:evenHBand="0" w:firstRowFirstColumn="0" w:firstRowLastColumn="0" w:lastRowFirstColumn="0" w:lastRowLastColumn="0"/>
              <w:rPr>
                <w:spacing w:val="1"/>
                <w:sz w:val="18"/>
                <w:szCs w:val="18"/>
              </w:rPr>
            </w:pPr>
            <w:r w:rsidRPr="00921648">
              <w:rPr>
                <w:spacing w:val="1"/>
                <w:sz w:val="18"/>
                <w:szCs w:val="18"/>
              </w:rPr>
              <w:t>/</w:t>
            </w:r>
          </w:p>
          <w:p w14:paraId="45FAE787" w14:textId="21D2F8CB" w:rsidR="00123663" w:rsidRPr="0078678C" w:rsidRDefault="00A83383" w:rsidP="00A83383">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921648">
              <w:rPr>
                <w:spacing w:val="1"/>
                <w:sz w:val="18"/>
                <w:szCs w:val="18"/>
              </w:rPr>
              <w:t xml:space="preserve">keramični      </w:t>
            </w:r>
          </w:p>
        </w:tc>
        <w:tc>
          <w:tcPr>
            <w:tcW w:w="1112" w:type="pct"/>
          </w:tcPr>
          <w:p w14:paraId="45910F78"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7DDECDE3"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5CB99569" w14:textId="77777777" w:rsidR="00123663" w:rsidRPr="0078678C" w:rsidRDefault="00123663" w:rsidP="00A0182A">
            <w:pPr>
              <w:jc w:val="center"/>
            </w:pPr>
          </w:p>
        </w:tc>
        <w:tc>
          <w:tcPr>
            <w:tcW w:w="1934" w:type="pct"/>
          </w:tcPr>
          <w:p w14:paraId="56A5C272" w14:textId="2CD765C6"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32DD233E" w14:textId="77777777"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p w14:paraId="10228E02" w14:textId="5F2894B1"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18AE9D8C"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713D9580"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78D68FC" w14:textId="77777777" w:rsidR="00123663" w:rsidRPr="0078678C" w:rsidRDefault="00123663" w:rsidP="00A0182A">
            <w:pPr>
              <w:jc w:val="center"/>
            </w:pPr>
          </w:p>
        </w:tc>
        <w:tc>
          <w:tcPr>
            <w:tcW w:w="1934" w:type="pct"/>
          </w:tcPr>
          <w:p w14:paraId="37017E90" w14:textId="770C459C"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tip</w:t>
            </w:r>
          </w:p>
        </w:tc>
        <w:tc>
          <w:tcPr>
            <w:tcW w:w="1587" w:type="pct"/>
            <w:gridSpan w:val="2"/>
          </w:tcPr>
          <w:p w14:paraId="4EBB6ECE" w14:textId="77777777"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p w14:paraId="5E0F39DE" w14:textId="09CB1398"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092BD2AB"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37E15A3F"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29D5638" w14:textId="77777777" w:rsidR="00D86866" w:rsidRPr="0078678C" w:rsidRDefault="00D86866" w:rsidP="00A0182A">
            <w:pPr>
              <w:jc w:val="center"/>
            </w:pPr>
          </w:p>
        </w:tc>
        <w:tc>
          <w:tcPr>
            <w:tcW w:w="1934" w:type="pct"/>
          </w:tcPr>
          <w:p w14:paraId="490192F6" w14:textId="2AC23231"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izolacijski nivo</w:t>
            </w:r>
          </w:p>
        </w:tc>
        <w:tc>
          <w:tcPr>
            <w:tcW w:w="518" w:type="pct"/>
          </w:tcPr>
          <w:p w14:paraId="5C6FC16E"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465C7F8A"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123</w:t>
            </w:r>
          </w:p>
        </w:tc>
        <w:tc>
          <w:tcPr>
            <w:tcW w:w="1112" w:type="pct"/>
          </w:tcPr>
          <w:p w14:paraId="65959E28"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190188FC"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5B4FE413" w14:textId="77777777" w:rsidR="00D86866" w:rsidRPr="0078678C" w:rsidRDefault="00D86866" w:rsidP="00A0182A">
            <w:pPr>
              <w:jc w:val="center"/>
            </w:pPr>
          </w:p>
        </w:tc>
        <w:tc>
          <w:tcPr>
            <w:tcW w:w="1934" w:type="pct"/>
          </w:tcPr>
          <w:p w14:paraId="22ED87CB" w14:textId="019E2370"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material</w:t>
            </w:r>
          </w:p>
        </w:tc>
        <w:tc>
          <w:tcPr>
            <w:tcW w:w="518" w:type="pct"/>
          </w:tcPr>
          <w:p w14:paraId="0D7F36E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64696885"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3ADBB027"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21E6D6E0"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AF0E397" w14:textId="77777777" w:rsidR="00D86866" w:rsidRPr="0078678C" w:rsidRDefault="00D86866" w:rsidP="00A0182A">
            <w:pPr>
              <w:jc w:val="center"/>
            </w:pPr>
          </w:p>
        </w:tc>
        <w:tc>
          <w:tcPr>
            <w:tcW w:w="1934" w:type="pct"/>
          </w:tcPr>
          <w:p w14:paraId="365812F7" w14:textId="3BE60016"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nazivni tok</w:t>
            </w:r>
          </w:p>
        </w:tc>
        <w:tc>
          <w:tcPr>
            <w:tcW w:w="518" w:type="pct"/>
          </w:tcPr>
          <w:p w14:paraId="6BDC51F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A</w:t>
            </w:r>
          </w:p>
        </w:tc>
        <w:tc>
          <w:tcPr>
            <w:tcW w:w="1069" w:type="pct"/>
          </w:tcPr>
          <w:p w14:paraId="7E4242F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800</w:t>
            </w:r>
          </w:p>
        </w:tc>
        <w:tc>
          <w:tcPr>
            <w:tcW w:w="1112" w:type="pct"/>
          </w:tcPr>
          <w:p w14:paraId="4F0F8825"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12EFA80D"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FCE0447" w14:textId="77777777" w:rsidR="00D86866" w:rsidRPr="0078678C" w:rsidRDefault="00D86866" w:rsidP="00A0182A">
            <w:pPr>
              <w:jc w:val="center"/>
            </w:pPr>
          </w:p>
        </w:tc>
        <w:tc>
          <w:tcPr>
            <w:tcW w:w="1934" w:type="pct"/>
          </w:tcPr>
          <w:p w14:paraId="0D86D46A" w14:textId="03D2752D"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kratkotrajni zdržni tok (1s)</w:t>
            </w:r>
          </w:p>
        </w:tc>
        <w:tc>
          <w:tcPr>
            <w:tcW w:w="518" w:type="pct"/>
          </w:tcPr>
          <w:p w14:paraId="088F97F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roofErr w:type="spellStart"/>
            <w:r w:rsidRPr="0078678C">
              <w:rPr>
                <w:bCs/>
                <w:color w:val="000000"/>
                <w:spacing w:val="1"/>
              </w:rPr>
              <w:t>kA</w:t>
            </w:r>
            <w:proofErr w:type="spellEnd"/>
          </w:p>
        </w:tc>
        <w:tc>
          <w:tcPr>
            <w:tcW w:w="1069" w:type="pct"/>
          </w:tcPr>
          <w:p w14:paraId="07C58DB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30</w:t>
            </w:r>
          </w:p>
        </w:tc>
        <w:tc>
          <w:tcPr>
            <w:tcW w:w="1112" w:type="pct"/>
          </w:tcPr>
          <w:p w14:paraId="40DA54B0"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0E4F93E4"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F0EB279" w14:textId="77777777" w:rsidR="00D86866" w:rsidRPr="0078678C" w:rsidRDefault="00D86866" w:rsidP="00A0182A">
            <w:pPr>
              <w:jc w:val="center"/>
            </w:pPr>
          </w:p>
        </w:tc>
        <w:tc>
          <w:tcPr>
            <w:tcW w:w="1934" w:type="pct"/>
          </w:tcPr>
          <w:p w14:paraId="41E184D4" w14:textId="39C63455"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zdržna napetost tujega vira, 50 Hz</w:t>
            </w:r>
          </w:p>
        </w:tc>
        <w:tc>
          <w:tcPr>
            <w:tcW w:w="518" w:type="pct"/>
          </w:tcPr>
          <w:p w14:paraId="03B18DB0"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4D95562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230</w:t>
            </w:r>
          </w:p>
        </w:tc>
        <w:tc>
          <w:tcPr>
            <w:tcW w:w="1112" w:type="pct"/>
          </w:tcPr>
          <w:p w14:paraId="7516FF5D"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3FD637B6"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1DE9441B" w14:textId="77777777" w:rsidR="00D86866" w:rsidRPr="0078678C" w:rsidRDefault="00D86866" w:rsidP="00A0182A">
            <w:pPr>
              <w:jc w:val="center"/>
            </w:pPr>
          </w:p>
        </w:tc>
        <w:tc>
          <w:tcPr>
            <w:tcW w:w="1934" w:type="pct"/>
          </w:tcPr>
          <w:p w14:paraId="18E69514" w14:textId="78D26052"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zdržna atmosferska udarna napetost</w:t>
            </w:r>
          </w:p>
        </w:tc>
        <w:tc>
          <w:tcPr>
            <w:tcW w:w="518" w:type="pct"/>
          </w:tcPr>
          <w:p w14:paraId="60F1EED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3C6582E1"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550</w:t>
            </w:r>
          </w:p>
        </w:tc>
        <w:tc>
          <w:tcPr>
            <w:tcW w:w="1112" w:type="pct"/>
          </w:tcPr>
          <w:p w14:paraId="1D5ACF7A"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0464AC8D"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18242A65" w14:textId="77777777" w:rsidR="00D86866" w:rsidRPr="0078678C" w:rsidRDefault="00D86866" w:rsidP="00A0182A">
            <w:pPr>
              <w:jc w:val="center"/>
            </w:pPr>
          </w:p>
        </w:tc>
        <w:tc>
          <w:tcPr>
            <w:tcW w:w="1934" w:type="pct"/>
          </w:tcPr>
          <w:p w14:paraId="3E7B2009" w14:textId="746C4650"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proofErr w:type="spellStart"/>
            <w:r w:rsidR="00D86866" w:rsidRPr="0078678C">
              <w:rPr>
                <w:bCs/>
                <w:color w:val="000000"/>
                <w:spacing w:val="1"/>
              </w:rPr>
              <w:t>plazilna</w:t>
            </w:r>
            <w:proofErr w:type="spellEnd"/>
            <w:r w:rsidR="00D86866" w:rsidRPr="0078678C">
              <w:rPr>
                <w:bCs/>
                <w:color w:val="000000"/>
                <w:spacing w:val="1"/>
              </w:rPr>
              <w:t xml:space="preserve"> razdalja</w:t>
            </w:r>
          </w:p>
        </w:tc>
        <w:tc>
          <w:tcPr>
            <w:tcW w:w="518" w:type="pct"/>
          </w:tcPr>
          <w:p w14:paraId="1488CDB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mm</w:t>
            </w:r>
          </w:p>
        </w:tc>
        <w:tc>
          <w:tcPr>
            <w:tcW w:w="1069" w:type="pct"/>
          </w:tcPr>
          <w:p w14:paraId="5F48B42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B3"/>
            </w:r>
            <w:r w:rsidRPr="0078678C">
              <w:rPr>
                <w:bCs/>
                <w:color w:val="000000"/>
                <w:spacing w:val="1"/>
              </w:rPr>
              <w:t xml:space="preserve"> 3400</w:t>
            </w:r>
          </w:p>
        </w:tc>
        <w:tc>
          <w:tcPr>
            <w:tcW w:w="1112" w:type="pct"/>
          </w:tcPr>
          <w:p w14:paraId="033431BC"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621ECC91"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253C59FE" w14:textId="77777777" w:rsidR="000930AD" w:rsidRPr="0078678C" w:rsidRDefault="000930AD" w:rsidP="00A0182A">
            <w:pPr>
              <w:jc w:val="center"/>
            </w:pPr>
            <w:r w:rsidRPr="0078678C">
              <w:t>20.</w:t>
            </w:r>
          </w:p>
        </w:tc>
        <w:tc>
          <w:tcPr>
            <w:tcW w:w="4633" w:type="pct"/>
            <w:gridSpan w:val="4"/>
            <w:shd w:val="clear" w:color="auto" w:fill="D6E1EE"/>
          </w:tcPr>
          <w:p w14:paraId="277DD012" w14:textId="6CE67FCF" w:rsidR="000930AD" w:rsidRPr="0078678C" w:rsidRDefault="000930AD" w:rsidP="00506FF0">
            <w:pPr>
              <w:jc w:val="left"/>
              <w:cnfStyle w:val="000000000000" w:firstRow="0" w:lastRow="0" w:firstColumn="0" w:lastColumn="0" w:oddVBand="0" w:evenVBand="0" w:oddHBand="0" w:evenHBand="0" w:firstRowFirstColumn="0" w:firstRowLastColumn="0" w:lastRowFirstColumn="0" w:lastRowLastColumn="0"/>
              <w:rPr>
                <w:bCs/>
                <w:i/>
                <w:color w:val="000000"/>
                <w:spacing w:val="1"/>
              </w:rPr>
            </w:pPr>
            <w:r w:rsidRPr="0078678C">
              <w:rPr>
                <w:bCs/>
                <w:i/>
                <w:color w:val="000000"/>
                <w:spacing w:val="1"/>
              </w:rPr>
              <w:t xml:space="preserve">Sekundarni </w:t>
            </w:r>
            <w:r w:rsidR="00A417D8" w:rsidRPr="00080394">
              <w:rPr>
                <w:i/>
                <w:spacing w:val="1"/>
              </w:rPr>
              <w:t>skoznji</w:t>
            </w:r>
            <w:r w:rsidRPr="00080394">
              <w:rPr>
                <w:bCs/>
                <w:i/>
                <w:spacing w:val="1"/>
              </w:rPr>
              <w:t xml:space="preserve">ki </w:t>
            </w:r>
            <w:r w:rsidR="00536A52" w:rsidRPr="00080394">
              <w:rPr>
                <w:bCs/>
                <w:i/>
                <w:spacing w:val="1"/>
              </w:rPr>
              <w:t>z vtičnico z notranjim konusom</w:t>
            </w:r>
            <w:r w:rsidR="00096377" w:rsidRPr="00080394">
              <w:rPr>
                <w:bCs/>
                <w:i/>
                <w:spacing w:val="1"/>
              </w:rPr>
              <w:t>:</w:t>
            </w:r>
            <w:r w:rsidR="00096377" w:rsidRPr="00080394">
              <w:rPr>
                <w:i/>
                <w:spacing w:val="1"/>
              </w:rPr>
              <w:t xml:space="preserve">         </w:t>
            </w:r>
            <w:r w:rsidR="00096377">
              <w:rPr>
                <w:i/>
                <w:spacing w:val="1"/>
              </w:rPr>
              <w:tab/>
              <w:t xml:space="preserve">            </w:t>
            </w:r>
            <w:r w:rsidR="00536A52">
              <w:rPr>
                <w:i/>
                <w:spacing w:val="1"/>
              </w:rPr>
              <w:t xml:space="preserve">  </w:t>
            </w:r>
            <w:r w:rsidR="00AF65E9">
              <w:rPr>
                <w:iCs/>
                <w:spacing w:val="1"/>
              </w:rPr>
              <w:t>4</w:t>
            </w:r>
            <w:r w:rsidR="00096377" w:rsidRPr="009E4065">
              <w:rPr>
                <w:iCs/>
                <w:spacing w:val="1"/>
              </w:rPr>
              <w:t xml:space="preserve"> kos</w:t>
            </w:r>
          </w:p>
          <w:p w14:paraId="255ADFBE" w14:textId="0CC61E1C" w:rsidR="000930AD" w:rsidRPr="0078678C" w:rsidRDefault="000930AD"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kos</w:t>
            </w:r>
          </w:p>
          <w:p w14:paraId="6AB5F903" w14:textId="051C2F9A"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4</w:t>
            </w:r>
          </w:p>
        </w:tc>
      </w:tr>
      <w:tr w:rsidR="00123663" w:rsidRPr="00287E7A" w14:paraId="6C8DEE6B"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529AC6C5" w14:textId="77777777" w:rsidR="00123663" w:rsidRPr="0078678C" w:rsidRDefault="00123663" w:rsidP="00A0182A">
            <w:pPr>
              <w:jc w:val="center"/>
            </w:pPr>
          </w:p>
        </w:tc>
        <w:tc>
          <w:tcPr>
            <w:tcW w:w="1934" w:type="pct"/>
          </w:tcPr>
          <w:p w14:paraId="16C84338" w14:textId="1A4B8E5A"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4D6EDA66" w14:textId="3A3EA1BE"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proofErr w:type="spellStart"/>
            <w:r w:rsidR="00123663" w:rsidRPr="0078678C">
              <w:rPr>
                <w:bCs/>
                <w:color w:val="000000"/>
                <w:spacing w:val="1"/>
              </w:rPr>
              <w:t>Pfisterer</w:t>
            </w:r>
            <w:proofErr w:type="spellEnd"/>
            <w:r w:rsidR="00123663" w:rsidRPr="0078678C">
              <w:rPr>
                <w:bCs/>
                <w:color w:val="000000"/>
                <w:spacing w:val="1"/>
              </w:rPr>
              <w:t xml:space="preserve"> </w:t>
            </w:r>
          </w:p>
        </w:tc>
        <w:tc>
          <w:tcPr>
            <w:tcW w:w="1112" w:type="pct"/>
          </w:tcPr>
          <w:p w14:paraId="30BD630E"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22FF36A8"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1C007303" w14:textId="77777777" w:rsidR="00123663" w:rsidRPr="0078678C" w:rsidRDefault="00123663" w:rsidP="00A0182A">
            <w:pPr>
              <w:jc w:val="center"/>
            </w:pPr>
          </w:p>
        </w:tc>
        <w:tc>
          <w:tcPr>
            <w:tcW w:w="1934" w:type="pct"/>
          </w:tcPr>
          <w:p w14:paraId="5849028B" w14:textId="5FA0E424"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tip</w:t>
            </w:r>
          </w:p>
        </w:tc>
        <w:tc>
          <w:tcPr>
            <w:tcW w:w="1587" w:type="pct"/>
            <w:gridSpan w:val="2"/>
          </w:tcPr>
          <w:p w14:paraId="2FADF21C" w14:textId="0FCFC8F9"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proofErr w:type="spellStart"/>
            <w:r w:rsidR="00123663" w:rsidRPr="0078678C">
              <w:rPr>
                <w:bCs/>
                <w:color w:val="000000"/>
                <w:spacing w:val="1"/>
              </w:rPr>
              <w:t>Connex</w:t>
            </w:r>
            <w:proofErr w:type="spellEnd"/>
          </w:p>
          <w:p w14:paraId="3F2DE035" w14:textId="42350BE9"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roofErr w:type="spellStart"/>
            <w:r w:rsidRPr="0078678C">
              <w:rPr>
                <w:bCs/>
                <w:color w:val="000000"/>
                <w:spacing w:val="1"/>
              </w:rPr>
              <w:t>size</w:t>
            </w:r>
            <w:proofErr w:type="spellEnd"/>
            <w:r w:rsidRPr="0078678C">
              <w:rPr>
                <w:bCs/>
                <w:color w:val="000000"/>
                <w:spacing w:val="1"/>
              </w:rPr>
              <w:t xml:space="preserve"> 2</w:t>
            </w:r>
            <w:r>
              <w:rPr>
                <w:bCs/>
                <w:color w:val="000000"/>
                <w:spacing w:val="1"/>
              </w:rPr>
              <w:t xml:space="preserve"> × </w:t>
            </w:r>
            <w:r w:rsidRPr="0078678C">
              <w:rPr>
                <w:bCs/>
                <w:color w:val="000000"/>
                <w:spacing w:val="1"/>
              </w:rPr>
              <w:t>4 za fazo</w:t>
            </w:r>
          </w:p>
          <w:p w14:paraId="5DFF2865" w14:textId="77777777"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roofErr w:type="spellStart"/>
            <w:r w:rsidRPr="0078678C">
              <w:rPr>
                <w:bCs/>
                <w:color w:val="000000"/>
                <w:spacing w:val="1"/>
              </w:rPr>
              <w:t>size</w:t>
            </w:r>
            <w:proofErr w:type="spellEnd"/>
            <w:r w:rsidRPr="0078678C">
              <w:rPr>
                <w:bCs/>
                <w:color w:val="000000"/>
                <w:spacing w:val="1"/>
              </w:rPr>
              <w:t xml:space="preserve"> 2 x 2 za nulo</w:t>
            </w:r>
          </w:p>
        </w:tc>
        <w:tc>
          <w:tcPr>
            <w:tcW w:w="1112" w:type="pct"/>
          </w:tcPr>
          <w:p w14:paraId="20BD8E0C"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4E2BADAB"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3E08BC5" w14:textId="77777777" w:rsidR="00D86866" w:rsidRPr="0078678C" w:rsidRDefault="00D86866" w:rsidP="00A0182A">
            <w:pPr>
              <w:jc w:val="center"/>
            </w:pPr>
          </w:p>
        </w:tc>
        <w:tc>
          <w:tcPr>
            <w:tcW w:w="1934" w:type="pct"/>
          </w:tcPr>
          <w:p w14:paraId="485EDC02" w14:textId="3A5D23ED"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izolacijski nivo</w:t>
            </w:r>
          </w:p>
        </w:tc>
        <w:tc>
          <w:tcPr>
            <w:tcW w:w="518" w:type="pct"/>
          </w:tcPr>
          <w:p w14:paraId="7A2B119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614EB80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24</w:t>
            </w:r>
          </w:p>
        </w:tc>
        <w:tc>
          <w:tcPr>
            <w:tcW w:w="1112" w:type="pct"/>
          </w:tcPr>
          <w:p w14:paraId="23F6CD38"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69A6689F"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CB2482B" w14:textId="77777777" w:rsidR="00D86866" w:rsidRPr="0078678C" w:rsidRDefault="00D86866" w:rsidP="00A0182A">
            <w:pPr>
              <w:jc w:val="center"/>
            </w:pPr>
          </w:p>
        </w:tc>
        <w:tc>
          <w:tcPr>
            <w:tcW w:w="1934" w:type="pct"/>
          </w:tcPr>
          <w:p w14:paraId="5E878BA9" w14:textId="223815B0"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nazivni tok</w:t>
            </w:r>
          </w:p>
        </w:tc>
        <w:tc>
          <w:tcPr>
            <w:tcW w:w="518" w:type="pct"/>
          </w:tcPr>
          <w:p w14:paraId="1105BDEB"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A</w:t>
            </w:r>
          </w:p>
        </w:tc>
        <w:tc>
          <w:tcPr>
            <w:tcW w:w="1069" w:type="pct"/>
          </w:tcPr>
          <w:p w14:paraId="2453ACF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1600</w:t>
            </w:r>
          </w:p>
        </w:tc>
        <w:tc>
          <w:tcPr>
            <w:tcW w:w="1112" w:type="pct"/>
          </w:tcPr>
          <w:p w14:paraId="391EB22E"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5A5B8E3E"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0089AC4" w14:textId="77777777" w:rsidR="00D86866" w:rsidRPr="0078678C" w:rsidRDefault="00D86866" w:rsidP="00A0182A">
            <w:pPr>
              <w:jc w:val="center"/>
            </w:pPr>
          </w:p>
        </w:tc>
        <w:tc>
          <w:tcPr>
            <w:tcW w:w="1934" w:type="pct"/>
          </w:tcPr>
          <w:p w14:paraId="55262678" w14:textId="5CA4CB91"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zdržna napetost tujega vira, 50 Hz</w:t>
            </w:r>
          </w:p>
        </w:tc>
        <w:tc>
          <w:tcPr>
            <w:tcW w:w="518" w:type="pct"/>
          </w:tcPr>
          <w:p w14:paraId="339EBE8F"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6C013C2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50</w:t>
            </w:r>
          </w:p>
        </w:tc>
        <w:tc>
          <w:tcPr>
            <w:tcW w:w="1112" w:type="pct"/>
          </w:tcPr>
          <w:p w14:paraId="066E8E73"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1386EE22"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56CD0C5" w14:textId="77777777" w:rsidR="00D86866" w:rsidRPr="0078678C" w:rsidRDefault="00D86866" w:rsidP="00A0182A">
            <w:pPr>
              <w:jc w:val="center"/>
            </w:pPr>
          </w:p>
        </w:tc>
        <w:tc>
          <w:tcPr>
            <w:tcW w:w="1934" w:type="pct"/>
          </w:tcPr>
          <w:p w14:paraId="3A91CCCA" w14:textId="39225038"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zdržna atmosferska udarna napetost</w:t>
            </w:r>
          </w:p>
        </w:tc>
        <w:tc>
          <w:tcPr>
            <w:tcW w:w="518" w:type="pct"/>
          </w:tcPr>
          <w:p w14:paraId="066A3635"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33AE340B"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125</w:t>
            </w:r>
          </w:p>
        </w:tc>
        <w:tc>
          <w:tcPr>
            <w:tcW w:w="1112" w:type="pct"/>
          </w:tcPr>
          <w:p w14:paraId="3D0F6AF4"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27D393A8"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3A6A3983" w14:textId="77777777" w:rsidR="000930AD" w:rsidRPr="0078678C" w:rsidRDefault="000930AD" w:rsidP="00A0182A">
            <w:pPr>
              <w:jc w:val="center"/>
            </w:pPr>
            <w:r w:rsidRPr="0078678C">
              <w:t>21.</w:t>
            </w:r>
          </w:p>
        </w:tc>
        <w:tc>
          <w:tcPr>
            <w:tcW w:w="4633" w:type="pct"/>
            <w:gridSpan w:val="4"/>
            <w:shd w:val="clear" w:color="auto" w:fill="D6E1EE"/>
          </w:tcPr>
          <w:p w14:paraId="7AD22FDB" w14:textId="70CB66C8" w:rsidR="000930AD" w:rsidRPr="0078678C" w:rsidRDefault="000930AD" w:rsidP="00506FF0">
            <w:pPr>
              <w:jc w:val="left"/>
              <w:cnfStyle w:val="000000000000" w:firstRow="0" w:lastRow="0" w:firstColumn="0" w:lastColumn="0" w:oddVBand="0" w:evenVBand="0" w:oddHBand="0" w:evenHBand="0" w:firstRowFirstColumn="0" w:firstRowLastColumn="0" w:lastRowFirstColumn="0" w:lastRowLastColumn="0"/>
              <w:rPr>
                <w:bCs/>
                <w:i/>
                <w:color w:val="000000"/>
                <w:spacing w:val="1"/>
              </w:rPr>
            </w:pPr>
            <w:r w:rsidRPr="0078678C">
              <w:rPr>
                <w:bCs/>
                <w:i/>
                <w:color w:val="000000"/>
                <w:spacing w:val="1"/>
              </w:rPr>
              <w:t xml:space="preserve">Terciarni </w:t>
            </w:r>
            <w:r w:rsidR="00A417D8">
              <w:rPr>
                <w:i/>
                <w:color w:val="000000"/>
                <w:spacing w:val="1"/>
              </w:rPr>
              <w:t>skoznji</w:t>
            </w:r>
            <w:r w:rsidRPr="0078678C">
              <w:rPr>
                <w:bCs/>
                <w:i/>
                <w:color w:val="000000"/>
                <w:spacing w:val="1"/>
              </w:rPr>
              <w:t>ki:</w:t>
            </w:r>
            <w:r w:rsidR="00FA5E52">
              <w:rPr>
                <w:bCs/>
                <w:i/>
                <w:color w:val="000000"/>
                <w:spacing w:val="1"/>
              </w:rPr>
              <w:t xml:space="preserve"> </w:t>
            </w:r>
            <w:r w:rsidR="00DF686D">
              <w:rPr>
                <w:bCs/>
                <w:i/>
                <w:color w:val="000000"/>
                <w:spacing w:val="1"/>
              </w:rPr>
              <w:tab/>
            </w:r>
            <w:r w:rsidR="00DF686D">
              <w:rPr>
                <w:bCs/>
                <w:i/>
                <w:color w:val="000000"/>
                <w:spacing w:val="1"/>
              </w:rPr>
              <w:tab/>
            </w:r>
            <w:r w:rsidR="00DF686D">
              <w:rPr>
                <w:bCs/>
                <w:i/>
                <w:color w:val="000000"/>
                <w:spacing w:val="1"/>
              </w:rPr>
              <w:tab/>
            </w:r>
            <w:r w:rsidR="00DF686D">
              <w:rPr>
                <w:bCs/>
                <w:i/>
                <w:color w:val="000000"/>
                <w:spacing w:val="1"/>
              </w:rPr>
              <w:tab/>
            </w:r>
            <w:r w:rsidR="00DF686D">
              <w:rPr>
                <w:i/>
                <w:spacing w:val="1"/>
              </w:rPr>
              <w:tab/>
              <w:t xml:space="preserve">            </w:t>
            </w:r>
            <w:r w:rsidR="00DF686D">
              <w:rPr>
                <w:iCs/>
                <w:spacing w:val="1"/>
              </w:rPr>
              <w:t>2</w:t>
            </w:r>
            <w:r w:rsidR="00DF686D" w:rsidRPr="009E4065">
              <w:rPr>
                <w:iCs/>
                <w:spacing w:val="1"/>
              </w:rPr>
              <w:t xml:space="preserve"> kos</w:t>
            </w:r>
          </w:p>
          <w:p w14:paraId="3BE5FB1F" w14:textId="5524AB73" w:rsidR="000930AD" w:rsidRPr="0078678C" w:rsidRDefault="000930AD"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kos</w:t>
            </w:r>
          </w:p>
          <w:p w14:paraId="3652F6D1" w14:textId="4F6A4BAD"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2</w:t>
            </w:r>
          </w:p>
        </w:tc>
      </w:tr>
      <w:tr w:rsidR="00123663" w:rsidRPr="00287E7A" w14:paraId="2C3E20FB"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AD464CD" w14:textId="77777777" w:rsidR="00123663" w:rsidRPr="0078678C" w:rsidRDefault="00123663" w:rsidP="00A0182A">
            <w:pPr>
              <w:jc w:val="center"/>
            </w:pPr>
          </w:p>
        </w:tc>
        <w:tc>
          <w:tcPr>
            <w:tcW w:w="1934" w:type="pct"/>
          </w:tcPr>
          <w:p w14:paraId="412C0555" w14:textId="10285E84" w:rsidR="00123663" w:rsidRPr="0078678C" w:rsidRDefault="00123663"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25E7904B" w14:textId="7F5B2042"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proofErr w:type="spellStart"/>
            <w:r w:rsidR="00123663" w:rsidRPr="0078678C">
              <w:rPr>
                <w:bCs/>
                <w:color w:val="000000"/>
                <w:spacing w:val="1"/>
              </w:rPr>
              <w:t>Comem</w:t>
            </w:r>
            <w:proofErr w:type="spellEnd"/>
          </w:p>
        </w:tc>
        <w:tc>
          <w:tcPr>
            <w:tcW w:w="1112" w:type="pct"/>
          </w:tcPr>
          <w:p w14:paraId="3F975900"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29EED88F"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683F7B3" w14:textId="77777777" w:rsidR="00123663" w:rsidRPr="0078678C" w:rsidRDefault="00123663" w:rsidP="00A0182A">
            <w:pPr>
              <w:jc w:val="center"/>
            </w:pPr>
          </w:p>
        </w:tc>
        <w:tc>
          <w:tcPr>
            <w:tcW w:w="1934" w:type="pct"/>
          </w:tcPr>
          <w:p w14:paraId="6FC288E8" w14:textId="68381FA3" w:rsidR="00123663" w:rsidRPr="0078678C" w:rsidRDefault="00123663"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tip</w:t>
            </w:r>
          </w:p>
        </w:tc>
        <w:tc>
          <w:tcPr>
            <w:tcW w:w="1587" w:type="pct"/>
            <w:gridSpan w:val="2"/>
          </w:tcPr>
          <w:p w14:paraId="68156A09" w14:textId="65F1872D"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r w:rsidR="00123663" w:rsidRPr="0078678C">
              <w:rPr>
                <w:bCs/>
                <w:color w:val="000000"/>
                <w:spacing w:val="1"/>
              </w:rPr>
              <w:t>DT 10Nf 630</w:t>
            </w:r>
          </w:p>
        </w:tc>
        <w:tc>
          <w:tcPr>
            <w:tcW w:w="1112" w:type="pct"/>
          </w:tcPr>
          <w:p w14:paraId="1891BC3B"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1625AC2F"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4AF6B779" w14:textId="77777777" w:rsidR="00D86866" w:rsidRPr="0078678C" w:rsidRDefault="00D86866" w:rsidP="00A0182A">
            <w:pPr>
              <w:jc w:val="center"/>
            </w:pPr>
          </w:p>
        </w:tc>
        <w:tc>
          <w:tcPr>
            <w:tcW w:w="1934" w:type="pct"/>
          </w:tcPr>
          <w:p w14:paraId="75E96868" w14:textId="6907D3DA" w:rsidR="00D86866" w:rsidRPr="0078678C" w:rsidRDefault="003657B1"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izolacijski nivo</w:t>
            </w:r>
          </w:p>
        </w:tc>
        <w:tc>
          <w:tcPr>
            <w:tcW w:w="518" w:type="pct"/>
          </w:tcPr>
          <w:p w14:paraId="16575A9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303C0431"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12</w:t>
            </w:r>
          </w:p>
        </w:tc>
        <w:tc>
          <w:tcPr>
            <w:tcW w:w="1112" w:type="pct"/>
          </w:tcPr>
          <w:p w14:paraId="09798666"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7C7FB2EC"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E4B323C" w14:textId="77777777" w:rsidR="00D86866" w:rsidRPr="0078678C" w:rsidRDefault="00D86866" w:rsidP="00A0182A">
            <w:pPr>
              <w:jc w:val="center"/>
            </w:pPr>
          </w:p>
        </w:tc>
        <w:tc>
          <w:tcPr>
            <w:tcW w:w="1934" w:type="pct"/>
          </w:tcPr>
          <w:p w14:paraId="65D2F33F" w14:textId="6C5747C1" w:rsidR="00D86866" w:rsidRPr="0078678C" w:rsidRDefault="003657B1"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nazivni tok</w:t>
            </w:r>
          </w:p>
        </w:tc>
        <w:tc>
          <w:tcPr>
            <w:tcW w:w="518" w:type="pct"/>
          </w:tcPr>
          <w:p w14:paraId="68CAB4B7"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A</w:t>
            </w:r>
          </w:p>
        </w:tc>
        <w:tc>
          <w:tcPr>
            <w:tcW w:w="1069" w:type="pct"/>
          </w:tcPr>
          <w:p w14:paraId="4383C1D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30B074DB"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6BD350E7"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49FFFEDF" w14:textId="77777777" w:rsidR="00D86866" w:rsidRPr="0078678C" w:rsidRDefault="00D86866" w:rsidP="00A0182A">
            <w:pPr>
              <w:jc w:val="center"/>
            </w:pPr>
          </w:p>
        </w:tc>
        <w:tc>
          <w:tcPr>
            <w:tcW w:w="1934" w:type="pct"/>
          </w:tcPr>
          <w:p w14:paraId="7CE183A7" w14:textId="6B68B717" w:rsidR="00D86866" w:rsidRPr="0078678C" w:rsidRDefault="003657B1"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zdržna napetost tujega vira, 50 Hz</w:t>
            </w:r>
          </w:p>
        </w:tc>
        <w:tc>
          <w:tcPr>
            <w:tcW w:w="518" w:type="pct"/>
          </w:tcPr>
          <w:p w14:paraId="7284AB48"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66ABCEAF"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28</w:t>
            </w:r>
          </w:p>
        </w:tc>
        <w:tc>
          <w:tcPr>
            <w:tcW w:w="1112" w:type="pct"/>
          </w:tcPr>
          <w:p w14:paraId="6824EE35"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428DFB7F"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4D38C1B" w14:textId="77777777" w:rsidR="00D86866" w:rsidRPr="0078678C" w:rsidRDefault="00D86866" w:rsidP="00A0182A">
            <w:pPr>
              <w:jc w:val="center"/>
            </w:pPr>
          </w:p>
        </w:tc>
        <w:tc>
          <w:tcPr>
            <w:tcW w:w="1934" w:type="pct"/>
          </w:tcPr>
          <w:p w14:paraId="62B2A7B8" w14:textId="2B44D07D" w:rsidR="00D86866" w:rsidRPr="0078678C" w:rsidRDefault="003657B1"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zdržna atmosferska udarna napetost</w:t>
            </w:r>
          </w:p>
        </w:tc>
        <w:tc>
          <w:tcPr>
            <w:tcW w:w="518" w:type="pct"/>
          </w:tcPr>
          <w:p w14:paraId="7AD93BB8"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kV</w:t>
            </w:r>
          </w:p>
        </w:tc>
        <w:tc>
          <w:tcPr>
            <w:tcW w:w="1069" w:type="pct"/>
          </w:tcPr>
          <w:p w14:paraId="7AD5080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75</w:t>
            </w:r>
          </w:p>
        </w:tc>
        <w:tc>
          <w:tcPr>
            <w:tcW w:w="1112" w:type="pct"/>
          </w:tcPr>
          <w:p w14:paraId="59A24DC2"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75136ADF"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5BF5FFD1" w14:textId="77777777" w:rsidR="00D86866" w:rsidRPr="0078678C" w:rsidRDefault="00D86866" w:rsidP="00A0182A">
            <w:pPr>
              <w:jc w:val="center"/>
            </w:pPr>
          </w:p>
        </w:tc>
        <w:tc>
          <w:tcPr>
            <w:tcW w:w="1934" w:type="pct"/>
          </w:tcPr>
          <w:p w14:paraId="0763D61D" w14:textId="2AA44566" w:rsidR="00D86866" w:rsidRPr="0078678C" w:rsidRDefault="003657B1" w:rsidP="00506FF0">
            <w:pPr>
              <w:tabs>
                <w:tab w:val="left" w:pos="509"/>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 xml:space="preserve">zaščitni pokrov preko </w:t>
            </w:r>
            <w:r w:rsidR="00A417D8">
              <w:rPr>
                <w:color w:val="000000"/>
                <w:spacing w:val="1"/>
              </w:rPr>
              <w:t>skoznji</w:t>
            </w:r>
            <w:r w:rsidR="00D86866" w:rsidRPr="0078678C">
              <w:rPr>
                <w:bCs/>
                <w:color w:val="000000"/>
                <w:spacing w:val="1"/>
              </w:rPr>
              <w:t>kov</w:t>
            </w:r>
          </w:p>
        </w:tc>
        <w:tc>
          <w:tcPr>
            <w:tcW w:w="518" w:type="pct"/>
          </w:tcPr>
          <w:p w14:paraId="1C19BA3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2209220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Da</w:t>
            </w:r>
          </w:p>
        </w:tc>
        <w:tc>
          <w:tcPr>
            <w:tcW w:w="1112" w:type="pct"/>
          </w:tcPr>
          <w:p w14:paraId="536C194C"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03DF37D5"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04F7ED4B" w14:textId="77777777" w:rsidR="000930AD" w:rsidRPr="0078678C" w:rsidRDefault="000930AD" w:rsidP="00A0182A">
            <w:pPr>
              <w:jc w:val="center"/>
            </w:pPr>
            <w:r w:rsidRPr="0078678C">
              <w:t>22.</w:t>
            </w:r>
          </w:p>
        </w:tc>
        <w:tc>
          <w:tcPr>
            <w:tcW w:w="4633" w:type="pct"/>
            <w:gridSpan w:val="4"/>
            <w:shd w:val="clear" w:color="auto" w:fill="D6E1EE"/>
          </w:tcPr>
          <w:p w14:paraId="602EF0F8" w14:textId="65B7739F"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Regulacijsko stikalo:</w:t>
            </w:r>
          </w:p>
        </w:tc>
      </w:tr>
      <w:tr w:rsidR="00123663" w:rsidRPr="00287E7A" w14:paraId="5636327D"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56DA2C6" w14:textId="77777777" w:rsidR="00123663" w:rsidRPr="0078678C" w:rsidRDefault="00123663" w:rsidP="00A0182A">
            <w:pPr>
              <w:jc w:val="center"/>
            </w:pPr>
          </w:p>
        </w:tc>
        <w:tc>
          <w:tcPr>
            <w:tcW w:w="1934" w:type="pct"/>
          </w:tcPr>
          <w:p w14:paraId="7A0A48D6" w14:textId="18510773"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4D7E9D02" w14:textId="41D56F86"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proofErr w:type="spellStart"/>
            <w:r w:rsidRPr="0078678C">
              <w:rPr>
                <w:bCs/>
                <w:color w:val="000000"/>
                <w:spacing w:val="1"/>
              </w:rPr>
              <w:t>Maschinenfabrik</w:t>
            </w:r>
            <w:proofErr w:type="spellEnd"/>
            <w:r w:rsidRPr="0078678C">
              <w:rPr>
                <w:bCs/>
                <w:color w:val="000000"/>
                <w:spacing w:val="1"/>
              </w:rPr>
              <w:t xml:space="preserve"> </w:t>
            </w:r>
            <w:proofErr w:type="spellStart"/>
            <w:r w:rsidRPr="0078678C">
              <w:rPr>
                <w:bCs/>
                <w:color w:val="000000"/>
                <w:spacing w:val="1"/>
              </w:rPr>
              <w:t>Reinhausen</w:t>
            </w:r>
            <w:proofErr w:type="spellEnd"/>
          </w:p>
        </w:tc>
        <w:tc>
          <w:tcPr>
            <w:tcW w:w="1112" w:type="pct"/>
          </w:tcPr>
          <w:p w14:paraId="0D5A247B"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6373DAAE"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83BBAE6" w14:textId="77777777" w:rsidR="00123663" w:rsidRPr="0078678C" w:rsidRDefault="00123663" w:rsidP="00A0182A">
            <w:pPr>
              <w:jc w:val="center"/>
            </w:pPr>
          </w:p>
        </w:tc>
        <w:tc>
          <w:tcPr>
            <w:tcW w:w="1934" w:type="pct"/>
          </w:tcPr>
          <w:p w14:paraId="267E136D" w14:textId="7797729B"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tip</w:t>
            </w:r>
          </w:p>
        </w:tc>
        <w:tc>
          <w:tcPr>
            <w:tcW w:w="1587" w:type="pct"/>
            <w:gridSpan w:val="2"/>
          </w:tcPr>
          <w:p w14:paraId="3F37CC17" w14:textId="10204846" w:rsidR="00123663" w:rsidRPr="0078678C" w:rsidRDefault="0012366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VM III 300 Y-123/B 14 27 3G</w:t>
            </w:r>
          </w:p>
        </w:tc>
        <w:tc>
          <w:tcPr>
            <w:tcW w:w="1112" w:type="pct"/>
          </w:tcPr>
          <w:p w14:paraId="5A9D668B"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779B6B0D"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054E701F" w14:textId="77777777" w:rsidR="000930AD" w:rsidRPr="0078678C" w:rsidRDefault="000930AD" w:rsidP="00A0182A">
            <w:pPr>
              <w:jc w:val="center"/>
            </w:pPr>
            <w:r w:rsidRPr="0078678C">
              <w:t>23.</w:t>
            </w:r>
          </w:p>
        </w:tc>
        <w:tc>
          <w:tcPr>
            <w:tcW w:w="4633" w:type="pct"/>
            <w:gridSpan w:val="4"/>
            <w:shd w:val="clear" w:color="auto" w:fill="D6E1EE"/>
          </w:tcPr>
          <w:p w14:paraId="0A40EB9C" w14:textId="1D13C2DD"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Termo slika:</w:t>
            </w:r>
          </w:p>
        </w:tc>
      </w:tr>
      <w:tr w:rsidR="00123663" w:rsidRPr="00287E7A" w14:paraId="62CEC503"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066D872" w14:textId="77777777" w:rsidR="00123663" w:rsidRPr="0078678C" w:rsidRDefault="00123663" w:rsidP="00A0182A">
            <w:pPr>
              <w:jc w:val="center"/>
            </w:pPr>
          </w:p>
        </w:tc>
        <w:tc>
          <w:tcPr>
            <w:tcW w:w="1934" w:type="pct"/>
          </w:tcPr>
          <w:p w14:paraId="248A57AC" w14:textId="0814AE7B" w:rsidR="00123663" w:rsidRPr="0078678C" w:rsidRDefault="00123663" w:rsidP="00506FF0">
            <w:pPr>
              <w:tabs>
                <w:tab w:val="left" w:pos="502"/>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6A0392A6" w14:textId="7DDBA548"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r w:rsidR="00123663" w:rsidRPr="0078678C">
              <w:t>MESSKO</w:t>
            </w:r>
          </w:p>
        </w:tc>
        <w:tc>
          <w:tcPr>
            <w:tcW w:w="1112" w:type="pct"/>
          </w:tcPr>
          <w:p w14:paraId="261DDDB2"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254A0639"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168EBA4" w14:textId="77777777" w:rsidR="00123663" w:rsidRPr="0078678C" w:rsidRDefault="00123663" w:rsidP="00A0182A">
            <w:pPr>
              <w:jc w:val="center"/>
            </w:pPr>
          </w:p>
        </w:tc>
        <w:tc>
          <w:tcPr>
            <w:tcW w:w="1934" w:type="pct"/>
          </w:tcPr>
          <w:p w14:paraId="2124CD78" w14:textId="1C765610" w:rsidR="00123663" w:rsidRPr="0078678C" w:rsidRDefault="00123663" w:rsidP="00506FF0">
            <w:pPr>
              <w:tabs>
                <w:tab w:val="left" w:pos="502"/>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tip</w:t>
            </w:r>
          </w:p>
        </w:tc>
        <w:tc>
          <w:tcPr>
            <w:tcW w:w="1587" w:type="pct"/>
            <w:gridSpan w:val="2"/>
          </w:tcPr>
          <w:p w14:paraId="2952D65B" w14:textId="6E60B67C"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r w:rsidR="00123663" w:rsidRPr="0078678C">
              <w:t>WTI415-10 TS20 TS11</w:t>
            </w:r>
          </w:p>
        </w:tc>
        <w:tc>
          <w:tcPr>
            <w:tcW w:w="1112" w:type="pct"/>
          </w:tcPr>
          <w:p w14:paraId="69F63487"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65D35E05"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23DD70C1" w14:textId="77777777" w:rsidR="000930AD" w:rsidRPr="0078678C" w:rsidRDefault="000930AD" w:rsidP="00A0182A">
            <w:pPr>
              <w:jc w:val="center"/>
            </w:pPr>
            <w:r w:rsidRPr="0078678C">
              <w:t>24.</w:t>
            </w:r>
          </w:p>
        </w:tc>
        <w:tc>
          <w:tcPr>
            <w:tcW w:w="4633" w:type="pct"/>
            <w:gridSpan w:val="4"/>
            <w:shd w:val="clear" w:color="auto" w:fill="D6E1EE"/>
          </w:tcPr>
          <w:p w14:paraId="1853E70B" w14:textId="66398ECF"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Kontaktni termometer:</w:t>
            </w:r>
          </w:p>
        </w:tc>
      </w:tr>
      <w:tr w:rsidR="00123663" w:rsidRPr="00287E7A" w14:paraId="3D309D23"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8CADB87" w14:textId="77777777" w:rsidR="00123663" w:rsidRPr="0078678C" w:rsidRDefault="00123663" w:rsidP="00A0182A">
            <w:pPr>
              <w:jc w:val="center"/>
            </w:pPr>
          </w:p>
        </w:tc>
        <w:tc>
          <w:tcPr>
            <w:tcW w:w="1934" w:type="pct"/>
          </w:tcPr>
          <w:p w14:paraId="1954B199" w14:textId="02D07231"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3A40850D" w14:textId="0F45B2A7"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r w:rsidR="00123663" w:rsidRPr="0078678C">
              <w:t>MESSKO</w:t>
            </w:r>
          </w:p>
        </w:tc>
        <w:tc>
          <w:tcPr>
            <w:tcW w:w="1112" w:type="pct"/>
          </w:tcPr>
          <w:p w14:paraId="583D27E7"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4186419B"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0D0927DA" w14:textId="77777777" w:rsidR="00123663" w:rsidRPr="0078678C" w:rsidRDefault="00123663" w:rsidP="00A0182A">
            <w:pPr>
              <w:jc w:val="center"/>
            </w:pPr>
          </w:p>
        </w:tc>
        <w:tc>
          <w:tcPr>
            <w:tcW w:w="1934" w:type="pct"/>
          </w:tcPr>
          <w:p w14:paraId="334A8B65" w14:textId="11B97521"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tip</w:t>
            </w:r>
          </w:p>
        </w:tc>
        <w:tc>
          <w:tcPr>
            <w:tcW w:w="1587" w:type="pct"/>
            <w:gridSpan w:val="2"/>
          </w:tcPr>
          <w:p w14:paraId="1EA62469" w14:textId="7FE37107"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r w:rsidR="00123663" w:rsidRPr="0078678C">
              <w:t>OTI415-10 TS11</w:t>
            </w:r>
          </w:p>
        </w:tc>
        <w:tc>
          <w:tcPr>
            <w:tcW w:w="1112" w:type="pct"/>
          </w:tcPr>
          <w:p w14:paraId="66CF809F"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5EA10599"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568FBC16" w14:textId="77777777" w:rsidR="000930AD" w:rsidRPr="0078678C" w:rsidRDefault="000930AD" w:rsidP="00A0182A">
            <w:pPr>
              <w:jc w:val="center"/>
            </w:pPr>
            <w:r w:rsidRPr="0078678C">
              <w:t>25.</w:t>
            </w:r>
          </w:p>
        </w:tc>
        <w:tc>
          <w:tcPr>
            <w:tcW w:w="4633" w:type="pct"/>
            <w:gridSpan w:val="4"/>
            <w:shd w:val="clear" w:color="auto" w:fill="D6E1EE"/>
          </w:tcPr>
          <w:p w14:paraId="2B650C99" w14:textId="6B39D63C"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Transformatorsko olje:</w:t>
            </w:r>
          </w:p>
        </w:tc>
      </w:tr>
      <w:tr w:rsidR="00123663" w:rsidRPr="00287E7A" w14:paraId="73308051"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260AB60" w14:textId="77777777" w:rsidR="00123663" w:rsidRPr="0078678C" w:rsidRDefault="00123663" w:rsidP="00A0182A">
            <w:pPr>
              <w:jc w:val="center"/>
            </w:pPr>
          </w:p>
        </w:tc>
        <w:tc>
          <w:tcPr>
            <w:tcW w:w="1934" w:type="pct"/>
          </w:tcPr>
          <w:p w14:paraId="319B7830" w14:textId="12CF36BB"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proizvajalec</w:t>
            </w:r>
          </w:p>
        </w:tc>
        <w:tc>
          <w:tcPr>
            <w:tcW w:w="1587" w:type="pct"/>
            <w:gridSpan w:val="2"/>
          </w:tcPr>
          <w:p w14:paraId="2C93D903" w14:textId="53741ADE"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proofErr w:type="spellStart"/>
            <w:r w:rsidR="00123663" w:rsidRPr="0078678C">
              <w:rPr>
                <w:bCs/>
                <w:color w:val="000000"/>
                <w:spacing w:val="1"/>
              </w:rPr>
              <w:t>Nynas</w:t>
            </w:r>
            <w:proofErr w:type="spellEnd"/>
          </w:p>
        </w:tc>
        <w:tc>
          <w:tcPr>
            <w:tcW w:w="1112" w:type="pct"/>
          </w:tcPr>
          <w:p w14:paraId="3EF90B3A"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123663" w:rsidRPr="00287E7A" w14:paraId="0D1C1E9F" w14:textId="77777777" w:rsidTr="00123663">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6B791DF" w14:textId="77777777" w:rsidR="00123663" w:rsidRPr="0078678C" w:rsidRDefault="00123663" w:rsidP="00A0182A">
            <w:pPr>
              <w:jc w:val="center"/>
            </w:pPr>
          </w:p>
        </w:tc>
        <w:tc>
          <w:tcPr>
            <w:tcW w:w="1934" w:type="pct"/>
          </w:tcPr>
          <w:p w14:paraId="6B63E7F5" w14:textId="32734FD8" w:rsidR="00123663" w:rsidRPr="0078678C" w:rsidRDefault="00123663"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Pr="0078678C">
              <w:rPr>
                <w:bCs/>
                <w:color w:val="000000"/>
                <w:spacing w:val="1"/>
              </w:rPr>
              <w:t>oznaka tipa olja</w:t>
            </w:r>
          </w:p>
        </w:tc>
        <w:tc>
          <w:tcPr>
            <w:tcW w:w="1587" w:type="pct"/>
            <w:gridSpan w:val="2"/>
          </w:tcPr>
          <w:p w14:paraId="4832C99F" w14:textId="2837A445" w:rsidR="00123663" w:rsidRPr="0078678C" w:rsidRDefault="00386843"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t xml:space="preserve">npr. </w:t>
            </w:r>
            <w:proofErr w:type="spellStart"/>
            <w:r w:rsidR="00123663" w:rsidRPr="0078678C">
              <w:rPr>
                <w:bCs/>
                <w:color w:val="000000"/>
                <w:spacing w:val="1"/>
              </w:rPr>
              <w:t>Nytro</w:t>
            </w:r>
            <w:proofErr w:type="spellEnd"/>
            <w:r w:rsidR="00123663" w:rsidRPr="0078678C">
              <w:rPr>
                <w:bCs/>
                <w:color w:val="000000"/>
                <w:spacing w:val="1"/>
              </w:rPr>
              <w:t xml:space="preserve"> 10 XN</w:t>
            </w:r>
          </w:p>
        </w:tc>
        <w:tc>
          <w:tcPr>
            <w:tcW w:w="1112" w:type="pct"/>
          </w:tcPr>
          <w:p w14:paraId="5F6DA9E8" w14:textId="77777777" w:rsidR="00123663" w:rsidRPr="0078678C" w:rsidRDefault="00123663"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7BF2FF08"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0ACF7E79" w14:textId="77777777" w:rsidR="000930AD" w:rsidRPr="0078678C" w:rsidRDefault="000930AD" w:rsidP="00A0182A">
            <w:pPr>
              <w:jc w:val="center"/>
            </w:pPr>
            <w:r w:rsidRPr="0078678C">
              <w:t>26.</w:t>
            </w:r>
          </w:p>
        </w:tc>
        <w:tc>
          <w:tcPr>
            <w:tcW w:w="4633" w:type="pct"/>
            <w:gridSpan w:val="4"/>
            <w:shd w:val="clear" w:color="auto" w:fill="D6E1EE"/>
          </w:tcPr>
          <w:p w14:paraId="5B41875E" w14:textId="1E453272"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i/>
              </w:rPr>
              <w:t>Izolacijski papir:</w:t>
            </w:r>
          </w:p>
        </w:tc>
      </w:tr>
      <w:tr w:rsidR="003539C5" w:rsidRPr="00287E7A" w14:paraId="74E756ED"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42EC699" w14:textId="77777777" w:rsidR="00D86866" w:rsidRPr="0078678C" w:rsidRDefault="00D86866" w:rsidP="00A0182A">
            <w:pPr>
              <w:jc w:val="center"/>
              <w:rPr>
                <w:color w:val="000000"/>
              </w:rPr>
            </w:pPr>
          </w:p>
        </w:tc>
        <w:tc>
          <w:tcPr>
            <w:tcW w:w="1934" w:type="pct"/>
          </w:tcPr>
          <w:p w14:paraId="0185BC9E" w14:textId="0CCAD5E2"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Termično nadgrajen papir</w:t>
            </w:r>
          </w:p>
          <w:p w14:paraId="02A1B57F" w14:textId="77777777" w:rsidR="00D86866" w:rsidRPr="0078678C" w:rsidRDefault="00D86866"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 xml:space="preserve">(DP </w:t>
            </w:r>
            <w:r w:rsidRPr="0078678C">
              <w:rPr>
                <w:bCs/>
                <w:color w:val="000000"/>
                <w:spacing w:val="1"/>
              </w:rPr>
              <w:sym w:font="Symbol" w:char="F0B3"/>
            </w:r>
            <w:r w:rsidRPr="0078678C">
              <w:rPr>
                <w:bCs/>
                <w:color w:val="000000"/>
                <w:spacing w:val="1"/>
              </w:rPr>
              <w:t xml:space="preserve"> 950)</w:t>
            </w:r>
          </w:p>
        </w:tc>
        <w:tc>
          <w:tcPr>
            <w:tcW w:w="518" w:type="pct"/>
          </w:tcPr>
          <w:p w14:paraId="10BC702E"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282845A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Da</w:t>
            </w:r>
          </w:p>
        </w:tc>
        <w:tc>
          <w:tcPr>
            <w:tcW w:w="1112" w:type="pct"/>
          </w:tcPr>
          <w:p w14:paraId="2C05C871"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6457848C"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9FEA94F" w14:textId="77777777" w:rsidR="00D86866" w:rsidRPr="0078678C" w:rsidRDefault="00D86866" w:rsidP="00A0182A">
            <w:pPr>
              <w:jc w:val="center"/>
              <w:rPr>
                <w:color w:val="000000"/>
              </w:rPr>
            </w:pPr>
          </w:p>
        </w:tc>
        <w:tc>
          <w:tcPr>
            <w:tcW w:w="1934" w:type="pct"/>
          </w:tcPr>
          <w:p w14:paraId="69B230CF" w14:textId="5C7BEC5B"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Vsebnost vlage</w:t>
            </w:r>
          </w:p>
        </w:tc>
        <w:tc>
          <w:tcPr>
            <w:tcW w:w="518" w:type="pct"/>
          </w:tcPr>
          <w:p w14:paraId="740771BA"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069" w:type="pct"/>
          </w:tcPr>
          <w:p w14:paraId="5CA2E86D"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sym w:font="Symbol" w:char="F0A3"/>
            </w:r>
            <w:r w:rsidRPr="0078678C">
              <w:rPr>
                <w:bCs/>
                <w:color w:val="000000"/>
                <w:spacing w:val="1"/>
              </w:rPr>
              <w:t xml:space="preserve"> 0.5</w:t>
            </w:r>
          </w:p>
        </w:tc>
        <w:tc>
          <w:tcPr>
            <w:tcW w:w="1112" w:type="pct"/>
          </w:tcPr>
          <w:p w14:paraId="70BB812D"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39225999"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0C84C99A" w14:textId="77777777" w:rsidR="000930AD" w:rsidRPr="0078678C" w:rsidRDefault="000930AD" w:rsidP="00A0182A">
            <w:pPr>
              <w:jc w:val="center"/>
            </w:pPr>
            <w:r w:rsidRPr="0078678C">
              <w:t>27.</w:t>
            </w:r>
          </w:p>
        </w:tc>
        <w:tc>
          <w:tcPr>
            <w:tcW w:w="4633" w:type="pct"/>
            <w:gridSpan w:val="4"/>
            <w:shd w:val="clear" w:color="auto" w:fill="D6E1EE"/>
          </w:tcPr>
          <w:p w14:paraId="4CE64643" w14:textId="16F518FC"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Masa in dimenzije sestavljenega transformatorja:</w:t>
            </w:r>
          </w:p>
        </w:tc>
      </w:tr>
      <w:tr w:rsidR="0078678C" w:rsidRPr="00287E7A" w14:paraId="15E47DC6"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5D41394" w14:textId="77777777" w:rsidR="00D86866" w:rsidRPr="0078678C" w:rsidRDefault="00D86866" w:rsidP="00A0182A">
            <w:pPr>
              <w:jc w:val="center"/>
            </w:pPr>
          </w:p>
        </w:tc>
        <w:tc>
          <w:tcPr>
            <w:tcW w:w="1934" w:type="pct"/>
          </w:tcPr>
          <w:p w14:paraId="63FFFC2A" w14:textId="373872A1"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masa celotnega transformatorja pripravljenega za obratovanje</w:t>
            </w:r>
          </w:p>
        </w:tc>
        <w:tc>
          <w:tcPr>
            <w:tcW w:w="518" w:type="pct"/>
          </w:tcPr>
          <w:p w14:paraId="6E79CA92"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kg</w:t>
            </w:r>
          </w:p>
        </w:tc>
        <w:tc>
          <w:tcPr>
            <w:tcW w:w="1069" w:type="pct"/>
          </w:tcPr>
          <w:p w14:paraId="515D31C8"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rFonts w:cs="Arial"/>
              </w:rPr>
              <w:sym w:font="Symbol" w:char="F0A3"/>
            </w:r>
            <w:r w:rsidRPr="0078678C">
              <w:rPr>
                <w:rFonts w:cs="Arial"/>
              </w:rPr>
              <w:t xml:space="preserve"> 5</w:t>
            </w:r>
            <w:r w:rsidRPr="0078678C">
              <w:rPr>
                <w:bCs/>
                <w:color w:val="000000"/>
                <w:spacing w:val="1"/>
              </w:rPr>
              <w:t>6 000</w:t>
            </w:r>
          </w:p>
        </w:tc>
        <w:tc>
          <w:tcPr>
            <w:tcW w:w="1112" w:type="pct"/>
          </w:tcPr>
          <w:p w14:paraId="7F4BB179"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2DF3B797"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9B9D07F" w14:textId="77777777" w:rsidR="00D86866" w:rsidRPr="0078678C" w:rsidRDefault="00D86866" w:rsidP="00A0182A">
            <w:pPr>
              <w:jc w:val="center"/>
            </w:pPr>
          </w:p>
        </w:tc>
        <w:tc>
          <w:tcPr>
            <w:tcW w:w="1934" w:type="pct"/>
          </w:tcPr>
          <w:p w14:paraId="6880817C" w14:textId="0B926109"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masa olja</w:t>
            </w:r>
          </w:p>
        </w:tc>
        <w:tc>
          <w:tcPr>
            <w:tcW w:w="518" w:type="pct"/>
          </w:tcPr>
          <w:p w14:paraId="24F45AE0"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kg</w:t>
            </w:r>
          </w:p>
        </w:tc>
        <w:tc>
          <w:tcPr>
            <w:tcW w:w="1069" w:type="pct"/>
          </w:tcPr>
          <w:p w14:paraId="4D4EFB45"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6A0A733C"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08C78A02"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79D6D9D1" w14:textId="77777777" w:rsidR="00D86866" w:rsidRPr="0078678C" w:rsidRDefault="00D86866" w:rsidP="00A0182A">
            <w:pPr>
              <w:jc w:val="center"/>
            </w:pPr>
          </w:p>
        </w:tc>
        <w:tc>
          <w:tcPr>
            <w:tcW w:w="1934" w:type="pct"/>
          </w:tcPr>
          <w:p w14:paraId="426F2F72" w14:textId="09A141E2"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dolžina</w:t>
            </w:r>
          </w:p>
        </w:tc>
        <w:tc>
          <w:tcPr>
            <w:tcW w:w="518" w:type="pct"/>
          </w:tcPr>
          <w:p w14:paraId="3E7C0075"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w:t>
            </w:r>
          </w:p>
        </w:tc>
        <w:tc>
          <w:tcPr>
            <w:tcW w:w="1069" w:type="pct"/>
          </w:tcPr>
          <w:p w14:paraId="362A4C6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rFonts w:cs="Arial"/>
              </w:rPr>
              <w:sym w:font="Symbol" w:char="F0A3"/>
            </w:r>
            <w:r w:rsidRPr="0078678C">
              <w:rPr>
                <w:rFonts w:cs="Arial"/>
              </w:rPr>
              <w:t xml:space="preserve"> 6,5</w:t>
            </w:r>
          </w:p>
        </w:tc>
        <w:tc>
          <w:tcPr>
            <w:tcW w:w="1112" w:type="pct"/>
          </w:tcPr>
          <w:p w14:paraId="0FC16189"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37F1DB01"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6A061BE8" w14:textId="77777777" w:rsidR="00D86866" w:rsidRPr="0078678C" w:rsidRDefault="00D86866" w:rsidP="00A0182A">
            <w:pPr>
              <w:jc w:val="center"/>
            </w:pPr>
          </w:p>
        </w:tc>
        <w:tc>
          <w:tcPr>
            <w:tcW w:w="1934" w:type="pct"/>
          </w:tcPr>
          <w:p w14:paraId="0769816E" w14:textId="0A6923A4"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širina</w:t>
            </w:r>
          </w:p>
        </w:tc>
        <w:tc>
          <w:tcPr>
            <w:tcW w:w="518" w:type="pct"/>
          </w:tcPr>
          <w:p w14:paraId="75970CE2"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w:t>
            </w:r>
          </w:p>
        </w:tc>
        <w:tc>
          <w:tcPr>
            <w:tcW w:w="1069" w:type="pct"/>
          </w:tcPr>
          <w:p w14:paraId="3ED63595"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rFonts w:cs="Arial"/>
              </w:rPr>
              <w:sym w:font="Symbol" w:char="F0A3"/>
            </w:r>
            <w:r w:rsidRPr="0078678C">
              <w:rPr>
                <w:rFonts w:cs="Arial"/>
              </w:rPr>
              <w:t xml:space="preserve"> 3,8</w:t>
            </w:r>
          </w:p>
        </w:tc>
        <w:tc>
          <w:tcPr>
            <w:tcW w:w="1112" w:type="pct"/>
          </w:tcPr>
          <w:p w14:paraId="3AD27C28"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6C3E71F4"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546B9259" w14:textId="77777777" w:rsidR="00D86866" w:rsidRPr="0078678C" w:rsidRDefault="00D86866" w:rsidP="00A0182A">
            <w:pPr>
              <w:jc w:val="center"/>
            </w:pPr>
          </w:p>
        </w:tc>
        <w:tc>
          <w:tcPr>
            <w:tcW w:w="1934" w:type="pct"/>
          </w:tcPr>
          <w:p w14:paraId="3DDA4A22" w14:textId="7E890851"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višina</w:t>
            </w:r>
          </w:p>
        </w:tc>
        <w:tc>
          <w:tcPr>
            <w:tcW w:w="518" w:type="pct"/>
          </w:tcPr>
          <w:p w14:paraId="7A5AC01B"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w:t>
            </w:r>
          </w:p>
        </w:tc>
        <w:tc>
          <w:tcPr>
            <w:tcW w:w="1069" w:type="pct"/>
          </w:tcPr>
          <w:p w14:paraId="0688D02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rFonts w:cs="Arial"/>
              </w:rPr>
              <w:sym w:font="Symbol" w:char="F0A3"/>
            </w:r>
            <w:r w:rsidRPr="0078678C">
              <w:rPr>
                <w:rFonts w:cs="Arial"/>
              </w:rPr>
              <w:t xml:space="preserve"> 4,9</w:t>
            </w:r>
          </w:p>
        </w:tc>
        <w:tc>
          <w:tcPr>
            <w:tcW w:w="1112" w:type="pct"/>
          </w:tcPr>
          <w:p w14:paraId="49A579CC"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0930AD" w:rsidRPr="00287E7A" w14:paraId="18F62A69" w14:textId="77777777" w:rsidTr="00A2625C">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restart"/>
            <w:vAlign w:val="top"/>
          </w:tcPr>
          <w:p w14:paraId="32A69E98" w14:textId="77777777" w:rsidR="000930AD" w:rsidRPr="0078678C" w:rsidRDefault="000930AD" w:rsidP="00A0182A">
            <w:pPr>
              <w:jc w:val="center"/>
            </w:pPr>
            <w:r w:rsidRPr="0078678C">
              <w:t>28.</w:t>
            </w:r>
          </w:p>
        </w:tc>
        <w:tc>
          <w:tcPr>
            <w:tcW w:w="4633" w:type="pct"/>
            <w:gridSpan w:val="4"/>
            <w:shd w:val="clear" w:color="auto" w:fill="D6E1EE"/>
          </w:tcPr>
          <w:p w14:paraId="3071CDF0" w14:textId="0EF3B2E3" w:rsidR="000930AD" w:rsidRPr="0078678C" w:rsidRDefault="000930AD"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i/>
                <w:color w:val="000000"/>
                <w:spacing w:val="1"/>
              </w:rPr>
              <w:t>Masa in dimenzije transformatorja pripravljenega za transport:</w:t>
            </w:r>
          </w:p>
        </w:tc>
      </w:tr>
      <w:tr w:rsidR="0078678C" w:rsidRPr="00287E7A" w14:paraId="5D7431BF"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36C5B6CB" w14:textId="77777777" w:rsidR="00D86866" w:rsidRPr="0078678C" w:rsidRDefault="00D86866" w:rsidP="00A0182A">
            <w:pPr>
              <w:jc w:val="center"/>
              <w:rPr>
                <w:color w:val="000000"/>
              </w:rPr>
            </w:pPr>
          </w:p>
        </w:tc>
        <w:tc>
          <w:tcPr>
            <w:tcW w:w="1934" w:type="pct"/>
          </w:tcPr>
          <w:p w14:paraId="5A024982" w14:textId="6A10FF0A"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masa</w:t>
            </w:r>
          </w:p>
        </w:tc>
        <w:tc>
          <w:tcPr>
            <w:tcW w:w="518" w:type="pct"/>
          </w:tcPr>
          <w:p w14:paraId="24CAF02C"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kg</w:t>
            </w:r>
          </w:p>
        </w:tc>
        <w:tc>
          <w:tcPr>
            <w:tcW w:w="1069" w:type="pct"/>
          </w:tcPr>
          <w:p w14:paraId="186C89B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16EB56F8"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1D68873A"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4DA55B6E" w14:textId="77777777" w:rsidR="00D86866" w:rsidRPr="0078678C" w:rsidRDefault="00D86866" w:rsidP="00A0182A">
            <w:pPr>
              <w:jc w:val="center"/>
              <w:rPr>
                <w:color w:val="000000"/>
              </w:rPr>
            </w:pPr>
          </w:p>
        </w:tc>
        <w:tc>
          <w:tcPr>
            <w:tcW w:w="1934" w:type="pct"/>
          </w:tcPr>
          <w:p w14:paraId="5BB16C24" w14:textId="291506F7"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dolžina</w:t>
            </w:r>
          </w:p>
        </w:tc>
        <w:tc>
          <w:tcPr>
            <w:tcW w:w="518" w:type="pct"/>
          </w:tcPr>
          <w:p w14:paraId="408E917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w:t>
            </w:r>
          </w:p>
        </w:tc>
        <w:tc>
          <w:tcPr>
            <w:tcW w:w="1069" w:type="pct"/>
          </w:tcPr>
          <w:p w14:paraId="386F941E"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2B920F7A"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78678C" w:rsidRPr="00287E7A" w14:paraId="41744C85"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4E186F9F" w14:textId="77777777" w:rsidR="00D86866" w:rsidRPr="0078678C" w:rsidRDefault="00D86866" w:rsidP="00A0182A">
            <w:pPr>
              <w:jc w:val="center"/>
              <w:rPr>
                <w:color w:val="000000"/>
              </w:rPr>
            </w:pPr>
          </w:p>
        </w:tc>
        <w:tc>
          <w:tcPr>
            <w:tcW w:w="1934" w:type="pct"/>
          </w:tcPr>
          <w:p w14:paraId="1A7EFF68" w14:textId="26B8ED86"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širina</w:t>
            </w:r>
          </w:p>
        </w:tc>
        <w:tc>
          <w:tcPr>
            <w:tcW w:w="518" w:type="pct"/>
          </w:tcPr>
          <w:p w14:paraId="1518E7B0"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w:t>
            </w:r>
          </w:p>
        </w:tc>
        <w:tc>
          <w:tcPr>
            <w:tcW w:w="1069" w:type="pct"/>
          </w:tcPr>
          <w:p w14:paraId="777D1989"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15498B5E"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r w:rsidR="003539C5" w:rsidRPr="00287E7A" w14:paraId="468A07C6" w14:textId="77777777" w:rsidTr="00C30E5D">
        <w:trPr>
          <w:trHeight w:hRule="exact" w:val="284"/>
        </w:trPr>
        <w:tc>
          <w:tcPr>
            <w:cnfStyle w:val="001000000000" w:firstRow="0" w:lastRow="0" w:firstColumn="1" w:lastColumn="0" w:oddVBand="0" w:evenVBand="0" w:oddHBand="0" w:evenHBand="0" w:firstRowFirstColumn="0" w:firstRowLastColumn="0" w:lastRowFirstColumn="0" w:lastRowLastColumn="0"/>
            <w:tcW w:w="367" w:type="pct"/>
            <w:vMerge/>
            <w:vAlign w:val="top"/>
          </w:tcPr>
          <w:p w14:paraId="25A86D13" w14:textId="77777777" w:rsidR="00D86866" w:rsidRPr="0078678C" w:rsidRDefault="00D86866" w:rsidP="00A0182A">
            <w:pPr>
              <w:jc w:val="center"/>
              <w:rPr>
                <w:color w:val="000000"/>
              </w:rPr>
            </w:pPr>
          </w:p>
        </w:tc>
        <w:tc>
          <w:tcPr>
            <w:tcW w:w="1934" w:type="pct"/>
          </w:tcPr>
          <w:p w14:paraId="496D34D0" w14:textId="1F7D0593" w:rsidR="00D86866" w:rsidRPr="0078678C" w:rsidRDefault="003657B1" w:rsidP="00506FF0">
            <w:pPr>
              <w:tabs>
                <w:tab w:val="left" w:pos="503"/>
              </w:tabs>
              <w:jc w:val="left"/>
              <w:cnfStyle w:val="000000000000" w:firstRow="0" w:lastRow="0" w:firstColumn="0" w:lastColumn="0" w:oddVBand="0" w:evenVBand="0" w:oddHBand="0" w:evenHBand="0" w:firstRowFirstColumn="0" w:firstRowLastColumn="0" w:lastRowFirstColumn="0" w:lastRowLastColumn="0"/>
              <w:rPr>
                <w:bCs/>
                <w:color w:val="000000"/>
                <w:spacing w:val="1"/>
              </w:rPr>
            </w:pPr>
            <w:r>
              <w:rPr>
                <w:bCs/>
                <w:color w:val="000000"/>
                <w:spacing w:val="1"/>
              </w:rPr>
              <w:tab/>
              <w:t xml:space="preserve">- </w:t>
            </w:r>
            <w:r w:rsidR="00D86866" w:rsidRPr="0078678C">
              <w:rPr>
                <w:bCs/>
                <w:color w:val="000000"/>
                <w:spacing w:val="1"/>
              </w:rPr>
              <w:t>višina</w:t>
            </w:r>
          </w:p>
        </w:tc>
        <w:tc>
          <w:tcPr>
            <w:tcW w:w="518" w:type="pct"/>
          </w:tcPr>
          <w:p w14:paraId="7D8FF144"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m</w:t>
            </w:r>
          </w:p>
        </w:tc>
        <w:tc>
          <w:tcPr>
            <w:tcW w:w="1069" w:type="pct"/>
          </w:tcPr>
          <w:p w14:paraId="1627B883" w14:textId="77777777" w:rsidR="00D86866" w:rsidRPr="0078678C" w:rsidRDefault="00D86866" w:rsidP="00C30E5D">
            <w:pPr>
              <w:jc w:val="center"/>
              <w:cnfStyle w:val="000000000000" w:firstRow="0" w:lastRow="0" w:firstColumn="0" w:lastColumn="0" w:oddVBand="0" w:evenVBand="0" w:oddHBand="0" w:evenHBand="0" w:firstRowFirstColumn="0" w:firstRowLastColumn="0" w:lastRowFirstColumn="0" w:lastRowLastColumn="0"/>
              <w:rPr>
                <w:bCs/>
                <w:color w:val="000000"/>
                <w:spacing w:val="1"/>
              </w:rPr>
            </w:pPr>
            <w:r w:rsidRPr="0078678C">
              <w:rPr>
                <w:bCs/>
                <w:color w:val="000000"/>
                <w:spacing w:val="1"/>
              </w:rPr>
              <w:t>-</w:t>
            </w:r>
          </w:p>
        </w:tc>
        <w:tc>
          <w:tcPr>
            <w:tcW w:w="1112" w:type="pct"/>
          </w:tcPr>
          <w:p w14:paraId="0CDE4858" w14:textId="77777777" w:rsidR="00D86866" w:rsidRPr="0078678C" w:rsidRDefault="00D86866" w:rsidP="0078678C">
            <w:pPr>
              <w:cnfStyle w:val="000000000000" w:firstRow="0" w:lastRow="0" w:firstColumn="0" w:lastColumn="0" w:oddVBand="0" w:evenVBand="0" w:oddHBand="0" w:evenHBand="0" w:firstRowFirstColumn="0" w:firstRowLastColumn="0" w:lastRowFirstColumn="0" w:lastRowLastColumn="0"/>
              <w:rPr>
                <w:bCs/>
                <w:color w:val="000000"/>
                <w:spacing w:val="1"/>
              </w:rPr>
            </w:pPr>
          </w:p>
        </w:tc>
      </w:tr>
    </w:tbl>
    <w:p w14:paraId="38590C6C" w14:textId="345F3256" w:rsidR="00D86866" w:rsidRDefault="00D86866" w:rsidP="009D49E8">
      <w:pPr>
        <w:rPr>
          <w:sz w:val="24"/>
          <w:szCs w:val="24"/>
        </w:rPr>
      </w:pPr>
    </w:p>
    <w:p w14:paraId="1865FDE7" w14:textId="280BAD21" w:rsidR="009D49E8" w:rsidRPr="00D2053E" w:rsidRDefault="009D49E8" w:rsidP="009D49E8">
      <w:pPr>
        <w:rPr>
          <w:szCs w:val="20"/>
        </w:rPr>
      </w:pPr>
      <w:r w:rsidRPr="00D2053E">
        <w:rPr>
          <w:szCs w:val="20"/>
        </w:rPr>
        <w:t xml:space="preserve">* izdelana </w:t>
      </w:r>
      <w:r w:rsidR="007D4575" w:rsidRPr="00D2053E">
        <w:rPr>
          <w:szCs w:val="20"/>
        </w:rPr>
        <w:t>predpriprava</w:t>
      </w:r>
      <w:r w:rsidRPr="00D2053E">
        <w:rPr>
          <w:szCs w:val="20"/>
        </w:rPr>
        <w:t xml:space="preserve"> za montažo </w:t>
      </w:r>
      <w:r w:rsidR="007D4575" w:rsidRPr="00D2053E">
        <w:rPr>
          <w:szCs w:val="20"/>
        </w:rPr>
        <w:t>ventilatorjev</w:t>
      </w:r>
      <w:r w:rsidRPr="00D2053E">
        <w:rPr>
          <w:szCs w:val="20"/>
        </w:rPr>
        <w:t xml:space="preserve"> ter </w:t>
      </w:r>
      <w:r w:rsidR="00F80F76" w:rsidRPr="00D2053E">
        <w:rPr>
          <w:szCs w:val="20"/>
        </w:rPr>
        <w:t>dovol</w:t>
      </w:r>
      <w:r w:rsidR="00D2053E" w:rsidRPr="00D2053E">
        <w:rPr>
          <w:szCs w:val="20"/>
        </w:rPr>
        <w:t>j</w:t>
      </w:r>
      <w:r w:rsidR="00F80F76" w:rsidRPr="00D2053E">
        <w:rPr>
          <w:szCs w:val="20"/>
        </w:rPr>
        <w:t xml:space="preserve"> velika električna omarica za vgradnjo električnih komponent za </w:t>
      </w:r>
      <w:r w:rsidR="00D2053E" w:rsidRPr="00D2053E">
        <w:rPr>
          <w:szCs w:val="20"/>
        </w:rPr>
        <w:t>vklop in izklop ventilatorjev</w:t>
      </w:r>
    </w:p>
    <w:p w14:paraId="4B3E6EBD" w14:textId="52A48C9B" w:rsidR="00D86866" w:rsidRDefault="00D86866" w:rsidP="00D86866">
      <w:pPr>
        <w:rPr>
          <w:sz w:val="24"/>
          <w:szCs w:val="24"/>
        </w:rPr>
      </w:pPr>
    </w:p>
    <w:sectPr w:rsidR="00D86866" w:rsidSect="006571DB">
      <w:headerReference w:type="default" r:id="rId12"/>
      <w:pgSz w:w="11906" w:h="16838" w:code="9"/>
      <w:pgMar w:top="1304" w:right="1060" w:bottom="680" w:left="1060" w:header="567" w:footer="68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AA404" w14:textId="77777777" w:rsidR="00535E15" w:rsidRDefault="00535E15" w:rsidP="004D056E">
      <w:r>
        <w:separator/>
      </w:r>
    </w:p>
    <w:p w14:paraId="6C82F47C" w14:textId="77777777" w:rsidR="00535E15" w:rsidRDefault="00535E15"/>
  </w:endnote>
  <w:endnote w:type="continuationSeparator" w:id="0">
    <w:p w14:paraId="0E02D348" w14:textId="77777777" w:rsidR="00535E15" w:rsidRDefault="00535E15" w:rsidP="004D056E">
      <w:r>
        <w:continuationSeparator/>
      </w:r>
    </w:p>
    <w:p w14:paraId="1D70351E" w14:textId="77777777" w:rsidR="00535E15" w:rsidRDefault="00535E15"/>
  </w:endnote>
  <w:endnote w:type="continuationNotice" w:id="1">
    <w:p w14:paraId="2C3F8D2A" w14:textId="77777777" w:rsidR="007A168D" w:rsidRDefault="007A168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embedRegular r:id="rId1" w:fontKey="{1B4A0996-F796-49F4-891F-B3C0F85F07D6}"/>
  </w:font>
  <w:font w:name="Times New Roman">
    <w:panose1 w:val="02020603050405020304"/>
    <w:charset w:val="EE"/>
    <w:family w:val="roman"/>
    <w:pitch w:val="variable"/>
    <w:sig w:usb0="E0002EFF" w:usb1="C000785B" w:usb2="00000009" w:usb3="00000000" w:csb0="000001FF" w:csb1="00000000"/>
    <w:embedRegular r:id="rId2" w:fontKey="{EA088ED2-A40D-4300-9020-9061BCCCFF80}"/>
    <w:embedBold r:id="rId3" w:fontKey="{3BE4F7E1-A46C-4ECA-AD3B-A93728DE77BF}"/>
    <w:embedItalic r:id="rId4" w:fontKey="{32177035-B389-4A48-9333-524F9376708E}"/>
    <w:embedBoldItalic r:id="rId5" w:fontKey="{5CC0A7B9-9966-49D0-83B9-1873A2E8B941}"/>
  </w:font>
  <w:font w:name="Courier New">
    <w:panose1 w:val="02070309020205020404"/>
    <w:charset w:val="EE"/>
    <w:family w:val="modern"/>
    <w:pitch w:val="fixed"/>
    <w:sig w:usb0="E0002EFF" w:usb1="C0007843" w:usb2="00000009" w:usb3="00000000" w:csb0="000001FF" w:csb1="00000000"/>
    <w:embedRegular r:id="rId6" w:fontKey="{BFC8D7F7-E441-423C-8DDD-38A2E240E70F}"/>
  </w:font>
  <w:font w:name="Wingdings">
    <w:panose1 w:val="05000000000000000000"/>
    <w:charset w:val="02"/>
    <w:family w:val="auto"/>
    <w:pitch w:val="variable"/>
    <w:sig w:usb0="00000000" w:usb1="10000000" w:usb2="00000000" w:usb3="00000000" w:csb0="80000000" w:csb1="00000000"/>
    <w:embedRegular r:id="rId7" w:fontKey="{17FFB444-4CB9-4A8D-96EC-1F5D5C13E2B5}"/>
  </w:font>
  <w:font w:name="Calibri">
    <w:panose1 w:val="020F0502020204030204"/>
    <w:charset w:val="EE"/>
    <w:family w:val="swiss"/>
    <w:pitch w:val="variable"/>
    <w:sig w:usb0="E4002EFF" w:usb1="C200247B" w:usb2="00000009" w:usb3="00000000" w:csb0="000001FF" w:csb1="00000000"/>
    <w:embedRegular r:id="rId8" w:fontKey="{90DEBB13-140E-4D3A-A6E6-492C13925F87}"/>
    <w:embedBold r:id="rId9" w:fontKey="{D9331947-E6A0-44FA-BC07-796C1CA7A11E}"/>
    <w:embedItalic r:id="rId10" w:fontKey="{4069D1F8-BC5C-4ED6-95B9-D106FC20C47C}"/>
    <w:embedBoldItalic r:id="rId11" w:fontKey="{A3CEC0D8-BF68-4E54-94DE-299C0C42C38A}"/>
  </w:font>
  <w:font w:name="DengXian">
    <w:altName w:val="等线"/>
    <w:panose1 w:val="02010600030101010101"/>
    <w:charset w:val="86"/>
    <w:family w:val="auto"/>
    <w:pitch w:val="variable"/>
    <w:sig w:usb0="A00002BF" w:usb1="38CF7CFA" w:usb2="00000016" w:usb3="00000000" w:csb0="0004000F" w:csb1="00000000"/>
  </w:font>
  <w:font w:name="Swis721 Cn BT">
    <w:panose1 w:val="020B0506020202030204"/>
    <w:charset w:val="00"/>
    <w:family w:val="swiss"/>
    <w:pitch w:val="variable"/>
    <w:sig w:usb0="00000087" w:usb1="00000000" w:usb2="00000000" w:usb3="00000000" w:csb0="0000001B" w:csb1="00000000"/>
    <w:embedRegular r:id="rId12" w:fontKey="{01112E7A-8467-4CDF-A2F7-6434164A322C}"/>
    <w:embedBold r:id="rId13" w:fontKey="{3E92C69C-C9EA-4CE3-8582-C32228C06E84}"/>
    <w:embedItalic r:id="rId14" w:fontKey="{05CF2965-D87F-4487-8DB0-DA77A1FEC3FC}"/>
  </w:font>
  <w:font w:name="Franklin Gothic Medium Cond">
    <w:panose1 w:val="020B0606030402020204"/>
    <w:charset w:val="EE"/>
    <w:family w:val="swiss"/>
    <w:pitch w:val="variable"/>
    <w:sig w:usb0="00000287" w:usb1="00000000" w:usb2="00000000" w:usb3="00000000" w:csb0="0000009F" w:csb1="00000000"/>
    <w:embedRegular r:id="rId15" w:fontKey="{EBEC6AB3-EAEF-4246-860C-2966CBCDE733}"/>
    <w:embedBold r:id="rId16" w:fontKey="{E65A0B2D-AD41-4001-AE21-5F779E1CC23C}"/>
    <w:embedItalic r:id="rId17" w:fontKey="{441C2F6F-0079-4F8C-9713-13C5B7226A25}"/>
    <w:embedBoldItalic r:id="rId18" w:fontKey="{6A5A7202-A447-47B7-AACA-8A356FC9EA1E}"/>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embedRegular r:id="rId19" w:fontKey="{17E5AA52-FF14-4588-9301-1291B1A495D2}"/>
  </w:font>
  <w:font w:name="Helvetica CE 55 Roman">
    <w:altName w:val="Times New Roman"/>
    <w:charset w:val="EE"/>
    <w:family w:val="auto"/>
    <w:pitch w:val="variable"/>
    <w:sig w:usb0="00000001" w:usb1="00000000" w:usb2="00000000" w:usb3="00000000" w:csb0="00000003" w:csb1="00000000"/>
  </w:font>
  <w:font w:name="Cambria">
    <w:panose1 w:val="02040503050406030204"/>
    <w:charset w:val="EE"/>
    <w:family w:val="roman"/>
    <w:pitch w:val="variable"/>
    <w:sig w:usb0="E00006FF" w:usb1="420024FF" w:usb2="02000000" w:usb3="00000000" w:csb0="0000019F" w:csb1="00000000"/>
    <w:embedRegular r:id="rId20" w:fontKey="{AAC7E4F8-0615-40E8-A645-0D77A6C72EE6}"/>
  </w:font>
  <w:font w:name="Arial">
    <w:panose1 w:val="020B0604020202020204"/>
    <w:charset w:val="EE"/>
    <w:family w:val="swiss"/>
    <w:pitch w:val="variable"/>
    <w:sig w:usb0="E0002EFF" w:usb1="C000785B" w:usb2="00000009" w:usb3="00000000" w:csb0="000001FF" w:csb1="00000000"/>
    <w:embedRegular r:id="rId21" w:fontKey="{ADAF9676-7374-4EB1-B2FF-169244EB9506}"/>
    <w:embedBold r:id="rId22" w:fontKey="{ACAC41BE-361E-4138-82D1-45D6973D97BD}"/>
    <w:embedItalic r:id="rId23" w:fontKey="{48B59F7E-D618-4B68-981C-D1E0C6A35287}"/>
    <w:embedBoldItalic r:id="rId24" w:fontKey="{1F266890-B750-462D-A71B-A1ACAE0D410D}"/>
  </w:font>
  <w:font w:name="Arial Unicode MS">
    <w:panose1 w:val="020B0604020202020204"/>
    <w:charset w:val="80"/>
    <w:family w:val="swiss"/>
    <w:pitch w:val="variable"/>
    <w:sig w:usb0="F7FFAEFF" w:usb1="F9DFFFFF" w:usb2="0000007F" w:usb3="00000000" w:csb0="003F01FF" w:csb1="00000000"/>
  </w:font>
  <w:font w:name="SL Dutch">
    <w:altName w:val="Times New Roman"/>
    <w:charset w:val="00"/>
    <w:family w:val="auto"/>
    <w:pitch w:val="variable"/>
    <w:sig w:usb0="00000003" w:usb1="00000000" w:usb2="00000000" w:usb3="00000000" w:csb0="00000001" w:csb1="00000000"/>
  </w:font>
  <w:font w:name="Map Symbols">
    <w:altName w:val="Courier New"/>
    <w:charset w:val="00"/>
    <w:family w:val="roman"/>
    <w:pitch w:val="variable"/>
    <w:sig w:usb0="00000003" w:usb1="00000000" w:usb2="00000000" w:usb3="00000000" w:csb0="00000001" w:csb1="00000000"/>
  </w:font>
  <w:font w:name="BankGothic Md BT">
    <w:panose1 w:val="020B0807020203060204"/>
    <w:charset w:val="00"/>
    <w:family w:val="swiss"/>
    <w:pitch w:val="variable"/>
    <w:sig w:usb0="00000087" w:usb1="00000000" w:usb2="00000000" w:usb3="00000000" w:csb0="0000001B" w:csb1="00000000"/>
    <w:embedRegular r:id="rId25" w:fontKey="{804B7AEC-A932-4701-A5B3-DD8887C3B770}"/>
  </w:font>
  <w:font w:name="BankGothic Lt BT">
    <w:panose1 w:val="020B0607020203060204"/>
    <w:charset w:val="00"/>
    <w:family w:val="swiss"/>
    <w:pitch w:val="variable"/>
    <w:sig w:usb0="00000087" w:usb1="00000000" w:usb2="00000000" w:usb3="00000000" w:csb0="0000001B" w:csb1="00000000"/>
    <w:embedRegular r:id="rId26" w:fontKey="{99357E37-B51C-4585-A196-58FE7EC18737}"/>
  </w:font>
  <w:font w:name="Cambria Math">
    <w:panose1 w:val="02040503050406030204"/>
    <w:charset w:val="EE"/>
    <w:family w:val="roman"/>
    <w:pitch w:val="variable"/>
    <w:sig w:usb0="E00006FF" w:usb1="420024FF" w:usb2="02000000" w:usb3="00000000" w:csb0="0000019F" w:csb1="00000000"/>
    <w:embedRegular r:id="rId27" w:fontKey="{0DBF5F2D-F61D-402A-AF72-C9841CF9F2F3}"/>
    <w:embedItalic r:id="rId28" w:fontKey="{242E2675-4A03-41B0-913B-265100977F25}"/>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D43463" w14:textId="77777777" w:rsidR="00535E15" w:rsidRDefault="00535E15" w:rsidP="004D056E">
      <w:r>
        <w:separator/>
      </w:r>
    </w:p>
    <w:p w14:paraId="5EEAB91E" w14:textId="77777777" w:rsidR="00535E15" w:rsidRDefault="00535E15"/>
  </w:footnote>
  <w:footnote w:type="continuationSeparator" w:id="0">
    <w:p w14:paraId="5CCDAD2A" w14:textId="77777777" w:rsidR="00535E15" w:rsidRDefault="00535E15" w:rsidP="004D056E">
      <w:r>
        <w:continuationSeparator/>
      </w:r>
    </w:p>
    <w:p w14:paraId="597913AD" w14:textId="77777777" w:rsidR="00535E15" w:rsidRDefault="00535E15"/>
  </w:footnote>
  <w:footnote w:type="continuationNotice" w:id="1">
    <w:p w14:paraId="6CE93104" w14:textId="77777777" w:rsidR="007A168D" w:rsidRDefault="007A168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81" w:type="dxa"/>
      <w:jc w:val="center"/>
      <w:tblLayout w:type="fixed"/>
      <w:tblCellMar>
        <w:left w:w="0" w:type="dxa"/>
        <w:right w:w="0" w:type="dxa"/>
      </w:tblCellMar>
      <w:tblLook w:val="04A0" w:firstRow="1" w:lastRow="0" w:firstColumn="1" w:lastColumn="0" w:noHBand="0" w:noVBand="1"/>
    </w:tblPr>
    <w:tblGrid>
      <w:gridCol w:w="9781"/>
    </w:tblGrid>
    <w:tr w:rsidR="00110346" w:rsidRPr="00BC6B2D" w14:paraId="6A7AB882" w14:textId="77777777" w:rsidTr="00356DA5">
      <w:trPr>
        <w:cantSplit/>
        <w:trHeight w:hRule="exact" w:val="374"/>
        <w:jc w:val="center"/>
      </w:trPr>
      <w:tc>
        <w:tcPr>
          <w:tcW w:w="9781" w:type="dxa"/>
          <w:shd w:val="clear" w:color="auto" w:fill="auto"/>
          <w:vAlign w:val="center"/>
        </w:tcPr>
        <w:p w14:paraId="2DC7F124" w14:textId="377370FF" w:rsidR="00110346" w:rsidRPr="00BC6B2D" w:rsidRDefault="00110346" w:rsidP="00356DA5">
          <w:pPr>
            <w:pStyle w:val="GLAVATS"/>
          </w:pPr>
        </w:p>
      </w:tc>
    </w:tr>
  </w:tbl>
  <w:p w14:paraId="0105498B" w14:textId="77777777" w:rsidR="00BA20BA" w:rsidRPr="00BC6B2D" w:rsidRDefault="00BA20BA" w:rsidP="00BC6B2D">
    <w:pPr>
      <w:pStyle w:val="GLAV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F6E4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37CBA8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9881B8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4BDA820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4923BD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8468FC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A00A72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B082FF8"/>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3D2569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85ECC1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AD9696A"/>
    <w:multiLevelType w:val="hybridMultilevel"/>
    <w:tmpl w:val="58425E64"/>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F8930AB"/>
    <w:multiLevelType w:val="hybridMultilevel"/>
    <w:tmpl w:val="54A4B388"/>
    <w:lvl w:ilvl="0" w:tplc="04240001">
      <w:start w:val="1"/>
      <w:numFmt w:val="bullet"/>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hint="default"/>
      </w:rPr>
    </w:lvl>
    <w:lvl w:ilvl="3" w:tplc="FFFFFFFF" w:tentative="1">
      <w:start w:val="1"/>
      <w:numFmt w:val="bullet"/>
      <w:lvlText w:val=""/>
      <w:lvlJc w:val="left"/>
      <w:pPr>
        <w:tabs>
          <w:tab w:val="num" w:pos="2520"/>
        </w:tabs>
        <w:ind w:left="2520" w:hanging="360"/>
      </w:pPr>
      <w:rPr>
        <w:rFonts w:ascii="Symbol" w:hAnsi="Symbol" w:hint="default"/>
      </w:rPr>
    </w:lvl>
    <w:lvl w:ilvl="4" w:tplc="FFFFFFFF" w:tentative="1">
      <w:start w:val="1"/>
      <w:numFmt w:val="bullet"/>
      <w:lvlText w:val="o"/>
      <w:lvlJc w:val="left"/>
      <w:pPr>
        <w:tabs>
          <w:tab w:val="num" w:pos="3240"/>
        </w:tabs>
        <w:ind w:left="3240" w:hanging="360"/>
      </w:pPr>
      <w:rPr>
        <w:rFonts w:ascii="Courier New" w:hAnsi="Courier New" w:cs="Courier New" w:hint="default"/>
      </w:rPr>
    </w:lvl>
    <w:lvl w:ilvl="5" w:tplc="FFFFFFFF" w:tentative="1">
      <w:start w:val="1"/>
      <w:numFmt w:val="bullet"/>
      <w:lvlText w:val=""/>
      <w:lvlJc w:val="left"/>
      <w:pPr>
        <w:tabs>
          <w:tab w:val="num" w:pos="3960"/>
        </w:tabs>
        <w:ind w:left="3960" w:hanging="360"/>
      </w:pPr>
      <w:rPr>
        <w:rFonts w:ascii="Wingdings" w:hAnsi="Wingdings" w:hint="default"/>
      </w:rPr>
    </w:lvl>
    <w:lvl w:ilvl="6" w:tplc="FFFFFFFF" w:tentative="1">
      <w:start w:val="1"/>
      <w:numFmt w:val="bullet"/>
      <w:lvlText w:val=""/>
      <w:lvlJc w:val="left"/>
      <w:pPr>
        <w:tabs>
          <w:tab w:val="num" w:pos="4680"/>
        </w:tabs>
        <w:ind w:left="4680" w:hanging="360"/>
      </w:pPr>
      <w:rPr>
        <w:rFonts w:ascii="Symbol" w:hAnsi="Symbol" w:hint="default"/>
      </w:rPr>
    </w:lvl>
    <w:lvl w:ilvl="7" w:tplc="FFFFFFFF" w:tentative="1">
      <w:start w:val="1"/>
      <w:numFmt w:val="bullet"/>
      <w:lvlText w:val="o"/>
      <w:lvlJc w:val="left"/>
      <w:pPr>
        <w:tabs>
          <w:tab w:val="num" w:pos="5400"/>
        </w:tabs>
        <w:ind w:left="5400" w:hanging="360"/>
      </w:pPr>
      <w:rPr>
        <w:rFonts w:ascii="Courier New" w:hAnsi="Courier New" w:cs="Courier New" w:hint="default"/>
      </w:rPr>
    </w:lvl>
    <w:lvl w:ilvl="8" w:tplc="FFFFFFFF"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10304292"/>
    <w:multiLevelType w:val="hybridMultilevel"/>
    <w:tmpl w:val="1DD03640"/>
    <w:lvl w:ilvl="0" w:tplc="04240001">
      <w:start w:val="1"/>
      <w:numFmt w:val="bullet"/>
      <w:lvlText w:val=""/>
      <w:lvlJc w:val="left"/>
      <w:pPr>
        <w:tabs>
          <w:tab w:val="num" w:pos="1429"/>
        </w:tabs>
        <w:ind w:left="1429" w:hanging="360"/>
      </w:pPr>
      <w:rPr>
        <w:rFonts w:ascii="Symbol" w:hAnsi="Symbol" w:hint="default"/>
      </w:rPr>
    </w:lvl>
    <w:lvl w:ilvl="1" w:tplc="04240003" w:tentative="1">
      <w:start w:val="1"/>
      <w:numFmt w:val="bullet"/>
      <w:lvlText w:val="o"/>
      <w:lvlJc w:val="left"/>
      <w:pPr>
        <w:tabs>
          <w:tab w:val="num" w:pos="2149"/>
        </w:tabs>
        <w:ind w:left="2149" w:hanging="360"/>
      </w:pPr>
      <w:rPr>
        <w:rFonts w:ascii="Courier New" w:hAnsi="Courier New" w:cs="Courier New" w:hint="default"/>
      </w:rPr>
    </w:lvl>
    <w:lvl w:ilvl="2" w:tplc="04240005" w:tentative="1">
      <w:start w:val="1"/>
      <w:numFmt w:val="bullet"/>
      <w:lvlText w:val=""/>
      <w:lvlJc w:val="left"/>
      <w:pPr>
        <w:tabs>
          <w:tab w:val="num" w:pos="2869"/>
        </w:tabs>
        <w:ind w:left="2869" w:hanging="360"/>
      </w:pPr>
      <w:rPr>
        <w:rFonts w:ascii="Wingdings" w:hAnsi="Wingdings" w:hint="default"/>
      </w:rPr>
    </w:lvl>
    <w:lvl w:ilvl="3" w:tplc="04240001" w:tentative="1">
      <w:start w:val="1"/>
      <w:numFmt w:val="bullet"/>
      <w:lvlText w:val=""/>
      <w:lvlJc w:val="left"/>
      <w:pPr>
        <w:tabs>
          <w:tab w:val="num" w:pos="3589"/>
        </w:tabs>
        <w:ind w:left="3589" w:hanging="360"/>
      </w:pPr>
      <w:rPr>
        <w:rFonts w:ascii="Symbol" w:hAnsi="Symbol" w:hint="default"/>
      </w:rPr>
    </w:lvl>
    <w:lvl w:ilvl="4" w:tplc="04240003" w:tentative="1">
      <w:start w:val="1"/>
      <w:numFmt w:val="bullet"/>
      <w:lvlText w:val="o"/>
      <w:lvlJc w:val="left"/>
      <w:pPr>
        <w:tabs>
          <w:tab w:val="num" w:pos="4309"/>
        </w:tabs>
        <w:ind w:left="4309" w:hanging="360"/>
      </w:pPr>
      <w:rPr>
        <w:rFonts w:ascii="Courier New" w:hAnsi="Courier New" w:cs="Courier New" w:hint="default"/>
      </w:rPr>
    </w:lvl>
    <w:lvl w:ilvl="5" w:tplc="04240005" w:tentative="1">
      <w:start w:val="1"/>
      <w:numFmt w:val="bullet"/>
      <w:lvlText w:val=""/>
      <w:lvlJc w:val="left"/>
      <w:pPr>
        <w:tabs>
          <w:tab w:val="num" w:pos="5029"/>
        </w:tabs>
        <w:ind w:left="5029" w:hanging="360"/>
      </w:pPr>
      <w:rPr>
        <w:rFonts w:ascii="Wingdings" w:hAnsi="Wingdings" w:hint="default"/>
      </w:rPr>
    </w:lvl>
    <w:lvl w:ilvl="6" w:tplc="04240001" w:tentative="1">
      <w:start w:val="1"/>
      <w:numFmt w:val="bullet"/>
      <w:lvlText w:val=""/>
      <w:lvlJc w:val="left"/>
      <w:pPr>
        <w:tabs>
          <w:tab w:val="num" w:pos="5749"/>
        </w:tabs>
        <w:ind w:left="5749" w:hanging="360"/>
      </w:pPr>
      <w:rPr>
        <w:rFonts w:ascii="Symbol" w:hAnsi="Symbol" w:hint="default"/>
      </w:rPr>
    </w:lvl>
    <w:lvl w:ilvl="7" w:tplc="04240003" w:tentative="1">
      <w:start w:val="1"/>
      <w:numFmt w:val="bullet"/>
      <w:lvlText w:val="o"/>
      <w:lvlJc w:val="left"/>
      <w:pPr>
        <w:tabs>
          <w:tab w:val="num" w:pos="6469"/>
        </w:tabs>
        <w:ind w:left="6469" w:hanging="360"/>
      </w:pPr>
      <w:rPr>
        <w:rFonts w:ascii="Courier New" w:hAnsi="Courier New" w:cs="Courier New" w:hint="default"/>
      </w:rPr>
    </w:lvl>
    <w:lvl w:ilvl="8" w:tplc="04240005" w:tentative="1">
      <w:start w:val="1"/>
      <w:numFmt w:val="bullet"/>
      <w:lvlText w:val=""/>
      <w:lvlJc w:val="left"/>
      <w:pPr>
        <w:tabs>
          <w:tab w:val="num" w:pos="7189"/>
        </w:tabs>
        <w:ind w:left="7189" w:hanging="360"/>
      </w:pPr>
      <w:rPr>
        <w:rFonts w:ascii="Wingdings" w:hAnsi="Wingdings" w:hint="default"/>
      </w:rPr>
    </w:lvl>
  </w:abstractNum>
  <w:abstractNum w:abstractNumId="14" w15:restartNumberingAfterBreak="0">
    <w:nsid w:val="151B6F02"/>
    <w:multiLevelType w:val="hybridMultilevel"/>
    <w:tmpl w:val="EC1A4464"/>
    <w:lvl w:ilvl="0" w:tplc="04240001">
      <w:start w:val="1"/>
      <w:numFmt w:val="bullet"/>
      <w:lvlText w:val=""/>
      <w:lvlJc w:val="left"/>
      <w:pPr>
        <w:tabs>
          <w:tab w:val="num" w:pos="1344"/>
        </w:tabs>
        <w:ind w:left="1344" w:hanging="360"/>
      </w:pPr>
      <w:rPr>
        <w:rFonts w:ascii="Symbol" w:hAnsi="Symbol" w:hint="default"/>
      </w:rPr>
    </w:lvl>
    <w:lvl w:ilvl="1" w:tplc="04240003" w:tentative="1">
      <w:start w:val="1"/>
      <w:numFmt w:val="bullet"/>
      <w:lvlText w:val="o"/>
      <w:lvlJc w:val="left"/>
      <w:pPr>
        <w:tabs>
          <w:tab w:val="num" w:pos="2064"/>
        </w:tabs>
        <w:ind w:left="2064" w:hanging="360"/>
      </w:pPr>
      <w:rPr>
        <w:rFonts w:ascii="Courier New" w:hAnsi="Courier New" w:cs="Courier New" w:hint="default"/>
      </w:rPr>
    </w:lvl>
    <w:lvl w:ilvl="2" w:tplc="04240005" w:tentative="1">
      <w:start w:val="1"/>
      <w:numFmt w:val="bullet"/>
      <w:lvlText w:val=""/>
      <w:lvlJc w:val="left"/>
      <w:pPr>
        <w:tabs>
          <w:tab w:val="num" w:pos="2784"/>
        </w:tabs>
        <w:ind w:left="2784" w:hanging="360"/>
      </w:pPr>
      <w:rPr>
        <w:rFonts w:ascii="Wingdings" w:hAnsi="Wingdings" w:hint="default"/>
      </w:rPr>
    </w:lvl>
    <w:lvl w:ilvl="3" w:tplc="04240001" w:tentative="1">
      <w:start w:val="1"/>
      <w:numFmt w:val="bullet"/>
      <w:lvlText w:val=""/>
      <w:lvlJc w:val="left"/>
      <w:pPr>
        <w:tabs>
          <w:tab w:val="num" w:pos="3504"/>
        </w:tabs>
        <w:ind w:left="3504" w:hanging="360"/>
      </w:pPr>
      <w:rPr>
        <w:rFonts w:ascii="Symbol" w:hAnsi="Symbol" w:hint="default"/>
      </w:rPr>
    </w:lvl>
    <w:lvl w:ilvl="4" w:tplc="04240003" w:tentative="1">
      <w:start w:val="1"/>
      <w:numFmt w:val="bullet"/>
      <w:lvlText w:val="o"/>
      <w:lvlJc w:val="left"/>
      <w:pPr>
        <w:tabs>
          <w:tab w:val="num" w:pos="4224"/>
        </w:tabs>
        <w:ind w:left="4224" w:hanging="360"/>
      </w:pPr>
      <w:rPr>
        <w:rFonts w:ascii="Courier New" w:hAnsi="Courier New" w:cs="Courier New" w:hint="default"/>
      </w:rPr>
    </w:lvl>
    <w:lvl w:ilvl="5" w:tplc="04240005" w:tentative="1">
      <w:start w:val="1"/>
      <w:numFmt w:val="bullet"/>
      <w:lvlText w:val=""/>
      <w:lvlJc w:val="left"/>
      <w:pPr>
        <w:tabs>
          <w:tab w:val="num" w:pos="4944"/>
        </w:tabs>
        <w:ind w:left="4944" w:hanging="360"/>
      </w:pPr>
      <w:rPr>
        <w:rFonts w:ascii="Wingdings" w:hAnsi="Wingdings" w:hint="default"/>
      </w:rPr>
    </w:lvl>
    <w:lvl w:ilvl="6" w:tplc="04240001" w:tentative="1">
      <w:start w:val="1"/>
      <w:numFmt w:val="bullet"/>
      <w:lvlText w:val=""/>
      <w:lvlJc w:val="left"/>
      <w:pPr>
        <w:tabs>
          <w:tab w:val="num" w:pos="5664"/>
        </w:tabs>
        <w:ind w:left="5664" w:hanging="360"/>
      </w:pPr>
      <w:rPr>
        <w:rFonts w:ascii="Symbol" w:hAnsi="Symbol" w:hint="default"/>
      </w:rPr>
    </w:lvl>
    <w:lvl w:ilvl="7" w:tplc="04240003" w:tentative="1">
      <w:start w:val="1"/>
      <w:numFmt w:val="bullet"/>
      <w:lvlText w:val="o"/>
      <w:lvlJc w:val="left"/>
      <w:pPr>
        <w:tabs>
          <w:tab w:val="num" w:pos="6384"/>
        </w:tabs>
        <w:ind w:left="6384" w:hanging="360"/>
      </w:pPr>
      <w:rPr>
        <w:rFonts w:ascii="Courier New" w:hAnsi="Courier New" w:cs="Courier New" w:hint="default"/>
      </w:rPr>
    </w:lvl>
    <w:lvl w:ilvl="8" w:tplc="04240005" w:tentative="1">
      <w:start w:val="1"/>
      <w:numFmt w:val="bullet"/>
      <w:lvlText w:val=""/>
      <w:lvlJc w:val="left"/>
      <w:pPr>
        <w:tabs>
          <w:tab w:val="num" w:pos="7104"/>
        </w:tabs>
        <w:ind w:left="7104" w:hanging="360"/>
      </w:pPr>
      <w:rPr>
        <w:rFonts w:ascii="Wingdings" w:hAnsi="Wingdings" w:hint="default"/>
      </w:rPr>
    </w:lvl>
  </w:abstractNum>
  <w:abstractNum w:abstractNumId="15" w15:restartNumberingAfterBreak="0">
    <w:nsid w:val="18250884"/>
    <w:multiLevelType w:val="multilevel"/>
    <w:tmpl w:val="26865B60"/>
    <w:lvl w:ilvl="0">
      <w:start w:val="1"/>
      <w:numFmt w:val="upperLetter"/>
      <w:pStyle w:val="DodatekA"/>
      <w:lvlText w:val="Dodatek %1:"/>
      <w:lvlJc w:val="left"/>
      <w:pPr>
        <w:ind w:left="432" w:hanging="432"/>
      </w:pPr>
      <w:rPr>
        <w:rFonts w:hint="default"/>
      </w:rPr>
    </w:lvl>
    <w:lvl w:ilvl="1">
      <w:start w:val="1"/>
      <w:numFmt w:val="decimal"/>
      <w:pStyle w:val="DodatekA1"/>
      <w:lvlText w:val="%1.%2"/>
      <w:lvlJc w:val="left"/>
      <w:pPr>
        <w:ind w:left="576" w:hanging="576"/>
      </w:pPr>
      <w:rPr>
        <w:rFonts w:hint="default"/>
        <w:lang w:val="sl-SI"/>
      </w:rPr>
    </w:lvl>
    <w:lvl w:ilvl="2">
      <w:start w:val="1"/>
      <w:numFmt w:val="decimal"/>
      <w:pStyle w:val="DodatekA11"/>
      <w:lvlText w:val="%1.%2.%3"/>
      <w:lvlJc w:val="left"/>
      <w:pPr>
        <w:ind w:left="720" w:hanging="720"/>
      </w:pPr>
      <w:rPr>
        <w:rFonts w:hint="default"/>
        <w:b w:val="0"/>
        <w:bCs w:val="0"/>
        <w:i w:val="0"/>
        <w:iCs w:val="0"/>
        <w:caps w:val="0"/>
        <w:smallCaps w:val="0"/>
        <w:strike w:val="0"/>
        <w:dstrike w:val="0"/>
        <w:noProof w:val="0"/>
        <w:vanish w:val="0"/>
        <w:color w:val="00639E"/>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B6E0E4B"/>
    <w:multiLevelType w:val="multilevel"/>
    <w:tmpl w:val="0809001D"/>
    <w:numStyleLink w:val="SeznamGIZ"/>
  </w:abstractNum>
  <w:abstractNum w:abstractNumId="17" w15:restartNumberingAfterBreak="0">
    <w:nsid w:val="1B7765B3"/>
    <w:multiLevelType w:val="hybridMultilevel"/>
    <w:tmpl w:val="84728214"/>
    <w:lvl w:ilvl="0" w:tplc="384292BC">
      <w:numFmt w:val="bullet"/>
      <w:lvlText w:val="•"/>
      <w:lvlJc w:val="left"/>
      <w:pPr>
        <w:ind w:left="1110" w:hanging="750"/>
      </w:pPr>
      <w:rPr>
        <w:rFonts w:ascii="Calibri" w:eastAsia="DengXi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 w15:restartNumberingAfterBreak="0">
    <w:nsid w:val="20017DEF"/>
    <w:multiLevelType w:val="hybridMultilevel"/>
    <w:tmpl w:val="4308171A"/>
    <w:lvl w:ilvl="0" w:tplc="04240001">
      <w:start w:val="1"/>
      <w:numFmt w:val="bullet"/>
      <w:lvlText w:val=""/>
      <w:lvlJc w:val="left"/>
      <w:pPr>
        <w:tabs>
          <w:tab w:val="num" w:pos="907"/>
        </w:tabs>
        <w:ind w:left="907" w:hanging="453"/>
      </w:pPr>
      <w:rPr>
        <w:rFonts w:ascii="Symbol" w:hAnsi="Symbol"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53567"/>
    <w:multiLevelType w:val="hybridMultilevel"/>
    <w:tmpl w:val="B9D48786"/>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669430F"/>
    <w:multiLevelType w:val="hybridMultilevel"/>
    <w:tmpl w:val="BD9A6D0E"/>
    <w:lvl w:ilvl="0" w:tplc="384292BC">
      <w:numFmt w:val="bullet"/>
      <w:lvlText w:val="•"/>
      <w:lvlJc w:val="left"/>
      <w:pPr>
        <w:ind w:left="1110" w:hanging="750"/>
      </w:pPr>
      <w:rPr>
        <w:rFonts w:ascii="Calibri" w:eastAsia="DengXi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21" w15:restartNumberingAfterBreak="0">
    <w:nsid w:val="266D4AF9"/>
    <w:multiLevelType w:val="hybridMultilevel"/>
    <w:tmpl w:val="C9C06DE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66F28E3"/>
    <w:multiLevelType w:val="hybridMultilevel"/>
    <w:tmpl w:val="B14C2A6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830629C"/>
    <w:multiLevelType w:val="hybridMultilevel"/>
    <w:tmpl w:val="A78A09D6"/>
    <w:lvl w:ilvl="0" w:tplc="04240001">
      <w:start w:val="1"/>
      <w:numFmt w:val="bullet"/>
      <w:lvlText w:val=""/>
      <w:lvlJc w:val="left"/>
      <w:pPr>
        <w:tabs>
          <w:tab w:val="num" w:pos="1423"/>
        </w:tabs>
        <w:ind w:left="1423" w:hanging="360"/>
      </w:pPr>
      <w:rPr>
        <w:rFonts w:ascii="Symbol" w:hAnsi="Symbol" w:hint="default"/>
      </w:rPr>
    </w:lvl>
    <w:lvl w:ilvl="1" w:tplc="04240003" w:tentative="1">
      <w:start w:val="1"/>
      <w:numFmt w:val="bullet"/>
      <w:lvlText w:val="o"/>
      <w:lvlJc w:val="left"/>
      <w:pPr>
        <w:tabs>
          <w:tab w:val="num" w:pos="2143"/>
        </w:tabs>
        <w:ind w:left="2143" w:hanging="360"/>
      </w:pPr>
      <w:rPr>
        <w:rFonts w:ascii="Courier New" w:hAnsi="Courier New" w:cs="Courier New" w:hint="default"/>
      </w:rPr>
    </w:lvl>
    <w:lvl w:ilvl="2" w:tplc="04240005" w:tentative="1">
      <w:start w:val="1"/>
      <w:numFmt w:val="bullet"/>
      <w:lvlText w:val=""/>
      <w:lvlJc w:val="left"/>
      <w:pPr>
        <w:tabs>
          <w:tab w:val="num" w:pos="2863"/>
        </w:tabs>
        <w:ind w:left="2863" w:hanging="360"/>
      </w:pPr>
      <w:rPr>
        <w:rFonts w:ascii="Wingdings" w:hAnsi="Wingdings" w:hint="default"/>
      </w:rPr>
    </w:lvl>
    <w:lvl w:ilvl="3" w:tplc="04240001" w:tentative="1">
      <w:start w:val="1"/>
      <w:numFmt w:val="bullet"/>
      <w:lvlText w:val=""/>
      <w:lvlJc w:val="left"/>
      <w:pPr>
        <w:tabs>
          <w:tab w:val="num" w:pos="3583"/>
        </w:tabs>
        <w:ind w:left="3583" w:hanging="360"/>
      </w:pPr>
      <w:rPr>
        <w:rFonts w:ascii="Symbol" w:hAnsi="Symbol" w:hint="default"/>
      </w:rPr>
    </w:lvl>
    <w:lvl w:ilvl="4" w:tplc="04240003" w:tentative="1">
      <w:start w:val="1"/>
      <w:numFmt w:val="bullet"/>
      <w:lvlText w:val="o"/>
      <w:lvlJc w:val="left"/>
      <w:pPr>
        <w:tabs>
          <w:tab w:val="num" w:pos="4303"/>
        </w:tabs>
        <w:ind w:left="4303" w:hanging="360"/>
      </w:pPr>
      <w:rPr>
        <w:rFonts w:ascii="Courier New" w:hAnsi="Courier New" w:cs="Courier New" w:hint="default"/>
      </w:rPr>
    </w:lvl>
    <w:lvl w:ilvl="5" w:tplc="04240005" w:tentative="1">
      <w:start w:val="1"/>
      <w:numFmt w:val="bullet"/>
      <w:lvlText w:val=""/>
      <w:lvlJc w:val="left"/>
      <w:pPr>
        <w:tabs>
          <w:tab w:val="num" w:pos="5023"/>
        </w:tabs>
        <w:ind w:left="5023" w:hanging="360"/>
      </w:pPr>
      <w:rPr>
        <w:rFonts w:ascii="Wingdings" w:hAnsi="Wingdings" w:hint="default"/>
      </w:rPr>
    </w:lvl>
    <w:lvl w:ilvl="6" w:tplc="04240001" w:tentative="1">
      <w:start w:val="1"/>
      <w:numFmt w:val="bullet"/>
      <w:lvlText w:val=""/>
      <w:lvlJc w:val="left"/>
      <w:pPr>
        <w:tabs>
          <w:tab w:val="num" w:pos="5743"/>
        </w:tabs>
        <w:ind w:left="5743" w:hanging="360"/>
      </w:pPr>
      <w:rPr>
        <w:rFonts w:ascii="Symbol" w:hAnsi="Symbol" w:hint="default"/>
      </w:rPr>
    </w:lvl>
    <w:lvl w:ilvl="7" w:tplc="04240003" w:tentative="1">
      <w:start w:val="1"/>
      <w:numFmt w:val="bullet"/>
      <w:lvlText w:val="o"/>
      <w:lvlJc w:val="left"/>
      <w:pPr>
        <w:tabs>
          <w:tab w:val="num" w:pos="6463"/>
        </w:tabs>
        <w:ind w:left="6463" w:hanging="360"/>
      </w:pPr>
      <w:rPr>
        <w:rFonts w:ascii="Courier New" w:hAnsi="Courier New" w:cs="Courier New" w:hint="default"/>
      </w:rPr>
    </w:lvl>
    <w:lvl w:ilvl="8" w:tplc="04240005" w:tentative="1">
      <w:start w:val="1"/>
      <w:numFmt w:val="bullet"/>
      <w:lvlText w:val=""/>
      <w:lvlJc w:val="left"/>
      <w:pPr>
        <w:tabs>
          <w:tab w:val="num" w:pos="7183"/>
        </w:tabs>
        <w:ind w:left="7183" w:hanging="360"/>
      </w:pPr>
      <w:rPr>
        <w:rFonts w:ascii="Wingdings" w:hAnsi="Wingdings" w:hint="default"/>
      </w:rPr>
    </w:lvl>
  </w:abstractNum>
  <w:abstractNum w:abstractNumId="24" w15:restartNumberingAfterBreak="0">
    <w:nsid w:val="2A7A501D"/>
    <w:multiLevelType w:val="multilevel"/>
    <w:tmpl w:val="0809001D"/>
    <w:styleLink w:val="SeznamGIZ"/>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Symbol" w:hAnsi="Symbol" w:hint="default"/>
      </w:rPr>
    </w:lvl>
    <w:lvl w:ilvl="2">
      <w:start w:val="1"/>
      <w:numFmt w:val="bullet"/>
      <w:lvlText w:val="–"/>
      <w:lvlJc w:val="left"/>
      <w:pPr>
        <w:ind w:left="1080" w:hanging="360"/>
      </w:pPr>
      <w:rPr>
        <w:rFonts w:ascii="Swis721 Cn BT" w:hAnsi="Swis721 Cn BT" w:hint="default"/>
      </w:rPr>
    </w:lvl>
    <w:lvl w:ilvl="3">
      <w:start w:val="1"/>
      <w:numFmt w:val="bullet"/>
      <w:lvlText w:val=""/>
      <w:lvlJc w:val="left"/>
      <w:pPr>
        <w:ind w:left="1440" w:hanging="360"/>
      </w:pPr>
      <w:rPr>
        <w:rFonts w:ascii="Wingdings" w:hAnsi="Wingdings" w:hint="default"/>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3502401D"/>
    <w:multiLevelType w:val="singleLevel"/>
    <w:tmpl w:val="C3D8EDC8"/>
    <w:lvl w:ilvl="0">
      <w:start w:val="1"/>
      <w:numFmt w:val="lowerLetter"/>
      <w:pStyle w:val="Alinea1"/>
      <w:lvlText w:val="%1."/>
      <w:lvlJc w:val="left"/>
      <w:pPr>
        <w:tabs>
          <w:tab w:val="num" w:pos="360"/>
        </w:tabs>
        <w:ind w:left="360" w:hanging="360"/>
      </w:pPr>
    </w:lvl>
  </w:abstractNum>
  <w:abstractNum w:abstractNumId="26" w15:restartNumberingAfterBreak="0">
    <w:nsid w:val="355708EF"/>
    <w:multiLevelType w:val="hybridMultilevel"/>
    <w:tmpl w:val="EEE8C0CE"/>
    <w:lvl w:ilvl="0" w:tplc="04240001">
      <w:start w:val="1"/>
      <w:numFmt w:val="bullet"/>
      <w:lvlText w:val=""/>
      <w:lvlJc w:val="left"/>
      <w:pPr>
        <w:tabs>
          <w:tab w:val="num" w:pos="984"/>
        </w:tabs>
        <w:ind w:left="984" w:hanging="360"/>
      </w:pPr>
      <w:rPr>
        <w:rFonts w:ascii="Symbol" w:hAnsi="Symbol" w:hint="default"/>
      </w:rPr>
    </w:lvl>
    <w:lvl w:ilvl="1" w:tplc="04240003" w:tentative="1">
      <w:start w:val="1"/>
      <w:numFmt w:val="bullet"/>
      <w:lvlText w:val="o"/>
      <w:lvlJc w:val="left"/>
      <w:pPr>
        <w:tabs>
          <w:tab w:val="num" w:pos="1704"/>
        </w:tabs>
        <w:ind w:left="1704" w:hanging="360"/>
      </w:pPr>
      <w:rPr>
        <w:rFonts w:ascii="Courier New" w:hAnsi="Courier New" w:cs="Courier New" w:hint="default"/>
      </w:rPr>
    </w:lvl>
    <w:lvl w:ilvl="2" w:tplc="04240005" w:tentative="1">
      <w:start w:val="1"/>
      <w:numFmt w:val="bullet"/>
      <w:lvlText w:val=""/>
      <w:lvlJc w:val="left"/>
      <w:pPr>
        <w:tabs>
          <w:tab w:val="num" w:pos="2424"/>
        </w:tabs>
        <w:ind w:left="2424" w:hanging="360"/>
      </w:pPr>
      <w:rPr>
        <w:rFonts w:ascii="Wingdings" w:hAnsi="Wingdings" w:hint="default"/>
      </w:rPr>
    </w:lvl>
    <w:lvl w:ilvl="3" w:tplc="04240001" w:tentative="1">
      <w:start w:val="1"/>
      <w:numFmt w:val="bullet"/>
      <w:lvlText w:val=""/>
      <w:lvlJc w:val="left"/>
      <w:pPr>
        <w:tabs>
          <w:tab w:val="num" w:pos="3144"/>
        </w:tabs>
        <w:ind w:left="3144" w:hanging="360"/>
      </w:pPr>
      <w:rPr>
        <w:rFonts w:ascii="Symbol" w:hAnsi="Symbol" w:hint="default"/>
      </w:rPr>
    </w:lvl>
    <w:lvl w:ilvl="4" w:tplc="04240003" w:tentative="1">
      <w:start w:val="1"/>
      <w:numFmt w:val="bullet"/>
      <w:lvlText w:val="o"/>
      <w:lvlJc w:val="left"/>
      <w:pPr>
        <w:tabs>
          <w:tab w:val="num" w:pos="3864"/>
        </w:tabs>
        <w:ind w:left="3864" w:hanging="360"/>
      </w:pPr>
      <w:rPr>
        <w:rFonts w:ascii="Courier New" w:hAnsi="Courier New" w:cs="Courier New" w:hint="default"/>
      </w:rPr>
    </w:lvl>
    <w:lvl w:ilvl="5" w:tplc="04240005" w:tentative="1">
      <w:start w:val="1"/>
      <w:numFmt w:val="bullet"/>
      <w:lvlText w:val=""/>
      <w:lvlJc w:val="left"/>
      <w:pPr>
        <w:tabs>
          <w:tab w:val="num" w:pos="4584"/>
        </w:tabs>
        <w:ind w:left="4584" w:hanging="360"/>
      </w:pPr>
      <w:rPr>
        <w:rFonts w:ascii="Wingdings" w:hAnsi="Wingdings" w:hint="default"/>
      </w:rPr>
    </w:lvl>
    <w:lvl w:ilvl="6" w:tplc="04240001" w:tentative="1">
      <w:start w:val="1"/>
      <w:numFmt w:val="bullet"/>
      <w:lvlText w:val=""/>
      <w:lvlJc w:val="left"/>
      <w:pPr>
        <w:tabs>
          <w:tab w:val="num" w:pos="5304"/>
        </w:tabs>
        <w:ind w:left="5304" w:hanging="360"/>
      </w:pPr>
      <w:rPr>
        <w:rFonts w:ascii="Symbol" w:hAnsi="Symbol" w:hint="default"/>
      </w:rPr>
    </w:lvl>
    <w:lvl w:ilvl="7" w:tplc="04240003" w:tentative="1">
      <w:start w:val="1"/>
      <w:numFmt w:val="bullet"/>
      <w:lvlText w:val="o"/>
      <w:lvlJc w:val="left"/>
      <w:pPr>
        <w:tabs>
          <w:tab w:val="num" w:pos="6024"/>
        </w:tabs>
        <w:ind w:left="6024" w:hanging="360"/>
      </w:pPr>
      <w:rPr>
        <w:rFonts w:ascii="Courier New" w:hAnsi="Courier New" w:cs="Courier New" w:hint="default"/>
      </w:rPr>
    </w:lvl>
    <w:lvl w:ilvl="8" w:tplc="04240005" w:tentative="1">
      <w:start w:val="1"/>
      <w:numFmt w:val="bullet"/>
      <w:lvlText w:val=""/>
      <w:lvlJc w:val="left"/>
      <w:pPr>
        <w:tabs>
          <w:tab w:val="num" w:pos="6744"/>
        </w:tabs>
        <w:ind w:left="6744" w:hanging="360"/>
      </w:pPr>
      <w:rPr>
        <w:rFonts w:ascii="Wingdings" w:hAnsi="Wingdings" w:hint="default"/>
      </w:rPr>
    </w:lvl>
  </w:abstractNum>
  <w:abstractNum w:abstractNumId="27" w15:restartNumberingAfterBreak="0">
    <w:nsid w:val="3A2C6587"/>
    <w:multiLevelType w:val="hybridMultilevel"/>
    <w:tmpl w:val="B2B8CAEA"/>
    <w:lvl w:ilvl="0" w:tplc="E5E2B210">
      <w:numFmt w:val="bullet"/>
      <w:lvlText w:val="-"/>
      <w:lvlJc w:val="left"/>
      <w:pPr>
        <w:ind w:left="864" w:hanging="360"/>
      </w:pPr>
      <w:rPr>
        <w:rFonts w:ascii="Swis721 Cn BT" w:eastAsia="Calibri" w:hAnsi="Swis721 Cn BT" w:cs="Times New Roman" w:hint="default"/>
      </w:rPr>
    </w:lvl>
    <w:lvl w:ilvl="1" w:tplc="04240003" w:tentative="1">
      <w:start w:val="1"/>
      <w:numFmt w:val="bullet"/>
      <w:lvlText w:val="o"/>
      <w:lvlJc w:val="left"/>
      <w:pPr>
        <w:ind w:left="1584" w:hanging="360"/>
      </w:pPr>
      <w:rPr>
        <w:rFonts w:ascii="Courier New" w:hAnsi="Courier New" w:cs="Courier New" w:hint="default"/>
      </w:rPr>
    </w:lvl>
    <w:lvl w:ilvl="2" w:tplc="04240005" w:tentative="1">
      <w:start w:val="1"/>
      <w:numFmt w:val="bullet"/>
      <w:lvlText w:val=""/>
      <w:lvlJc w:val="left"/>
      <w:pPr>
        <w:ind w:left="2304" w:hanging="360"/>
      </w:pPr>
      <w:rPr>
        <w:rFonts w:ascii="Wingdings" w:hAnsi="Wingdings" w:hint="default"/>
      </w:rPr>
    </w:lvl>
    <w:lvl w:ilvl="3" w:tplc="04240001" w:tentative="1">
      <w:start w:val="1"/>
      <w:numFmt w:val="bullet"/>
      <w:lvlText w:val=""/>
      <w:lvlJc w:val="left"/>
      <w:pPr>
        <w:ind w:left="3024" w:hanging="360"/>
      </w:pPr>
      <w:rPr>
        <w:rFonts w:ascii="Symbol" w:hAnsi="Symbol" w:hint="default"/>
      </w:rPr>
    </w:lvl>
    <w:lvl w:ilvl="4" w:tplc="04240003" w:tentative="1">
      <w:start w:val="1"/>
      <w:numFmt w:val="bullet"/>
      <w:lvlText w:val="o"/>
      <w:lvlJc w:val="left"/>
      <w:pPr>
        <w:ind w:left="3744" w:hanging="360"/>
      </w:pPr>
      <w:rPr>
        <w:rFonts w:ascii="Courier New" w:hAnsi="Courier New" w:cs="Courier New" w:hint="default"/>
      </w:rPr>
    </w:lvl>
    <w:lvl w:ilvl="5" w:tplc="04240005" w:tentative="1">
      <w:start w:val="1"/>
      <w:numFmt w:val="bullet"/>
      <w:lvlText w:val=""/>
      <w:lvlJc w:val="left"/>
      <w:pPr>
        <w:ind w:left="4464" w:hanging="360"/>
      </w:pPr>
      <w:rPr>
        <w:rFonts w:ascii="Wingdings" w:hAnsi="Wingdings" w:hint="default"/>
      </w:rPr>
    </w:lvl>
    <w:lvl w:ilvl="6" w:tplc="04240001" w:tentative="1">
      <w:start w:val="1"/>
      <w:numFmt w:val="bullet"/>
      <w:lvlText w:val=""/>
      <w:lvlJc w:val="left"/>
      <w:pPr>
        <w:ind w:left="5184" w:hanging="360"/>
      </w:pPr>
      <w:rPr>
        <w:rFonts w:ascii="Symbol" w:hAnsi="Symbol" w:hint="default"/>
      </w:rPr>
    </w:lvl>
    <w:lvl w:ilvl="7" w:tplc="04240003" w:tentative="1">
      <w:start w:val="1"/>
      <w:numFmt w:val="bullet"/>
      <w:lvlText w:val="o"/>
      <w:lvlJc w:val="left"/>
      <w:pPr>
        <w:ind w:left="5904" w:hanging="360"/>
      </w:pPr>
      <w:rPr>
        <w:rFonts w:ascii="Courier New" w:hAnsi="Courier New" w:cs="Courier New" w:hint="default"/>
      </w:rPr>
    </w:lvl>
    <w:lvl w:ilvl="8" w:tplc="04240005" w:tentative="1">
      <w:start w:val="1"/>
      <w:numFmt w:val="bullet"/>
      <w:lvlText w:val=""/>
      <w:lvlJc w:val="left"/>
      <w:pPr>
        <w:ind w:left="6624" w:hanging="360"/>
      </w:pPr>
      <w:rPr>
        <w:rFonts w:ascii="Wingdings" w:hAnsi="Wingdings" w:hint="default"/>
      </w:rPr>
    </w:lvl>
  </w:abstractNum>
  <w:abstractNum w:abstractNumId="28" w15:restartNumberingAfterBreak="0">
    <w:nsid w:val="3A947D5B"/>
    <w:multiLevelType w:val="hybridMultilevel"/>
    <w:tmpl w:val="C504BBD4"/>
    <w:lvl w:ilvl="0" w:tplc="04240001">
      <w:start w:val="1"/>
      <w:numFmt w:val="bullet"/>
      <w:lvlText w:val=""/>
      <w:lvlJc w:val="left"/>
      <w:pPr>
        <w:tabs>
          <w:tab w:val="num" w:pos="1344"/>
        </w:tabs>
        <w:ind w:left="1344" w:hanging="360"/>
      </w:pPr>
      <w:rPr>
        <w:rFonts w:ascii="Symbol" w:hAnsi="Symbol" w:hint="default"/>
      </w:rPr>
    </w:lvl>
    <w:lvl w:ilvl="1" w:tplc="04240003" w:tentative="1">
      <w:start w:val="1"/>
      <w:numFmt w:val="bullet"/>
      <w:lvlText w:val="o"/>
      <w:lvlJc w:val="left"/>
      <w:pPr>
        <w:tabs>
          <w:tab w:val="num" w:pos="2064"/>
        </w:tabs>
        <w:ind w:left="2064" w:hanging="360"/>
      </w:pPr>
      <w:rPr>
        <w:rFonts w:ascii="Courier New" w:hAnsi="Courier New" w:cs="Courier New" w:hint="default"/>
      </w:rPr>
    </w:lvl>
    <w:lvl w:ilvl="2" w:tplc="04240005" w:tentative="1">
      <w:start w:val="1"/>
      <w:numFmt w:val="bullet"/>
      <w:lvlText w:val=""/>
      <w:lvlJc w:val="left"/>
      <w:pPr>
        <w:tabs>
          <w:tab w:val="num" w:pos="2784"/>
        </w:tabs>
        <w:ind w:left="2784" w:hanging="360"/>
      </w:pPr>
      <w:rPr>
        <w:rFonts w:ascii="Wingdings" w:hAnsi="Wingdings" w:hint="default"/>
      </w:rPr>
    </w:lvl>
    <w:lvl w:ilvl="3" w:tplc="04240001" w:tentative="1">
      <w:start w:val="1"/>
      <w:numFmt w:val="bullet"/>
      <w:lvlText w:val=""/>
      <w:lvlJc w:val="left"/>
      <w:pPr>
        <w:tabs>
          <w:tab w:val="num" w:pos="3504"/>
        </w:tabs>
        <w:ind w:left="3504" w:hanging="360"/>
      </w:pPr>
      <w:rPr>
        <w:rFonts w:ascii="Symbol" w:hAnsi="Symbol" w:hint="default"/>
      </w:rPr>
    </w:lvl>
    <w:lvl w:ilvl="4" w:tplc="04240003" w:tentative="1">
      <w:start w:val="1"/>
      <w:numFmt w:val="bullet"/>
      <w:lvlText w:val="o"/>
      <w:lvlJc w:val="left"/>
      <w:pPr>
        <w:tabs>
          <w:tab w:val="num" w:pos="4224"/>
        </w:tabs>
        <w:ind w:left="4224" w:hanging="360"/>
      </w:pPr>
      <w:rPr>
        <w:rFonts w:ascii="Courier New" w:hAnsi="Courier New" w:cs="Courier New" w:hint="default"/>
      </w:rPr>
    </w:lvl>
    <w:lvl w:ilvl="5" w:tplc="04240005" w:tentative="1">
      <w:start w:val="1"/>
      <w:numFmt w:val="bullet"/>
      <w:lvlText w:val=""/>
      <w:lvlJc w:val="left"/>
      <w:pPr>
        <w:tabs>
          <w:tab w:val="num" w:pos="4944"/>
        </w:tabs>
        <w:ind w:left="4944" w:hanging="360"/>
      </w:pPr>
      <w:rPr>
        <w:rFonts w:ascii="Wingdings" w:hAnsi="Wingdings" w:hint="default"/>
      </w:rPr>
    </w:lvl>
    <w:lvl w:ilvl="6" w:tplc="04240001" w:tentative="1">
      <w:start w:val="1"/>
      <w:numFmt w:val="bullet"/>
      <w:lvlText w:val=""/>
      <w:lvlJc w:val="left"/>
      <w:pPr>
        <w:tabs>
          <w:tab w:val="num" w:pos="5664"/>
        </w:tabs>
        <w:ind w:left="5664" w:hanging="360"/>
      </w:pPr>
      <w:rPr>
        <w:rFonts w:ascii="Symbol" w:hAnsi="Symbol" w:hint="default"/>
      </w:rPr>
    </w:lvl>
    <w:lvl w:ilvl="7" w:tplc="04240003" w:tentative="1">
      <w:start w:val="1"/>
      <w:numFmt w:val="bullet"/>
      <w:lvlText w:val="o"/>
      <w:lvlJc w:val="left"/>
      <w:pPr>
        <w:tabs>
          <w:tab w:val="num" w:pos="6384"/>
        </w:tabs>
        <w:ind w:left="6384" w:hanging="360"/>
      </w:pPr>
      <w:rPr>
        <w:rFonts w:ascii="Courier New" w:hAnsi="Courier New" w:cs="Courier New" w:hint="default"/>
      </w:rPr>
    </w:lvl>
    <w:lvl w:ilvl="8" w:tplc="04240005" w:tentative="1">
      <w:start w:val="1"/>
      <w:numFmt w:val="bullet"/>
      <w:lvlText w:val=""/>
      <w:lvlJc w:val="left"/>
      <w:pPr>
        <w:tabs>
          <w:tab w:val="num" w:pos="7104"/>
        </w:tabs>
        <w:ind w:left="7104" w:hanging="360"/>
      </w:pPr>
      <w:rPr>
        <w:rFonts w:ascii="Wingdings" w:hAnsi="Wingdings" w:hint="default"/>
      </w:rPr>
    </w:lvl>
  </w:abstractNum>
  <w:abstractNum w:abstractNumId="29" w15:restartNumberingAfterBreak="0">
    <w:nsid w:val="428B06A3"/>
    <w:multiLevelType w:val="hybridMultilevel"/>
    <w:tmpl w:val="11880054"/>
    <w:lvl w:ilvl="0" w:tplc="F6B62E34">
      <w:start w:val="1"/>
      <w:numFmt w:val="bullet"/>
      <w:lvlText w:val=""/>
      <w:lvlJc w:val="left"/>
      <w:pPr>
        <w:ind w:left="1080" w:hanging="360"/>
      </w:pPr>
      <w:rPr>
        <w:rFonts w:ascii="Symbol" w:hAnsi="Symbol" w:hint="default"/>
        <w:color w:val="auto"/>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0" w15:restartNumberingAfterBreak="0">
    <w:nsid w:val="45342106"/>
    <w:multiLevelType w:val="hybridMultilevel"/>
    <w:tmpl w:val="3ECC82FA"/>
    <w:lvl w:ilvl="0" w:tplc="04240001">
      <w:start w:val="1"/>
      <w:numFmt w:val="bullet"/>
      <w:lvlText w:val=""/>
      <w:lvlJc w:val="left"/>
      <w:pPr>
        <w:tabs>
          <w:tab w:val="num" w:pos="1428"/>
        </w:tabs>
        <w:ind w:left="1428" w:hanging="360"/>
      </w:pPr>
      <w:rPr>
        <w:rFonts w:ascii="Symbol" w:hAnsi="Symbol" w:hint="default"/>
      </w:rPr>
    </w:lvl>
    <w:lvl w:ilvl="1" w:tplc="04240003" w:tentative="1">
      <w:start w:val="1"/>
      <w:numFmt w:val="bullet"/>
      <w:lvlText w:val="o"/>
      <w:lvlJc w:val="left"/>
      <w:pPr>
        <w:tabs>
          <w:tab w:val="num" w:pos="2148"/>
        </w:tabs>
        <w:ind w:left="2148" w:hanging="360"/>
      </w:pPr>
      <w:rPr>
        <w:rFonts w:ascii="Courier New" w:hAnsi="Courier New" w:cs="Courier New" w:hint="default"/>
      </w:rPr>
    </w:lvl>
    <w:lvl w:ilvl="2" w:tplc="04240005" w:tentative="1">
      <w:start w:val="1"/>
      <w:numFmt w:val="bullet"/>
      <w:lvlText w:val=""/>
      <w:lvlJc w:val="left"/>
      <w:pPr>
        <w:tabs>
          <w:tab w:val="num" w:pos="2868"/>
        </w:tabs>
        <w:ind w:left="2868" w:hanging="360"/>
      </w:pPr>
      <w:rPr>
        <w:rFonts w:ascii="Wingdings" w:hAnsi="Wingdings" w:hint="default"/>
      </w:rPr>
    </w:lvl>
    <w:lvl w:ilvl="3" w:tplc="04240001" w:tentative="1">
      <w:start w:val="1"/>
      <w:numFmt w:val="bullet"/>
      <w:lvlText w:val=""/>
      <w:lvlJc w:val="left"/>
      <w:pPr>
        <w:tabs>
          <w:tab w:val="num" w:pos="3588"/>
        </w:tabs>
        <w:ind w:left="3588" w:hanging="360"/>
      </w:pPr>
      <w:rPr>
        <w:rFonts w:ascii="Symbol" w:hAnsi="Symbol" w:hint="default"/>
      </w:rPr>
    </w:lvl>
    <w:lvl w:ilvl="4" w:tplc="04240003" w:tentative="1">
      <w:start w:val="1"/>
      <w:numFmt w:val="bullet"/>
      <w:lvlText w:val="o"/>
      <w:lvlJc w:val="left"/>
      <w:pPr>
        <w:tabs>
          <w:tab w:val="num" w:pos="4308"/>
        </w:tabs>
        <w:ind w:left="4308" w:hanging="360"/>
      </w:pPr>
      <w:rPr>
        <w:rFonts w:ascii="Courier New" w:hAnsi="Courier New" w:cs="Courier New" w:hint="default"/>
      </w:rPr>
    </w:lvl>
    <w:lvl w:ilvl="5" w:tplc="04240005" w:tentative="1">
      <w:start w:val="1"/>
      <w:numFmt w:val="bullet"/>
      <w:lvlText w:val=""/>
      <w:lvlJc w:val="left"/>
      <w:pPr>
        <w:tabs>
          <w:tab w:val="num" w:pos="5028"/>
        </w:tabs>
        <w:ind w:left="5028" w:hanging="360"/>
      </w:pPr>
      <w:rPr>
        <w:rFonts w:ascii="Wingdings" w:hAnsi="Wingdings" w:hint="default"/>
      </w:rPr>
    </w:lvl>
    <w:lvl w:ilvl="6" w:tplc="04240001" w:tentative="1">
      <w:start w:val="1"/>
      <w:numFmt w:val="bullet"/>
      <w:lvlText w:val=""/>
      <w:lvlJc w:val="left"/>
      <w:pPr>
        <w:tabs>
          <w:tab w:val="num" w:pos="5748"/>
        </w:tabs>
        <w:ind w:left="5748" w:hanging="360"/>
      </w:pPr>
      <w:rPr>
        <w:rFonts w:ascii="Symbol" w:hAnsi="Symbol" w:hint="default"/>
      </w:rPr>
    </w:lvl>
    <w:lvl w:ilvl="7" w:tplc="04240003" w:tentative="1">
      <w:start w:val="1"/>
      <w:numFmt w:val="bullet"/>
      <w:lvlText w:val="o"/>
      <w:lvlJc w:val="left"/>
      <w:pPr>
        <w:tabs>
          <w:tab w:val="num" w:pos="6468"/>
        </w:tabs>
        <w:ind w:left="6468" w:hanging="360"/>
      </w:pPr>
      <w:rPr>
        <w:rFonts w:ascii="Courier New" w:hAnsi="Courier New" w:cs="Courier New" w:hint="default"/>
      </w:rPr>
    </w:lvl>
    <w:lvl w:ilvl="8" w:tplc="04240005" w:tentative="1">
      <w:start w:val="1"/>
      <w:numFmt w:val="bullet"/>
      <w:lvlText w:val=""/>
      <w:lvlJc w:val="left"/>
      <w:pPr>
        <w:tabs>
          <w:tab w:val="num" w:pos="7188"/>
        </w:tabs>
        <w:ind w:left="7188" w:hanging="360"/>
      </w:pPr>
      <w:rPr>
        <w:rFonts w:ascii="Wingdings" w:hAnsi="Wingdings" w:hint="default"/>
      </w:rPr>
    </w:lvl>
  </w:abstractNum>
  <w:abstractNum w:abstractNumId="31" w15:restartNumberingAfterBreak="0">
    <w:nsid w:val="4C06500A"/>
    <w:multiLevelType w:val="hybridMultilevel"/>
    <w:tmpl w:val="EC003E92"/>
    <w:lvl w:ilvl="0" w:tplc="74D0D330">
      <w:numFmt w:val="bullet"/>
      <w:lvlText w:val="-"/>
      <w:lvlJc w:val="left"/>
      <w:pPr>
        <w:ind w:left="1080" w:hanging="360"/>
      </w:pPr>
      <w:rPr>
        <w:rFonts w:ascii="Times New Roman" w:hAnsi="Times New Roman"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2" w15:restartNumberingAfterBreak="0">
    <w:nsid w:val="4C5A526C"/>
    <w:multiLevelType w:val="hybridMultilevel"/>
    <w:tmpl w:val="6AC4815C"/>
    <w:lvl w:ilvl="0" w:tplc="384292BC">
      <w:numFmt w:val="bullet"/>
      <w:lvlText w:val="•"/>
      <w:lvlJc w:val="left"/>
      <w:pPr>
        <w:ind w:left="1110" w:hanging="750"/>
      </w:pPr>
      <w:rPr>
        <w:rFonts w:ascii="Calibri" w:eastAsia="DengXian"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3" w15:restartNumberingAfterBreak="0">
    <w:nsid w:val="4E863D86"/>
    <w:multiLevelType w:val="multilevel"/>
    <w:tmpl w:val="0809001D"/>
    <w:numStyleLink w:val="SeznamGIZ"/>
  </w:abstractNum>
  <w:abstractNum w:abstractNumId="34" w15:restartNumberingAfterBreak="0">
    <w:nsid w:val="50186C57"/>
    <w:multiLevelType w:val="hybridMultilevel"/>
    <w:tmpl w:val="0B005CD4"/>
    <w:lvl w:ilvl="0" w:tplc="89945B22">
      <w:start w:val="1"/>
      <w:numFmt w:val="bullet"/>
      <w:lvlText w:val=""/>
      <w:lvlJc w:val="left"/>
      <w:pPr>
        <w:tabs>
          <w:tab w:val="num" w:pos="454"/>
        </w:tabs>
        <w:ind w:left="454" w:hanging="454"/>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0580AAA"/>
    <w:multiLevelType w:val="hybridMultilevel"/>
    <w:tmpl w:val="3C6415D0"/>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6781371"/>
    <w:multiLevelType w:val="hybridMultilevel"/>
    <w:tmpl w:val="CF9AF92C"/>
    <w:lvl w:ilvl="0" w:tplc="04240001">
      <w:start w:val="1"/>
      <w:numFmt w:val="bullet"/>
      <w:lvlText w:val=""/>
      <w:lvlJc w:val="left"/>
      <w:pPr>
        <w:ind w:left="1506"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37" w15:restartNumberingAfterBreak="0">
    <w:nsid w:val="578F3FEE"/>
    <w:multiLevelType w:val="hybridMultilevel"/>
    <w:tmpl w:val="8BC46E6E"/>
    <w:lvl w:ilvl="0" w:tplc="04240001">
      <w:start w:val="1"/>
      <w:numFmt w:val="bullet"/>
      <w:lvlText w:val=""/>
      <w:lvlJc w:val="left"/>
      <w:pPr>
        <w:tabs>
          <w:tab w:val="num" w:pos="1080"/>
        </w:tabs>
        <w:ind w:left="1080" w:hanging="360"/>
      </w:pPr>
      <w:rPr>
        <w:rFonts w:ascii="Symbol" w:hAnsi="Symbol" w:hint="default"/>
      </w:rPr>
    </w:lvl>
    <w:lvl w:ilvl="1" w:tplc="04240003">
      <w:start w:val="1"/>
      <w:numFmt w:val="bullet"/>
      <w:lvlText w:val="o"/>
      <w:lvlJc w:val="left"/>
      <w:pPr>
        <w:tabs>
          <w:tab w:val="num" w:pos="1800"/>
        </w:tabs>
        <w:ind w:left="1800" w:hanging="360"/>
      </w:pPr>
      <w:rPr>
        <w:rFonts w:ascii="Courier New" w:hAnsi="Courier New" w:cs="Courier New"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5BCF5F85"/>
    <w:multiLevelType w:val="hybridMultilevel"/>
    <w:tmpl w:val="57BEAF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63411226"/>
    <w:multiLevelType w:val="hybridMultilevel"/>
    <w:tmpl w:val="A280AEC0"/>
    <w:lvl w:ilvl="0" w:tplc="04240001">
      <w:start w:val="1"/>
      <w:numFmt w:val="bullet"/>
      <w:lvlText w:val=""/>
      <w:lvlJc w:val="left"/>
      <w:pPr>
        <w:tabs>
          <w:tab w:val="num" w:pos="984"/>
        </w:tabs>
        <w:ind w:left="984" w:hanging="360"/>
      </w:pPr>
      <w:rPr>
        <w:rFonts w:ascii="Symbol" w:hAnsi="Symbol" w:hint="default"/>
      </w:rPr>
    </w:lvl>
    <w:lvl w:ilvl="1" w:tplc="04240003" w:tentative="1">
      <w:start w:val="1"/>
      <w:numFmt w:val="bullet"/>
      <w:lvlText w:val="o"/>
      <w:lvlJc w:val="left"/>
      <w:pPr>
        <w:tabs>
          <w:tab w:val="num" w:pos="1704"/>
        </w:tabs>
        <w:ind w:left="1704" w:hanging="360"/>
      </w:pPr>
      <w:rPr>
        <w:rFonts w:ascii="Courier New" w:hAnsi="Courier New" w:cs="Courier New" w:hint="default"/>
      </w:rPr>
    </w:lvl>
    <w:lvl w:ilvl="2" w:tplc="04240005" w:tentative="1">
      <w:start w:val="1"/>
      <w:numFmt w:val="bullet"/>
      <w:lvlText w:val=""/>
      <w:lvlJc w:val="left"/>
      <w:pPr>
        <w:tabs>
          <w:tab w:val="num" w:pos="2424"/>
        </w:tabs>
        <w:ind w:left="2424" w:hanging="360"/>
      </w:pPr>
      <w:rPr>
        <w:rFonts w:ascii="Wingdings" w:hAnsi="Wingdings" w:hint="default"/>
      </w:rPr>
    </w:lvl>
    <w:lvl w:ilvl="3" w:tplc="04240001" w:tentative="1">
      <w:start w:val="1"/>
      <w:numFmt w:val="bullet"/>
      <w:lvlText w:val=""/>
      <w:lvlJc w:val="left"/>
      <w:pPr>
        <w:tabs>
          <w:tab w:val="num" w:pos="3144"/>
        </w:tabs>
        <w:ind w:left="3144" w:hanging="360"/>
      </w:pPr>
      <w:rPr>
        <w:rFonts w:ascii="Symbol" w:hAnsi="Symbol" w:hint="default"/>
      </w:rPr>
    </w:lvl>
    <w:lvl w:ilvl="4" w:tplc="04240003" w:tentative="1">
      <w:start w:val="1"/>
      <w:numFmt w:val="bullet"/>
      <w:lvlText w:val="o"/>
      <w:lvlJc w:val="left"/>
      <w:pPr>
        <w:tabs>
          <w:tab w:val="num" w:pos="3864"/>
        </w:tabs>
        <w:ind w:left="3864" w:hanging="360"/>
      </w:pPr>
      <w:rPr>
        <w:rFonts w:ascii="Courier New" w:hAnsi="Courier New" w:cs="Courier New" w:hint="default"/>
      </w:rPr>
    </w:lvl>
    <w:lvl w:ilvl="5" w:tplc="04240005" w:tentative="1">
      <w:start w:val="1"/>
      <w:numFmt w:val="bullet"/>
      <w:lvlText w:val=""/>
      <w:lvlJc w:val="left"/>
      <w:pPr>
        <w:tabs>
          <w:tab w:val="num" w:pos="4584"/>
        </w:tabs>
        <w:ind w:left="4584" w:hanging="360"/>
      </w:pPr>
      <w:rPr>
        <w:rFonts w:ascii="Wingdings" w:hAnsi="Wingdings" w:hint="default"/>
      </w:rPr>
    </w:lvl>
    <w:lvl w:ilvl="6" w:tplc="04240001" w:tentative="1">
      <w:start w:val="1"/>
      <w:numFmt w:val="bullet"/>
      <w:lvlText w:val=""/>
      <w:lvlJc w:val="left"/>
      <w:pPr>
        <w:tabs>
          <w:tab w:val="num" w:pos="5304"/>
        </w:tabs>
        <w:ind w:left="5304" w:hanging="360"/>
      </w:pPr>
      <w:rPr>
        <w:rFonts w:ascii="Symbol" w:hAnsi="Symbol" w:hint="default"/>
      </w:rPr>
    </w:lvl>
    <w:lvl w:ilvl="7" w:tplc="04240003" w:tentative="1">
      <w:start w:val="1"/>
      <w:numFmt w:val="bullet"/>
      <w:lvlText w:val="o"/>
      <w:lvlJc w:val="left"/>
      <w:pPr>
        <w:tabs>
          <w:tab w:val="num" w:pos="6024"/>
        </w:tabs>
        <w:ind w:left="6024" w:hanging="360"/>
      </w:pPr>
      <w:rPr>
        <w:rFonts w:ascii="Courier New" w:hAnsi="Courier New" w:cs="Courier New" w:hint="default"/>
      </w:rPr>
    </w:lvl>
    <w:lvl w:ilvl="8" w:tplc="04240005" w:tentative="1">
      <w:start w:val="1"/>
      <w:numFmt w:val="bullet"/>
      <w:lvlText w:val=""/>
      <w:lvlJc w:val="left"/>
      <w:pPr>
        <w:tabs>
          <w:tab w:val="num" w:pos="6744"/>
        </w:tabs>
        <w:ind w:left="6744" w:hanging="360"/>
      </w:pPr>
      <w:rPr>
        <w:rFonts w:ascii="Wingdings" w:hAnsi="Wingdings" w:hint="default"/>
      </w:rPr>
    </w:lvl>
  </w:abstractNum>
  <w:abstractNum w:abstractNumId="40" w15:restartNumberingAfterBreak="0">
    <w:nsid w:val="6D8D1A9E"/>
    <w:multiLevelType w:val="hybridMultilevel"/>
    <w:tmpl w:val="B406D2B0"/>
    <w:lvl w:ilvl="0" w:tplc="04240001">
      <w:start w:val="1"/>
      <w:numFmt w:val="bullet"/>
      <w:lvlText w:val=""/>
      <w:lvlJc w:val="left"/>
      <w:pPr>
        <w:tabs>
          <w:tab w:val="num" w:pos="1342"/>
        </w:tabs>
        <w:ind w:left="1342" w:hanging="360"/>
      </w:pPr>
      <w:rPr>
        <w:rFonts w:ascii="Symbol" w:hAnsi="Symbol" w:hint="default"/>
      </w:rPr>
    </w:lvl>
    <w:lvl w:ilvl="1" w:tplc="04240003" w:tentative="1">
      <w:start w:val="1"/>
      <w:numFmt w:val="bullet"/>
      <w:lvlText w:val="o"/>
      <w:lvlJc w:val="left"/>
      <w:pPr>
        <w:tabs>
          <w:tab w:val="num" w:pos="2062"/>
        </w:tabs>
        <w:ind w:left="2062" w:hanging="360"/>
      </w:pPr>
      <w:rPr>
        <w:rFonts w:ascii="Courier New" w:hAnsi="Courier New" w:cs="Courier New" w:hint="default"/>
      </w:rPr>
    </w:lvl>
    <w:lvl w:ilvl="2" w:tplc="04240005" w:tentative="1">
      <w:start w:val="1"/>
      <w:numFmt w:val="bullet"/>
      <w:lvlText w:val=""/>
      <w:lvlJc w:val="left"/>
      <w:pPr>
        <w:tabs>
          <w:tab w:val="num" w:pos="2782"/>
        </w:tabs>
        <w:ind w:left="2782" w:hanging="360"/>
      </w:pPr>
      <w:rPr>
        <w:rFonts w:ascii="Wingdings" w:hAnsi="Wingdings" w:hint="default"/>
      </w:rPr>
    </w:lvl>
    <w:lvl w:ilvl="3" w:tplc="04240001" w:tentative="1">
      <w:start w:val="1"/>
      <w:numFmt w:val="bullet"/>
      <w:lvlText w:val=""/>
      <w:lvlJc w:val="left"/>
      <w:pPr>
        <w:tabs>
          <w:tab w:val="num" w:pos="3502"/>
        </w:tabs>
        <w:ind w:left="3502" w:hanging="360"/>
      </w:pPr>
      <w:rPr>
        <w:rFonts w:ascii="Symbol" w:hAnsi="Symbol" w:hint="default"/>
      </w:rPr>
    </w:lvl>
    <w:lvl w:ilvl="4" w:tplc="04240003" w:tentative="1">
      <w:start w:val="1"/>
      <w:numFmt w:val="bullet"/>
      <w:lvlText w:val="o"/>
      <w:lvlJc w:val="left"/>
      <w:pPr>
        <w:tabs>
          <w:tab w:val="num" w:pos="4222"/>
        </w:tabs>
        <w:ind w:left="4222" w:hanging="360"/>
      </w:pPr>
      <w:rPr>
        <w:rFonts w:ascii="Courier New" w:hAnsi="Courier New" w:cs="Courier New" w:hint="default"/>
      </w:rPr>
    </w:lvl>
    <w:lvl w:ilvl="5" w:tplc="04240005" w:tentative="1">
      <w:start w:val="1"/>
      <w:numFmt w:val="bullet"/>
      <w:lvlText w:val=""/>
      <w:lvlJc w:val="left"/>
      <w:pPr>
        <w:tabs>
          <w:tab w:val="num" w:pos="4942"/>
        </w:tabs>
        <w:ind w:left="4942" w:hanging="360"/>
      </w:pPr>
      <w:rPr>
        <w:rFonts w:ascii="Wingdings" w:hAnsi="Wingdings" w:hint="default"/>
      </w:rPr>
    </w:lvl>
    <w:lvl w:ilvl="6" w:tplc="04240001" w:tentative="1">
      <w:start w:val="1"/>
      <w:numFmt w:val="bullet"/>
      <w:lvlText w:val=""/>
      <w:lvlJc w:val="left"/>
      <w:pPr>
        <w:tabs>
          <w:tab w:val="num" w:pos="5662"/>
        </w:tabs>
        <w:ind w:left="5662" w:hanging="360"/>
      </w:pPr>
      <w:rPr>
        <w:rFonts w:ascii="Symbol" w:hAnsi="Symbol" w:hint="default"/>
      </w:rPr>
    </w:lvl>
    <w:lvl w:ilvl="7" w:tplc="04240003" w:tentative="1">
      <w:start w:val="1"/>
      <w:numFmt w:val="bullet"/>
      <w:lvlText w:val="o"/>
      <w:lvlJc w:val="left"/>
      <w:pPr>
        <w:tabs>
          <w:tab w:val="num" w:pos="6382"/>
        </w:tabs>
        <w:ind w:left="6382" w:hanging="360"/>
      </w:pPr>
      <w:rPr>
        <w:rFonts w:ascii="Courier New" w:hAnsi="Courier New" w:cs="Courier New" w:hint="default"/>
      </w:rPr>
    </w:lvl>
    <w:lvl w:ilvl="8" w:tplc="04240005" w:tentative="1">
      <w:start w:val="1"/>
      <w:numFmt w:val="bullet"/>
      <w:lvlText w:val=""/>
      <w:lvlJc w:val="left"/>
      <w:pPr>
        <w:tabs>
          <w:tab w:val="num" w:pos="7102"/>
        </w:tabs>
        <w:ind w:left="7102" w:hanging="360"/>
      </w:pPr>
      <w:rPr>
        <w:rFonts w:ascii="Wingdings" w:hAnsi="Wingdings" w:hint="default"/>
      </w:rPr>
    </w:lvl>
  </w:abstractNum>
  <w:abstractNum w:abstractNumId="41" w15:restartNumberingAfterBreak="0">
    <w:nsid w:val="72C9607C"/>
    <w:multiLevelType w:val="hybridMultilevel"/>
    <w:tmpl w:val="A4DE61CE"/>
    <w:lvl w:ilvl="0" w:tplc="E5A0DE10">
      <w:start w:val="110"/>
      <w:numFmt w:val="bullet"/>
      <w:lvlText w:val="-"/>
      <w:lvlJc w:val="left"/>
      <w:pPr>
        <w:ind w:left="5887" w:hanging="360"/>
      </w:pPr>
      <w:rPr>
        <w:rFonts w:ascii="Swis721 Cn BT" w:eastAsia="Calibri" w:hAnsi="Swis721 Cn BT" w:cs="Times New Roman" w:hint="default"/>
      </w:rPr>
    </w:lvl>
    <w:lvl w:ilvl="1" w:tplc="04240003" w:tentative="1">
      <w:start w:val="1"/>
      <w:numFmt w:val="bullet"/>
      <w:lvlText w:val="o"/>
      <w:lvlJc w:val="left"/>
      <w:pPr>
        <w:ind w:left="6607" w:hanging="360"/>
      </w:pPr>
      <w:rPr>
        <w:rFonts w:ascii="Courier New" w:hAnsi="Courier New" w:cs="Courier New" w:hint="default"/>
      </w:rPr>
    </w:lvl>
    <w:lvl w:ilvl="2" w:tplc="04240005" w:tentative="1">
      <w:start w:val="1"/>
      <w:numFmt w:val="bullet"/>
      <w:lvlText w:val=""/>
      <w:lvlJc w:val="left"/>
      <w:pPr>
        <w:ind w:left="7327" w:hanging="360"/>
      </w:pPr>
      <w:rPr>
        <w:rFonts w:ascii="Wingdings" w:hAnsi="Wingdings" w:hint="default"/>
      </w:rPr>
    </w:lvl>
    <w:lvl w:ilvl="3" w:tplc="04240001" w:tentative="1">
      <w:start w:val="1"/>
      <w:numFmt w:val="bullet"/>
      <w:lvlText w:val=""/>
      <w:lvlJc w:val="left"/>
      <w:pPr>
        <w:ind w:left="8047" w:hanging="360"/>
      </w:pPr>
      <w:rPr>
        <w:rFonts w:ascii="Symbol" w:hAnsi="Symbol" w:hint="default"/>
      </w:rPr>
    </w:lvl>
    <w:lvl w:ilvl="4" w:tplc="04240003" w:tentative="1">
      <w:start w:val="1"/>
      <w:numFmt w:val="bullet"/>
      <w:lvlText w:val="o"/>
      <w:lvlJc w:val="left"/>
      <w:pPr>
        <w:ind w:left="8767" w:hanging="360"/>
      </w:pPr>
      <w:rPr>
        <w:rFonts w:ascii="Courier New" w:hAnsi="Courier New" w:cs="Courier New" w:hint="default"/>
      </w:rPr>
    </w:lvl>
    <w:lvl w:ilvl="5" w:tplc="04240005" w:tentative="1">
      <w:start w:val="1"/>
      <w:numFmt w:val="bullet"/>
      <w:lvlText w:val=""/>
      <w:lvlJc w:val="left"/>
      <w:pPr>
        <w:ind w:left="9487" w:hanging="360"/>
      </w:pPr>
      <w:rPr>
        <w:rFonts w:ascii="Wingdings" w:hAnsi="Wingdings" w:hint="default"/>
      </w:rPr>
    </w:lvl>
    <w:lvl w:ilvl="6" w:tplc="04240001" w:tentative="1">
      <w:start w:val="1"/>
      <w:numFmt w:val="bullet"/>
      <w:lvlText w:val=""/>
      <w:lvlJc w:val="left"/>
      <w:pPr>
        <w:ind w:left="10207" w:hanging="360"/>
      </w:pPr>
      <w:rPr>
        <w:rFonts w:ascii="Symbol" w:hAnsi="Symbol" w:hint="default"/>
      </w:rPr>
    </w:lvl>
    <w:lvl w:ilvl="7" w:tplc="04240003" w:tentative="1">
      <w:start w:val="1"/>
      <w:numFmt w:val="bullet"/>
      <w:lvlText w:val="o"/>
      <w:lvlJc w:val="left"/>
      <w:pPr>
        <w:ind w:left="10927" w:hanging="360"/>
      </w:pPr>
      <w:rPr>
        <w:rFonts w:ascii="Courier New" w:hAnsi="Courier New" w:cs="Courier New" w:hint="default"/>
      </w:rPr>
    </w:lvl>
    <w:lvl w:ilvl="8" w:tplc="04240005" w:tentative="1">
      <w:start w:val="1"/>
      <w:numFmt w:val="bullet"/>
      <w:lvlText w:val=""/>
      <w:lvlJc w:val="left"/>
      <w:pPr>
        <w:ind w:left="11647" w:hanging="360"/>
      </w:pPr>
      <w:rPr>
        <w:rFonts w:ascii="Wingdings" w:hAnsi="Wingdings" w:hint="default"/>
      </w:rPr>
    </w:lvl>
  </w:abstractNum>
  <w:abstractNum w:abstractNumId="42" w15:restartNumberingAfterBreak="0">
    <w:nsid w:val="749002E9"/>
    <w:multiLevelType w:val="singleLevel"/>
    <w:tmpl w:val="04240001"/>
    <w:lvl w:ilvl="0">
      <w:start w:val="1"/>
      <w:numFmt w:val="bullet"/>
      <w:lvlText w:val=""/>
      <w:lvlJc w:val="left"/>
      <w:pPr>
        <w:ind w:left="360" w:hanging="360"/>
      </w:pPr>
      <w:rPr>
        <w:rFonts w:ascii="Symbol" w:hAnsi="Symbol" w:hint="default"/>
      </w:rPr>
    </w:lvl>
  </w:abstractNum>
  <w:abstractNum w:abstractNumId="43" w15:restartNumberingAfterBreak="0">
    <w:nsid w:val="7724645A"/>
    <w:multiLevelType w:val="hybridMultilevel"/>
    <w:tmpl w:val="49AA5A84"/>
    <w:lvl w:ilvl="0" w:tplc="04240001">
      <w:start w:val="1"/>
      <w:numFmt w:val="bullet"/>
      <w:lvlText w:val=""/>
      <w:lvlJc w:val="left"/>
      <w:pPr>
        <w:ind w:left="1146" w:hanging="360"/>
      </w:pPr>
      <w:rPr>
        <w:rFonts w:ascii="Symbol" w:hAnsi="Symbol" w:hint="default"/>
      </w:rPr>
    </w:lvl>
    <w:lvl w:ilvl="1" w:tplc="04240003" w:tentative="1">
      <w:start w:val="1"/>
      <w:numFmt w:val="bullet"/>
      <w:lvlText w:val="o"/>
      <w:lvlJc w:val="left"/>
      <w:pPr>
        <w:ind w:left="1866" w:hanging="360"/>
      </w:pPr>
      <w:rPr>
        <w:rFonts w:ascii="Courier New" w:hAnsi="Courier New" w:cs="Courier New" w:hint="default"/>
      </w:rPr>
    </w:lvl>
    <w:lvl w:ilvl="2" w:tplc="04240005" w:tentative="1">
      <w:start w:val="1"/>
      <w:numFmt w:val="bullet"/>
      <w:lvlText w:val=""/>
      <w:lvlJc w:val="left"/>
      <w:pPr>
        <w:ind w:left="2586" w:hanging="360"/>
      </w:pPr>
      <w:rPr>
        <w:rFonts w:ascii="Wingdings" w:hAnsi="Wingdings" w:hint="default"/>
      </w:rPr>
    </w:lvl>
    <w:lvl w:ilvl="3" w:tplc="04240001" w:tentative="1">
      <w:start w:val="1"/>
      <w:numFmt w:val="bullet"/>
      <w:lvlText w:val=""/>
      <w:lvlJc w:val="left"/>
      <w:pPr>
        <w:ind w:left="3306" w:hanging="360"/>
      </w:pPr>
      <w:rPr>
        <w:rFonts w:ascii="Symbol" w:hAnsi="Symbol" w:hint="default"/>
      </w:rPr>
    </w:lvl>
    <w:lvl w:ilvl="4" w:tplc="04240003" w:tentative="1">
      <w:start w:val="1"/>
      <w:numFmt w:val="bullet"/>
      <w:lvlText w:val="o"/>
      <w:lvlJc w:val="left"/>
      <w:pPr>
        <w:ind w:left="4026" w:hanging="360"/>
      </w:pPr>
      <w:rPr>
        <w:rFonts w:ascii="Courier New" w:hAnsi="Courier New" w:cs="Courier New" w:hint="default"/>
      </w:rPr>
    </w:lvl>
    <w:lvl w:ilvl="5" w:tplc="04240005" w:tentative="1">
      <w:start w:val="1"/>
      <w:numFmt w:val="bullet"/>
      <w:lvlText w:val=""/>
      <w:lvlJc w:val="left"/>
      <w:pPr>
        <w:ind w:left="4746" w:hanging="360"/>
      </w:pPr>
      <w:rPr>
        <w:rFonts w:ascii="Wingdings" w:hAnsi="Wingdings" w:hint="default"/>
      </w:rPr>
    </w:lvl>
    <w:lvl w:ilvl="6" w:tplc="04240001" w:tentative="1">
      <w:start w:val="1"/>
      <w:numFmt w:val="bullet"/>
      <w:lvlText w:val=""/>
      <w:lvlJc w:val="left"/>
      <w:pPr>
        <w:ind w:left="5466" w:hanging="360"/>
      </w:pPr>
      <w:rPr>
        <w:rFonts w:ascii="Symbol" w:hAnsi="Symbol" w:hint="default"/>
      </w:rPr>
    </w:lvl>
    <w:lvl w:ilvl="7" w:tplc="04240003" w:tentative="1">
      <w:start w:val="1"/>
      <w:numFmt w:val="bullet"/>
      <w:lvlText w:val="o"/>
      <w:lvlJc w:val="left"/>
      <w:pPr>
        <w:ind w:left="6186" w:hanging="360"/>
      </w:pPr>
      <w:rPr>
        <w:rFonts w:ascii="Courier New" w:hAnsi="Courier New" w:cs="Courier New" w:hint="default"/>
      </w:rPr>
    </w:lvl>
    <w:lvl w:ilvl="8" w:tplc="04240005" w:tentative="1">
      <w:start w:val="1"/>
      <w:numFmt w:val="bullet"/>
      <w:lvlText w:val=""/>
      <w:lvlJc w:val="left"/>
      <w:pPr>
        <w:ind w:left="6906" w:hanging="360"/>
      </w:pPr>
      <w:rPr>
        <w:rFonts w:ascii="Wingdings" w:hAnsi="Wingdings" w:hint="default"/>
      </w:rPr>
    </w:lvl>
  </w:abstractNum>
  <w:abstractNum w:abstractNumId="44" w15:restartNumberingAfterBreak="0">
    <w:nsid w:val="78BC1F29"/>
    <w:multiLevelType w:val="multilevel"/>
    <w:tmpl w:val="D6342F8C"/>
    <w:lvl w:ilvl="0">
      <w:start w:val="1"/>
      <w:numFmt w:val="decimal"/>
      <w:pStyle w:val="Naslov1"/>
      <w:lvlText w:val="%1"/>
      <w:lvlJc w:val="left"/>
      <w:pPr>
        <w:ind w:left="432" w:hanging="432"/>
      </w:pPr>
      <w:rPr>
        <w:rFonts w:hint="default"/>
      </w:rPr>
    </w:lvl>
    <w:lvl w:ilvl="1">
      <w:start w:val="1"/>
      <w:numFmt w:val="decimal"/>
      <w:pStyle w:val="Naslov2"/>
      <w:lvlText w:val="%1.%2"/>
      <w:lvlJc w:val="left"/>
      <w:pPr>
        <w:ind w:left="576" w:hanging="576"/>
      </w:pPr>
      <w:rPr>
        <w:rFonts w:hint="default"/>
      </w:rPr>
    </w:lvl>
    <w:lvl w:ilvl="2">
      <w:start w:val="1"/>
      <w:numFmt w:val="decimal"/>
      <w:pStyle w:val="Naslov3"/>
      <w:lvlText w:val="%1.%2.%3"/>
      <w:lvlJc w:val="left"/>
      <w:pPr>
        <w:ind w:left="720" w:hanging="720"/>
      </w:pPr>
      <w:rPr>
        <w:rFonts w:hint="default"/>
      </w:rPr>
    </w:lvl>
    <w:lvl w:ilvl="3">
      <w:start w:val="1"/>
      <w:numFmt w:val="decimal"/>
      <w:pStyle w:val="Naslov4"/>
      <w:lvlText w:val="%1.%2.%3.%4"/>
      <w:lvlJc w:val="left"/>
      <w:pPr>
        <w:ind w:left="864" w:hanging="864"/>
      </w:pPr>
      <w:rPr>
        <w:rFonts w:hint="default"/>
      </w:rPr>
    </w:lvl>
    <w:lvl w:ilvl="4">
      <w:start w:val="1"/>
      <w:numFmt w:val="decimal"/>
      <w:pStyle w:val="Naslov5"/>
      <w:lvlText w:val="%1.%2.%3.%4.%5"/>
      <w:lvlJc w:val="left"/>
      <w:pPr>
        <w:ind w:left="1008" w:hanging="1008"/>
      </w:pPr>
      <w:rPr>
        <w:rFonts w:hint="default"/>
      </w:rPr>
    </w:lvl>
    <w:lvl w:ilvl="5">
      <w:start w:val="1"/>
      <w:numFmt w:val="decimal"/>
      <w:pStyle w:val="Naslov6"/>
      <w:lvlText w:val="%1.%2.%3.%4.%5.%6"/>
      <w:lvlJc w:val="left"/>
      <w:pPr>
        <w:ind w:left="1152" w:hanging="1152"/>
      </w:pPr>
      <w:rPr>
        <w:rFonts w:hint="default"/>
      </w:rPr>
    </w:lvl>
    <w:lvl w:ilvl="6">
      <w:start w:val="1"/>
      <w:numFmt w:val="decimal"/>
      <w:pStyle w:val="Naslov7"/>
      <w:lvlText w:val="%1.%2.%3.%4.%5.%6.%7"/>
      <w:lvlJc w:val="left"/>
      <w:pPr>
        <w:ind w:left="1296" w:hanging="1296"/>
      </w:pPr>
      <w:rPr>
        <w:rFonts w:hint="default"/>
      </w:rPr>
    </w:lvl>
    <w:lvl w:ilvl="7">
      <w:start w:val="1"/>
      <w:numFmt w:val="decimal"/>
      <w:pStyle w:val="Naslov8"/>
      <w:lvlText w:val="%1.%2.%3.%4.%5.%6.%7.%8"/>
      <w:lvlJc w:val="left"/>
      <w:pPr>
        <w:ind w:left="1440" w:hanging="1440"/>
      </w:pPr>
      <w:rPr>
        <w:rFonts w:hint="default"/>
      </w:rPr>
    </w:lvl>
    <w:lvl w:ilvl="8">
      <w:start w:val="1"/>
      <w:numFmt w:val="decimal"/>
      <w:pStyle w:val="Naslov9"/>
      <w:lvlText w:val="%1.%2.%3.%4.%5.%6.%7.%8.%9"/>
      <w:lvlJc w:val="left"/>
      <w:pPr>
        <w:ind w:left="1584" w:hanging="1584"/>
      </w:pPr>
      <w:rPr>
        <w:rFonts w:hint="default"/>
      </w:rPr>
    </w:lvl>
  </w:abstractNum>
  <w:num w:numId="1" w16cid:durableId="1691025481">
    <w:abstractNumId w:val="44"/>
  </w:num>
  <w:num w:numId="2" w16cid:durableId="1692758695">
    <w:abstractNumId w:val="24"/>
  </w:num>
  <w:num w:numId="3" w16cid:durableId="271672843">
    <w:abstractNumId w:val="33"/>
  </w:num>
  <w:num w:numId="4" w16cid:durableId="587929996">
    <w:abstractNumId w:val="15"/>
  </w:num>
  <w:num w:numId="5" w16cid:durableId="1723090853">
    <w:abstractNumId w:val="29"/>
  </w:num>
  <w:num w:numId="6" w16cid:durableId="291833883">
    <w:abstractNumId w:val="38"/>
  </w:num>
  <w:num w:numId="7" w16cid:durableId="554238533">
    <w:abstractNumId w:val="11"/>
  </w:num>
  <w:num w:numId="8" w16cid:durableId="1746607985">
    <w:abstractNumId w:val="31"/>
  </w:num>
  <w:num w:numId="9" w16cid:durableId="2091658390">
    <w:abstractNumId w:val="19"/>
  </w:num>
  <w:num w:numId="10" w16cid:durableId="1005547422">
    <w:abstractNumId w:val="35"/>
  </w:num>
  <w:num w:numId="11" w16cid:durableId="1218859059">
    <w:abstractNumId w:val="22"/>
  </w:num>
  <w:num w:numId="12" w16cid:durableId="1884512295">
    <w:abstractNumId w:val="18"/>
  </w:num>
  <w:num w:numId="13" w16cid:durableId="1915310465">
    <w:abstractNumId w:val="34"/>
  </w:num>
  <w:num w:numId="14" w16cid:durableId="2024818218">
    <w:abstractNumId w:val="37"/>
  </w:num>
  <w:num w:numId="15" w16cid:durableId="221792319">
    <w:abstractNumId w:val="21"/>
  </w:num>
  <w:num w:numId="16" w16cid:durableId="1755470572">
    <w:abstractNumId w:val="39"/>
  </w:num>
  <w:num w:numId="17" w16cid:durableId="1348828891">
    <w:abstractNumId w:val="12"/>
  </w:num>
  <w:num w:numId="18" w16cid:durableId="1827360430">
    <w:abstractNumId w:val="36"/>
  </w:num>
  <w:num w:numId="19" w16cid:durableId="1062555974">
    <w:abstractNumId w:val="25"/>
  </w:num>
  <w:num w:numId="20" w16cid:durableId="643047141">
    <w:abstractNumId w:val="28"/>
  </w:num>
  <w:num w:numId="21" w16cid:durableId="1900172126">
    <w:abstractNumId w:val="30"/>
  </w:num>
  <w:num w:numId="22" w16cid:durableId="136919619">
    <w:abstractNumId w:val="23"/>
  </w:num>
  <w:num w:numId="23" w16cid:durableId="1584531429">
    <w:abstractNumId w:val="40"/>
  </w:num>
  <w:num w:numId="24" w16cid:durableId="263533380">
    <w:abstractNumId w:val="14"/>
  </w:num>
  <w:num w:numId="25" w16cid:durableId="2005158354">
    <w:abstractNumId w:val="13"/>
  </w:num>
  <w:num w:numId="26" w16cid:durableId="1405493448">
    <w:abstractNumId w:val="26"/>
  </w:num>
  <w:num w:numId="27" w16cid:durableId="2100758103">
    <w:abstractNumId w:val="10"/>
    <w:lvlOverride w:ilvl="0">
      <w:lvl w:ilvl="0">
        <w:start w:val="1"/>
        <w:numFmt w:val="bullet"/>
        <w:lvlText w:val=""/>
        <w:legacy w:legacy="1" w:legacySpace="0" w:legacyIndent="283"/>
        <w:lvlJc w:val="left"/>
        <w:pPr>
          <w:ind w:left="1417" w:hanging="283"/>
        </w:pPr>
        <w:rPr>
          <w:rFonts w:ascii="Symbol" w:hAnsi="Symbol" w:hint="default"/>
        </w:rPr>
      </w:lvl>
    </w:lvlOverride>
  </w:num>
  <w:num w:numId="28" w16cid:durableId="1250191707">
    <w:abstractNumId w:val="43"/>
  </w:num>
  <w:num w:numId="29" w16cid:durableId="528883487">
    <w:abstractNumId w:val="32"/>
  </w:num>
  <w:num w:numId="30" w16cid:durableId="616763161">
    <w:abstractNumId w:val="17"/>
  </w:num>
  <w:num w:numId="31" w16cid:durableId="1552109124">
    <w:abstractNumId w:val="20"/>
  </w:num>
  <w:num w:numId="32" w16cid:durableId="1001590352">
    <w:abstractNumId w:val="42"/>
  </w:num>
  <w:num w:numId="33" w16cid:durableId="1419254530">
    <w:abstractNumId w:val="16"/>
  </w:num>
  <w:num w:numId="34" w16cid:durableId="1165628064">
    <w:abstractNumId w:val="8"/>
  </w:num>
  <w:num w:numId="35" w16cid:durableId="816654215">
    <w:abstractNumId w:val="3"/>
  </w:num>
  <w:num w:numId="36" w16cid:durableId="588468786">
    <w:abstractNumId w:val="2"/>
  </w:num>
  <w:num w:numId="37" w16cid:durableId="185750798">
    <w:abstractNumId w:val="1"/>
  </w:num>
  <w:num w:numId="38" w16cid:durableId="1176261943">
    <w:abstractNumId w:val="0"/>
  </w:num>
  <w:num w:numId="39" w16cid:durableId="1465998543">
    <w:abstractNumId w:val="9"/>
  </w:num>
  <w:num w:numId="40" w16cid:durableId="692612872">
    <w:abstractNumId w:val="7"/>
  </w:num>
  <w:num w:numId="41" w16cid:durableId="1186091222">
    <w:abstractNumId w:val="6"/>
  </w:num>
  <w:num w:numId="42" w16cid:durableId="1616400028">
    <w:abstractNumId w:val="5"/>
  </w:num>
  <w:num w:numId="43" w16cid:durableId="1920098641">
    <w:abstractNumId w:val="4"/>
  </w:num>
  <w:num w:numId="44" w16cid:durableId="2042588720">
    <w:abstractNumId w:val="27"/>
  </w:num>
  <w:num w:numId="45" w16cid:durableId="758408635">
    <w:abstractNumId w:val="41"/>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embedSystemFonts/>
  <w:hideGrammaticalErrors/>
  <w:proofState w:spelling="clean" w:grammar="clean"/>
  <w:attachedTemplate r:id="rId1"/>
  <w:linkStyle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09"/>
  <w:hyphenationZone w:val="425"/>
  <w:drawingGridHorizontalSpacing w:val="57"/>
  <w:drawingGridVerticalSpacing w:val="57"/>
  <w:doNotShadeFormDat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66BD7"/>
    <w:rsid w:val="00001002"/>
    <w:rsid w:val="000010DB"/>
    <w:rsid w:val="000011F9"/>
    <w:rsid w:val="0000163E"/>
    <w:rsid w:val="00002639"/>
    <w:rsid w:val="00002706"/>
    <w:rsid w:val="00002CD4"/>
    <w:rsid w:val="00006E40"/>
    <w:rsid w:val="00006F4F"/>
    <w:rsid w:val="0000750D"/>
    <w:rsid w:val="0000769E"/>
    <w:rsid w:val="0001030D"/>
    <w:rsid w:val="00010ECC"/>
    <w:rsid w:val="000115A2"/>
    <w:rsid w:val="00011EF4"/>
    <w:rsid w:val="000126DB"/>
    <w:rsid w:val="00013243"/>
    <w:rsid w:val="00013835"/>
    <w:rsid w:val="00014058"/>
    <w:rsid w:val="00014A10"/>
    <w:rsid w:val="00015E22"/>
    <w:rsid w:val="000167A3"/>
    <w:rsid w:val="000174A7"/>
    <w:rsid w:val="00017F32"/>
    <w:rsid w:val="00020D5D"/>
    <w:rsid w:val="00021210"/>
    <w:rsid w:val="00022831"/>
    <w:rsid w:val="00022E4F"/>
    <w:rsid w:val="000243A5"/>
    <w:rsid w:val="00024A78"/>
    <w:rsid w:val="00025975"/>
    <w:rsid w:val="00025B48"/>
    <w:rsid w:val="00025D54"/>
    <w:rsid w:val="0002611B"/>
    <w:rsid w:val="00027379"/>
    <w:rsid w:val="0002751D"/>
    <w:rsid w:val="00027BF4"/>
    <w:rsid w:val="000302A0"/>
    <w:rsid w:val="00031ED4"/>
    <w:rsid w:val="0003386C"/>
    <w:rsid w:val="00033DB9"/>
    <w:rsid w:val="00033DD1"/>
    <w:rsid w:val="000341D5"/>
    <w:rsid w:val="00036179"/>
    <w:rsid w:val="00037149"/>
    <w:rsid w:val="0003723F"/>
    <w:rsid w:val="00040DB7"/>
    <w:rsid w:val="00041A59"/>
    <w:rsid w:val="00041F3C"/>
    <w:rsid w:val="0004284A"/>
    <w:rsid w:val="00042877"/>
    <w:rsid w:val="00042B89"/>
    <w:rsid w:val="00043640"/>
    <w:rsid w:val="0004403F"/>
    <w:rsid w:val="00045651"/>
    <w:rsid w:val="00045722"/>
    <w:rsid w:val="0004573D"/>
    <w:rsid w:val="000459FF"/>
    <w:rsid w:val="00046BF9"/>
    <w:rsid w:val="00046C3F"/>
    <w:rsid w:val="00050099"/>
    <w:rsid w:val="00054524"/>
    <w:rsid w:val="0005576F"/>
    <w:rsid w:val="00056B60"/>
    <w:rsid w:val="000579D8"/>
    <w:rsid w:val="00057D7E"/>
    <w:rsid w:val="00060B71"/>
    <w:rsid w:val="00060C83"/>
    <w:rsid w:val="00060C99"/>
    <w:rsid w:val="000619C2"/>
    <w:rsid w:val="00061B2C"/>
    <w:rsid w:val="0006232B"/>
    <w:rsid w:val="0006236D"/>
    <w:rsid w:val="00064425"/>
    <w:rsid w:val="00064797"/>
    <w:rsid w:val="00066A77"/>
    <w:rsid w:val="000670BF"/>
    <w:rsid w:val="00067878"/>
    <w:rsid w:val="00067AA1"/>
    <w:rsid w:val="00070471"/>
    <w:rsid w:val="00070680"/>
    <w:rsid w:val="0007102F"/>
    <w:rsid w:val="00071A49"/>
    <w:rsid w:val="00071C8B"/>
    <w:rsid w:val="00071EAE"/>
    <w:rsid w:val="00073D81"/>
    <w:rsid w:val="00073F33"/>
    <w:rsid w:val="00074342"/>
    <w:rsid w:val="0007532C"/>
    <w:rsid w:val="00075D4D"/>
    <w:rsid w:val="00076802"/>
    <w:rsid w:val="00076808"/>
    <w:rsid w:val="00076E35"/>
    <w:rsid w:val="0007713A"/>
    <w:rsid w:val="000801F0"/>
    <w:rsid w:val="00080394"/>
    <w:rsid w:val="0008222C"/>
    <w:rsid w:val="000827E1"/>
    <w:rsid w:val="00082A25"/>
    <w:rsid w:val="00082BC6"/>
    <w:rsid w:val="0008322B"/>
    <w:rsid w:val="00085C85"/>
    <w:rsid w:val="000868AC"/>
    <w:rsid w:val="00086F40"/>
    <w:rsid w:val="00087173"/>
    <w:rsid w:val="0009013A"/>
    <w:rsid w:val="00090249"/>
    <w:rsid w:val="00091686"/>
    <w:rsid w:val="00091A4D"/>
    <w:rsid w:val="00091E6C"/>
    <w:rsid w:val="00092F12"/>
    <w:rsid w:val="00092F32"/>
    <w:rsid w:val="00092FFC"/>
    <w:rsid w:val="000930AD"/>
    <w:rsid w:val="00094F1A"/>
    <w:rsid w:val="00095D9D"/>
    <w:rsid w:val="00096377"/>
    <w:rsid w:val="00096ECB"/>
    <w:rsid w:val="00097CD7"/>
    <w:rsid w:val="000A2B04"/>
    <w:rsid w:val="000A2B59"/>
    <w:rsid w:val="000A39CD"/>
    <w:rsid w:val="000A48C0"/>
    <w:rsid w:val="000A4958"/>
    <w:rsid w:val="000A6454"/>
    <w:rsid w:val="000A64AD"/>
    <w:rsid w:val="000B010E"/>
    <w:rsid w:val="000B0788"/>
    <w:rsid w:val="000B0F4F"/>
    <w:rsid w:val="000B14A1"/>
    <w:rsid w:val="000B1EA5"/>
    <w:rsid w:val="000B200A"/>
    <w:rsid w:val="000B22D2"/>
    <w:rsid w:val="000B26D5"/>
    <w:rsid w:val="000B29F0"/>
    <w:rsid w:val="000B3F5E"/>
    <w:rsid w:val="000B76CC"/>
    <w:rsid w:val="000B7E9F"/>
    <w:rsid w:val="000B7F7A"/>
    <w:rsid w:val="000C02D9"/>
    <w:rsid w:val="000C09B7"/>
    <w:rsid w:val="000C139E"/>
    <w:rsid w:val="000C1C93"/>
    <w:rsid w:val="000C2CC2"/>
    <w:rsid w:val="000C2E63"/>
    <w:rsid w:val="000C2ED8"/>
    <w:rsid w:val="000C34D9"/>
    <w:rsid w:val="000C35EB"/>
    <w:rsid w:val="000C38FB"/>
    <w:rsid w:val="000C3EFC"/>
    <w:rsid w:val="000C4980"/>
    <w:rsid w:val="000C4BE1"/>
    <w:rsid w:val="000C5E01"/>
    <w:rsid w:val="000C60B4"/>
    <w:rsid w:val="000C681B"/>
    <w:rsid w:val="000C7C21"/>
    <w:rsid w:val="000C7E73"/>
    <w:rsid w:val="000D094E"/>
    <w:rsid w:val="000D0DD5"/>
    <w:rsid w:val="000D18FF"/>
    <w:rsid w:val="000D1993"/>
    <w:rsid w:val="000D30D0"/>
    <w:rsid w:val="000D3458"/>
    <w:rsid w:val="000D3FF8"/>
    <w:rsid w:val="000D4162"/>
    <w:rsid w:val="000D5208"/>
    <w:rsid w:val="000D54F2"/>
    <w:rsid w:val="000D5BD0"/>
    <w:rsid w:val="000D6168"/>
    <w:rsid w:val="000E01D6"/>
    <w:rsid w:val="000E1022"/>
    <w:rsid w:val="000E16AC"/>
    <w:rsid w:val="000E21AE"/>
    <w:rsid w:val="000E3218"/>
    <w:rsid w:val="000E3518"/>
    <w:rsid w:val="000E37DF"/>
    <w:rsid w:val="000E5047"/>
    <w:rsid w:val="000E50A7"/>
    <w:rsid w:val="000E54D0"/>
    <w:rsid w:val="000E66CD"/>
    <w:rsid w:val="000E7356"/>
    <w:rsid w:val="000E73C7"/>
    <w:rsid w:val="000E7B5F"/>
    <w:rsid w:val="000F0065"/>
    <w:rsid w:val="000F089B"/>
    <w:rsid w:val="000F0DA7"/>
    <w:rsid w:val="000F1577"/>
    <w:rsid w:val="000F1A00"/>
    <w:rsid w:val="000F28EC"/>
    <w:rsid w:val="000F2ADF"/>
    <w:rsid w:val="000F2B4B"/>
    <w:rsid w:val="000F4430"/>
    <w:rsid w:val="000F4518"/>
    <w:rsid w:val="000F4752"/>
    <w:rsid w:val="000F4CF6"/>
    <w:rsid w:val="000F680E"/>
    <w:rsid w:val="000F6F3A"/>
    <w:rsid w:val="000F7485"/>
    <w:rsid w:val="000F76BB"/>
    <w:rsid w:val="000F7750"/>
    <w:rsid w:val="001000FD"/>
    <w:rsid w:val="001001C8"/>
    <w:rsid w:val="00100DA7"/>
    <w:rsid w:val="00101D47"/>
    <w:rsid w:val="00102247"/>
    <w:rsid w:val="00102341"/>
    <w:rsid w:val="00102A01"/>
    <w:rsid w:val="00103BE7"/>
    <w:rsid w:val="00103CA3"/>
    <w:rsid w:val="00103F28"/>
    <w:rsid w:val="0010562E"/>
    <w:rsid w:val="00106124"/>
    <w:rsid w:val="00106289"/>
    <w:rsid w:val="00106319"/>
    <w:rsid w:val="001063F5"/>
    <w:rsid w:val="00107595"/>
    <w:rsid w:val="00110245"/>
    <w:rsid w:val="00110346"/>
    <w:rsid w:val="001118DB"/>
    <w:rsid w:val="00111B37"/>
    <w:rsid w:val="00111BCC"/>
    <w:rsid w:val="00112872"/>
    <w:rsid w:val="00112986"/>
    <w:rsid w:val="001133F6"/>
    <w:rsid w:val="00113F06"/>
    <w:rsid w:val="00113F92"/>
    <w:rsid w:val="00114B78"/>
    <w:rsid w:val="00115BF6"/>
    <w:rsid w:val="00116119"/>
    <w:rsid w:val="00116834"/>
    <w:rsid w:val="00120A34"/>
    <w:rsid w:val="00120AE9"/>
    <w:rsid w:val="001216A2"/>
    <w:rsid w:val="001219EC"/>
    <w:rsid w:val="00121BA9"/>
    <w:rsid w:val="001226AC"/>
    <w:rsid w:val="00123663"/>
    <w:rsid w:val="0012421D"/>
    <w:rsid w:val="001249C2"/>
    <w:rsid w:val="001259F2"/>
    <w:rsid w:val="0012627F"/>
    <w:rsid w:val="0012645D"/>
    <w:rsid w:val="00126A4B"/>
    <w:rsid w:val="001273A7"/>
    <w:rsid w:val="00127F08"/>
    <w:rsid w:val="00127F8F"/>
    <w:rsid w:val="0013011C"/>
    <w:rsid w:val="00130579"/>
    <w:rsid w:val="0013138B"/>
    <w:rsid w:val="001318CC"/>
    <w:rsid w:val="001319FB"/>
    <w:rsid w:val="00131A2B"/>
    <w:rsid w:val="00132399"/>
    <w:rsid w:val="001328CB"/>
    <w:rsid w:val="00132FA2"/>
    <w:rsid w:val="00133038"/>
    <w:rsid w:val="001345F0"/>
    <w:rsid w:val="0013487B"/>
    <w:rsid w:val="00134DF8"/>
    <w:rsid w:val="0013577A"/>
    <w:rsid w:val="001368AE"/>
    <w:rsid w:val="0014080D"/>
    <w:rsid w:val="00141BCC"/>
    <w:rsid w:val="00142586"/>
    <w:rsid w:val="001431CE"/>
    <w:rsid w:val="00143E7D"/>
    <w:rsid w:val="00144CC4"/>
    <w:rsid w:val="001456A6"/>
    <w:rsid w:val="0014666D"/>
    <w:rsid w:val="00146CAF"/>
    <w:rsid w:val="00146DFF"/>
    <w:rsid w:val="001513F4"/>
    <w:rsid w:val="001519CB"/>
    <w:rsid w:val="00152B2F"/>
    <w:rsid w:val="001554FD"/>
    <w:rsid w:val="00155792"/>
    <w:rsid w:val="00156428"/>
    <w:rsid w:val="00156457"/>
    <w:rsid w:val="00156BD2"/>
    <w:rsid w:val="00157748"/>
    <w:rsid w:val="00160BD1"/>
    <w:rsid w:val="00160DAE"/>
    <w:rsid w:val="00160F7A"/>
    <w:rsid w:val="00160FAE"/>
    <w:rsid w:val="001621EA"/>
    <w:rsid w:val="001631CC"/>
    <w:rsid w:val="00163396"/>
    <w:rsid w:val="00164795"/>
    <w:rsid w:val="00164823"/>
    <w:rsid w:val="00165640"/>
    <w:rsid w:val="00165C19"/>
    <w:rsid w:val="00167354"/>
    <w:rsid w:val="001710F9"/>
    <w:rsid w:val="00171C08"/>
    <w:rsid w:val="0017373C"/>
    <w:rsid w:val="0017397A"/>
    <w:rsid w:val="0017625D"/>
    <w:rsid w:val="00176BFF"/>
    <w:rsid w:val="00177115"/>
    <w:rsid w:val="00177233"/>
    <w:rsid w:val="001774D5"/>
    <w:rsid w:val="00177997"/>
    <w:rsid w:val="0018238E"/>
    <w:rsid w:val="00182DCD"/>
    <w:rsid w:val="00182EDA"/>
    <w:rsid w:val="00184741"/>
    <w:rsid w:val="00184A20"/>
    <w:rsid w:val="00184F18"/>
    <w:rsid w:val="00185E91"/>
    <w:rsid w:val="00186115"/>
    <w:rsid w:val="001868B1"/>
    <w:rsid w:val="00186D9B"/>
    <w:rsid w:val="001878A6"/>
    <w:rsid w:val="00190722"/>
    <w:rsid w:val="00190C4B"/>
    <w:rsid w:val="00190E51"/>
    <w:rsid w:val="00191146"/>
    <w:rsid w:val="00191D64"/>
    <w:rsid w:val="00192BD1"/>
    <w:rsid w:val="00193328"/>
    <w:rsid w:val="00195D5B"/>
    <w:rsid w:val="001961E5"/>
    <w:rsid w:val="0019720C"/>
    <w:rsid w:val="001A08F1"/>
    <w:rsid w:val="001A09DC"/>
    <w:rsid w:val="001A15D5"/>
    <w:rsid w:val="001A19A8"/>
    <w:rsid w:val="001A1EC9"/>
    <w:rsid w:val="001A2354"/>
    <w:rsid w:val="001A34B3"/>
    <w:rsid w:val="001A3B85"/>
    <w:rsid w:val="001A538B"/>
    <w:rsid w:val="001A58FD"/>
    <w:rsid w:val="001A6594"/>
    <w:rsid w:val="001A6A6F"/>
    <w:rsid w:val="001A7593"/>
    <w:rsid w:val="001A7667"/>
    <w:rsid w:val="001A7C72"/>
    <w:rsid w:val="001B107B"/>
    <w:rsid w:val="001B2E06"/>
    <w:rsid w:val="001B2F5A"/>
    <w:rsid w:val="001B41E6"/>
    <w:rsid w:val="001B421A"/>
    <w:rsid w:val="001B497A"/>
    <w:rsid w:val="001B6F70"/>
    <w:rsid w:val="001B7F1D"/>
    <w:rsid w:val="001B7F55"/>
    <w:rsid w:val="001C184C"/>
    <w:rsid w:val="001C4747"/>
    <w:rsid w:val="001C504B"/>
    <w:rsid w:val="001C51DB"/>
    <w:rsid w:val="001C7B32"/>
    <w:rsid w:val="001D01EE"/>
    <w:rsid w:val="001D0887"/>
    <w:rsid w:val="001D0AC0"/>
    <w:rsid w:val="001D10B8"/>
    <w:rsid w:val="001D1385"/>
    <w:rsid w:val="001D1821"/>
    <w:rsid w:val="001D24D7"/>
    <w:rsid w:val="001D3172"/>
    <w:rsid w:val="001D5233"/>
    <w:rsid w:val="001D5A55"/>
    <w:rsid w:val="001D6FFD"/>
    <w:rsid w:val="001D7112"/>
    <w:rsid w:val="001D7675"/>
    <w:rsid w:val="001D7F71"/>
    <w:rsid w:val="001E07EE"/>
    <w:rsid w:val="001E13D6"/>
    <w:rsid w:val="001E1403"/>
    <w:rsid w:val="001E1DAE"/>
    <w:rsid w:val="001E214E"/>
    <w:rsid w:val="001E4451"/>
    <w:rsid w:val="001E4F4A"/>
    <w:rsid w:val="001E5CC4"/>
    <w:rsid w:val="001E6BF4"/>
    <w:rsid w:val="001E6CE5"/>
    <w:rsid w:val="001F0767"/>
    <w:rsid w:val="001F08B0"/>
    <w:rsid w:val="001F0BF7"/>
    <w:rsid w:val="001F0F8D"/>
    <w:rsid w:val="001F16CE"/>
    <w:rsid w:val="001F1872"/>
    <w:rsid w:val="001F1949"/>
    <w:rsid w:val="001F3983"/>
    <w:rsid w:val="001F3C00"/>
    <w:rsid w:val="001F5DA9"/>
    <w:rsid w:val="001F615E"/>
    <w:rsid w:val="001F6286"/>
    <w:rsid w:val="001F6CB8"/>
    <w:rsid w:val="001F6FC1"/>
    <w:rsid w:val="001F72E1"/>
    <w:rsid w:val="001F75E3"/>
    <w:rsid w:val="001F7687"/>
    <w:rsid w:val="001F7A00"/>
    <w:rsid w:val="001F7A56"/>
    <w:rsid w:val="001F7F6F"/>
    <w:rsid w:val="002003B9"/>
    <w:rsid w:val="00200525"/>
    <w:rsid w:val="00200F32"/>
    <w:rsid w:val="002012C1"/>
    <w:rsid w:val="00201926"/>
    <w:rsid w:val="00201ACF"/>
    <w:rsid w:val="002029E7"/>
    <w:rsid w:val="00202D94"/>
    <w:rsid w:val="00204E99"/>
    <w:rsid w:val="00205043"/>
    <w:rsid w:val="00205DCC"/>
    <w:rsid w:val="00210AB5"/>
    <w:rsid w:val="00211074"/>
    <w:rsid w:val="00211657"/>
    <w:rsid w:val="00211C2C"/>
    <w:rsid w:val="0021345E"/>
    <w:rsid w:val="00213A5E"/>
    <w:rsid w:val="002143A4"/>
    <w:rsid w:val="0021467D"/>
    <w:rsid w:val="00215355"/>
    <w:rsid w:val="00215C2B"/>
    <w:rsid w:val="002175EC"/>
    <w:rsid w:val="00220F54"/>
    <w:rsid w:val="002211FA"/>
    <w:rsid w:val="002217F7"/>
    <w:rsid w:val="00221EDE"/>
    <w:rsid w:val="00223E41"/>
    <w:rsid w:val="0022446E"/>
    <w:rsid w:val="00224D1D"/>
    <w:rsid w:val="00224F79"/>
    <w:rsid w:val="00225080"/>
    <w:rsid w:val="00225FA1"/>
    <w:rsid w:val="002264E7"/>
    <w:rsid w:val="002268E0"/>
    <w:rsid w:val="00227246"/>
    <w:rsid w:val="00231128"/>
    <w:rsid w:val="00231744"/>
    <w:rsid w:val="00232B86"/>
    <w:rsid w:val="00232EC2"/>
    <w:rsid w:val="00233412"/>
    <w:rsid w:val="00233B42"/>
    <w:rsid w:val="00233B69"/>
    <w:rsid w:val="002343B7"/>
    <w:rsid w:val="00234529"/>
    <w:rsid w:val="00235CE6"/>
    <w:rsid w:val="00235FD1"/>
    <w:rsid w:val="002371C2"/>
    <w:rsid w:val="00240599"/>
    <w:rsid w:val="00240BC3"/>
    <w:rsid w:val="00240FC7"/>
    <w:rsid w:val="00241154"/>
    <w:rsid w:val="00241E25"/>
    <w:rsid w:val="00243682"/>
    <w:rsid w:val="00243BE2"/>
    <w:rsid w:val="0024401D"/>
    <w:rsid w:val="002442F8"/>
    <w:rsid w:val="00245891"/>
    <w:rsid w:val="00245AD0"/>
    <w:rsid w:val="00247330"/>
    <w:rsid w:val="00247665"/>
    <w:rsid w:val="0024790F"/>
    <w:rsid w:val="00247A6D"/>
    <w:rsid w:val="002502F7"/>
    <w:rsid w:val="002507AC"/>
    <w:rsid w:val="00250F30"/>
    <w:rsid w:val="00251308"/>
    <w:rsid w:val="002526E4"/>
    <w:rsid w:val="002528DE"/>
    <w:rsid w:val="0025362B"/>
    <w:rsid w:val="002539EE"/>
    <w:rsid w:val="0025471E"/>
    <w:rsid w:val="00254F0B"/>
    <w:rsid w:val="002552E5"/>
    <w:rsid w:val="00255F27"/>
    <w:rsid w:val="002568E1"/>
    <w:rsid w:val="00257283"/>
    <w:rsid w:val="002574DA"/>
    <w:rsid w:val="00257ACA"/>
    <w:rsid w:val="002603D7"/>
    <w:rsid w:val="0026066E"/>
    <w:rsid w:val="00260B3C"/>
    <w:rsid w:val="002616AD"/>
    <w:rsid w:val="00261AE5"/>
    <w:rsid w:val="00261DF1"/>
    <w:rsid w:val="002623A4"/>
    <w:rsid w:val="002624C6"/>
    <w:rsid w:val="00264D5A"/>
    <w:rsid w:val="00265078"/>
    <w:rsid w:val="00265C65"/>
    <w:rsid w:val="00266ABD"/>
    <w:rsid w:val="00266F25"/>
    <w:rsid w:val="00267E8A"/>
    <w:rsid w:val="00267FAC"/>
    <w:rsid w:val="00271A47"/>
    <w:rsid w:val="00271C58"/>
    <w:rsid w:val="00272117"/>
    <w:rsid w:val="00273A54"/>
    <w:rsid w:val="0027423A"/>
    <w:rsid w:val="00274408"/>
    <w:rsid w:val="00274751"/>
    <w:rsid w:val="00277AC4"/>
    <w:rsid w:val="00277FE9"/>
    <w:rsid w:val="002801FD"/>
    <w:rsid w:val="00281B97"/>
    <w:rsid w:val="0028347C"/>
    <w:rsid w:val="00284238"/>
    <w:rsid w:val="002845D2"/>
    <w:rsid w:val="00284758"/>
    <w:rsid w:val="00286263"/>
    <w:rsid w:val="00290401"/>
    <w:rsid w:val="002907E8"/>
    <w:rsid w:val="00290C8B"/>
    <w:rsid w:val="00291EBF"/>
    <w:rsid w:val="0029377B"/>
    <w:rsid w:val="0029412E"/>
    <w:rsid w:val="00296227"/>
    <w:rsid w:val="00296847"/>
    <w:rsid w:val="00296BFD"/>
    <w:rsid w:val="00296CBD"/>
    <w:rsid w:val="002972BD"/>
    <w:rsid w:val="00297C41"/>
    <w:rsid w:val="002A01A5"/>
    <w:rsid w:val="002A04B9"/>
    <w:rsid w:val="002A06B5"/>
    <w:rsid w:val="002A0B95"/>
    <w:rsid w:val="002A1C8C"/>
    <w:rsid w:val="002A221A"/>
    <w:rsid w:val="002A292D"/>
    <w:rsid w:val="002A3303"/>
    <w:rsid w:val="002A4543"/>
    <w:rsid w:val="002A4993"/>
    <w:rsid w:val="002A5468"/>
    <w:rsid w:val="002A688C"/>
    <w:rsid w:val="002A6AD3"/>
    <w:rsid w:val="002A7530"/>
    <w:rsid w:val="002A792D"/>
    <w:rsid w:val="002A7E4D"/>
    <w:rsid w:val="002B0034"/>
    <w:rsid w:val="002B0B46"/>
    <w:rsid w:val="002B0E4F"/>
    <w:rsid w:val="002B128C"/>
    <w:rsid w:val="002B1BF6"/>
    <w:rsid w:val="002B21EF"/>
    <w:rsid w:val="002B227D"/>
    <w:rsid w:val="002B2A06"/>
    <w:rsid w:val="002B3376"/>
    <w:rsid w:val="002B3B5F"/>
    <w:rsid w:val="002B4E6C"/>
    <w:rsid w:val="002B68CD"/>
    <w:rsid w:val="002B6CE6"/>
    <w:rsid w:val="002B6F60"/>
    <w:rsid w:val="002B7757"/>
    <w:rsid w:val="002C046D"/>
    <w:rsid w:val="002C3296"/>
    <w:rsid w:val="002C3C21"/>
    <w:rsid w:val="002C3F98"/>
    <w:rsid w:val="002C5512"/>
    <w:rsid w:val="002C5E53"/>
    <w:rsid w:val="002C68A4"/>
    <w:rsid w:val="002D057F"/>
    <w:rsid w:val="002D0E18"/>
    <w:rsid w:val="002D248C"/>
    <w:rsid w:val="002D3170"/>
    <w:rsid w:val="002D39AA"/>
    <w:rsid w:val="002D4AF5"/>
    <w:rsid w:val="002D6ECC"/>
    <w:rsid w:val="002D7512"/>
    <w:rsid w:val="002D7683"/>
    <w:rsid w:val="002E1809"/>
    <w:rsid w:val="002E2666"/>
    <w:rsid w:val="002E2AC7"/>
    <w:rsid w:val="002E2EB4"/>
    <w:rsid w:val="002E407A"/>
    <w:rsid w:val="002E564F"/>
    <w:rsid w:val="002E6845"/>
    <w:rsid w:val="002E7A22"/>
    <w:rsid w:val="002E7D34"/>
    <w:rsid w:val="002F0A2B"/>
    <w:rsid w:val="002F1FB7"/>
    <w:rsid w:val="002F278F"/>
    <w:rsid w:val="002F2D23"/>
    <w:rsid w:val="002F33A5"/>
    <w:rsid w:val="002F35AF"/>
    <w:rsid w:val="002F3E7F"/>
    <w:rsid w:val="002F520B"/>
    <w:rsid w:val="002F556B"/>
    <w:rsid w:val="002F575C"/>
    <w:rsid w:val="002F5E1C"/>
    <w:rsid w:val="002F6827"/>
    <w:rsid w:val="0030026F"/>
    <w:rsid w:val="00300C16"/>
    <w:rsid w:val="00301AC8"/>
    <w:rsid w:val="00301F3B"/>
    <w:rsid w:val="00302413"/>
    <w:rsid w:val="00302C97"/>
    <w:rsid w:val="003035C0"/>
    <w:rsid w:val="00303B1A"/>
    <w:rsid w:val="00303EBD"/>
    <w:rsid w:val="00304472"/>
    <w:rsid w:val="00304D5E"/>
    <w:rsid w:val="00305AAC"/>
    <w:rsid w:val="003064D2"/>
    <w:rsid w:val="00306775"/>
    <w:rsid w:val="00306BA0"/>
    <w:rsid w:val="003071D1"/>
    <w:rsid w:val="00307E36"/>
    <w:rsid w:val="00310462"/>
    <w:rsid w:val="003108E9"/>
    <w:rsid w:val="003109E9"/>
    <w:rsid w:val="00311674"/>
    <w:rsid w:val="00311B97"/>
    <w:rsid w:val="00311DF1"/>
    <w:rsid w:val="003120A6"/>
    <w:rsid w:val="00313775"/>
    <w:rsid w:val="00313AAA"/>
    <w:rsid w:val="0031455E"/>
    <w:rsid w:val="0031507B"/>
    <w:rsid w:val="00315539"/>
    <w:rsid w:val="0031627C"/>
    <w:rsid w:val="00316638"/>
    <w:rsid w:val="00316754"/>
    <w:rsid w:val="00317633"/>
    <w:rsid w:val="00320CC5"/>
    <w:rsid w:val="003215AD"/>
    <w:rsid w:val="003215F1"/>
    <w:rsid w:val="003223E4"/>
    <w:rsid w:val="003226AB"/>
    <w:rsid w:val="00322F88"/>
    <w:rsid w:val="0032398F"/>
    <w:rsid w:val="00326939"/>
    <w:rsid w:val="0032746D"/>
    <w:rsid w:val="00327FA9"/>
    <w:rsid w:val="00330256"/>
    <w:rsid w:val="003308BE"/>
    <w:rsid w:val="003308E4"/>
    <w:rsid w:val="00330ADC"/>
    <w:rsid w:val="003310CD"/>
    <w:rsid w:val="00331CAE"/>
    <w:rsid w:val="00333517"/>
    <w:rsid w:val="003335C3"/>
    <w:rsid w:val="00334172"/>
    <w:rsid w:val="003346F4"/>
    <w:rsid w:val="00334B97"/>
    <w:rsid w:val="00335C56"/>
    <w:rsid w:val="0033600C"/>
    <w:rsid w:val="0033786B"/>
    <w:rsid w:val="00337CC5"/>
    <w:rsid w:val="00341BA8"/>
    <w:rsid w:val="00341D40"/>
    <w:rsid w:val="003426D8"/>
    <w:rsid w:val="00342DBB"/>
    <w:rsid w:val="003444CD"/>
    <w:rsid w:val="0034593F"/>
    <w:rsid w:val="00345CDE"/>
    <w:rsid w:val="00346C24"/>
    <w:rsid w:val="00350B36"/>
    <w:rsid w:val="003512E5"/>
    <w:rsid w:val="00351569"/>
    <w:rsid w:val="00351790"/>
    <w:rsid w:val="00351E0D"/>
    <w:rsid w:val="003539C5"/>
    <w:rsid w:val="00353C48"/>
    <w:rsid w:val="003549FE"/>
    <w:rsid w:val="00355687"/>
    <w:rsid w:val="00355F0F"/>
    <w:rsid w:val="00356B61"/>
    <w:rsid w:val="00356D1D"/>
    <w:rsid w:val="00356DA5"/>
    <w:rsid w:val="00357769"/>
    <w:rsid w:val="00357AF6"/>
    <w:rsid w:val="00360A40"/>
    <w:rsid w:val="00361AF7"/>
    <w:rsid w:val="0036218F"/>
    <w:rsid w:val="003627DD"/>
    <w:rsid w:val="003631C8"/>
    <w:rsid w:val="003641EB"/>
    <w:rsid w:val="00364D01"/>
    <w:rsid w:val="003657B1"/>
    <w:rsid w:val="003658F7"/>
    <w:rsid w:val="003662B4"/>
    <w:rsid w:val="003671BE"/>
    <w:rsid w:val="00367514"/>
    <w:rsid w:val="00367B71"/>
    <w:rsid w:val="00367BD6"/>
    <w:rsid w:val="00370031"/>
    <w:rsid w:val="0037084D"/>
    <w:rsid w:val="00370DDC"/>
    <w:rsid w:val="00372C3F"/>
    <w:rsid w:val="00373CEA"/>
    <w:rsid w:val="00374271"/>
    <w:rsid w:val="0037589D"/>
    <w:rsid w:val="00375C64"/>
    <w:rsid w:val="00376E38"/>
    <w:rsid w:val="00380717"/>
    <w:rsid w:val="00381421"/>
    <w:rsid w:val="003840DF"/>
    <w:rsid w:val="00385380"/>
    <w:rsid w:val="00386224"/>
    <w:rsid w:val="00386646"/>
    <w:rsid w:val="00386843"/>
    <w:rsid w:val="0038747E"/>
    <w:rsid w:val="003878E6"/>
    <w:rsid w:val="003902AC"/>
    <w:rsid w:val="003902EB"/>
    <w:rsid w:val="00390317"/>
    <w:rsid w:val="00391403"/>
    <w:rsid w:val="00392329"/>
    <w:rsid w:val="0039268B"/>
    <w:rsid w:val="003933B5"/>
    <w:rsid w:val="00394E4F"/>
    <w:rsid w:val="0039557E"/>
    <w:rsid w:val="0039574E"/>
    <w:rsid w:val="00395D25"/>
    <w:rsid w:val="0039690F"/>
    <w:rsid w:val="00397A69"/>
    <w:rsid w:val="00397E03"/>
    <w:rsid w:val="003A00B5"/>
    <w:rsid w:val="003A1258"/>
    <w:rsid w:val="003A1B50"/>
    <w:rsid w:val="003A21C9"/>
    <w:rsid w:val="003A2B7A"/>
    <w:rsid w:val="003A2E54"/>
    <w:rsid w:val="003A33E9"/>
    <w:rsid w:val="003A48D3"/>
    <w:rsid w:val="003A4D58"/>
    <w:rsid w:val="003A5D6D"/>
    <w:rsid w:val="003A5E0C"/>
    <w:rsid w:val="003B0DA2"/>
    <w:rsid w:val="003B3222"/>
    <w:rsid w:val="003B4B06"/>
    <w:rsid w:val="003B4D81"/>
    <w:rsid w:val="003B54B9"/>
    <w:rsid w:val="003B68E1"/>
    <w:rsid w:val="003B70B4"/>
    <w:rsid w:val="003B7688"/>
    <w:rsid w:val="003B79C8"/>
    <w:rsid w:val="003B7A68"/>
    <w:rsid w:val="003B7CA1"/>
    <w:rsid w:val="003C01D8"/>
    <w:rsid w:val="003C1A13"/>
    <w:rsid w:val="003C1FF9"/>
    <w:rsid w:val="003C2133"/>
    <w:rsid w:val="003C3123"/>
    <w:rsid w:val="003C3CE5"/>
    <w:rsid w:val="003C40BE"/>
    <w:rsid w:val="003C5494"/>
    <w:rsid w:val="003C56D8"/>
    <w:rsid w:val="003C633F"/>
    <w:rsid w:val="003C6BE7"/>
    <w:rsid w:val="003C7455"/>
    <w:rsid w:val="003C798C"/>
    <w:rsid w:val="003D0094"/>
    <w:rsid w:val="003D0296"/>
    <w:rsid w:val="003D1548"/>
    <w:rsid w:val="003D16B7"/>
    <w:rsid w:val="003D2353"/>
    <w:rsid w:val="003D27A6"/>
    <w:rsid w:val="003D6071"/>
    <w:rsid w:val="003D6632"/>
    <w:rsid w:val="003D6A2B"/>
    <w:rsid w:val="003D6F6D"/>
    <w:rsid w:val="003D7013"/>
    <w:rsid w:val="003D72F8"/>
    <w:rsid w:val="003E02BF"/>
    <w:rsid w:val="003E0583"/>
    <w:rsid w:val="003E05CD"/>
    <w:rsid w:val="003E10DA"/>
    <w:rsid w:val="003E1585"/>
    <w:rsid w:val="003E1BD4"/>
    <w:rsid w:val="003E1FF0"/>
    <w:rsid w:val="003E2677"/>
    <w:rsid w:val="003E3D6A"/>
    <w:rsid w:val="003E5B9B"/>
    <w:rsid w:val="003E5E75"/>
    <w:rsid w:val="003E6378"/>
    <w:rsid w:val="003F0A63"/>
    <w:rsid w:val="003F0B05"/>
    <w:rsid w:val="003F0BFB"/>
    <w:rsid w:val="003F0D85"/>
    <w:rsid w:val="003F1CCC"/>
    <w:rsid w:val="003F1E9F"/>
    <w:rsid w:val="003F1EFA"/>
    <w:rsid w:val="003F1F5E"/>
    <w:rsid w:val="003F2C08"/>
    <w:rsid w:val="003F2EC8"/>
    <w:rsid w:val="003F366D"/>
    <w:rsid w:val="003F3973"/>
    <w:rsid w:val="003F3ACE"/>
    <w:rsid w:val="003F3DC1"/>
    <w:rsid w:val="003F4B64"/>
    <w:rsid w:val="003F4C33"/>
    <w:rsid w:val="003F6E6D"/>
    <w:rsid w:val="003F6EEC"/>
    <w:rsid w:val="003F7431"/>
    <w:rsid w:val="00400DD4"/>
    <w:rsid w:val="00403119"/>
    <w:rsid w:val="0040429C"/>
    <w:rsid w:val="00405003"/>
    <w:rsid w:val="004057F5"/>
    <w:rsid w:val="0041071E"/>
    <w:rsid w:val="004107CD"/>
    <w:rsid w:val="004109D5"/>
    <w:rsid w:val="00411BD2"/>
    <w:rsid w:val="00412E23"/>
    <w:rsid w:val="00413190"/>
    <w:rsid w:val="00413259"/>
    <w:rsid w:val="00413469"/>
    <w:rsid w:val="004134A1"/>
    <w:rsid w:val="00414016"/>
    <w:rsid w:val="00414948"/>
    <w:rsid w:val="004163EB"/>
    <w:rsid w:val="004225EF"/>
    <w:rsid w:val="0042353C"/>
    <w:rsid w:val="00424094"/>
    <w:rsid w:val="0042515B"/>
    <w:rsid w:val="00425568"/>
    <w:rsid w:val="00426A79"/>
    <w:rsid w:val="00427073"/>
    <w:rsid w:val="004307F4"/>
    <w:rsid w:val="00432619"/>
    <w:rsid w:val="00432738"/>
    <w:rsid w:val="00433572"/>
    <w:rsid w:val="0043360F"/>
    <w:rsid w:val="004339A4"/>
    <w:rsid w:val="00434563"/>
    <w:rsid w:val="00434F06"/>
    <w:rsid w:val="00435126"/>
    <w:rsid w:val="004354CB"/>
    <w:rsid w:val="00435832"/>
    <w:rsid w:val="00435955"/>
    <w:rsid w:val="00435C80"/>
    <w:rsid w:val="00436019"/>
    <w:rsid w:val="00436122"/>
    <w:rsid w:val="00436308"/>
    <w:rsid w:val="00437070"/>
    <w:rsid w:val="00440140"/>
    <w:rsid w:val="00440ECE"/>
    <w:rsid w:val="00441D7E"/>
    <w:rsid w:val="00441E41"/>
    <w:rsid w:val="00442652"/>
    <w:rsid w:val="00443FA7"/>
    <w:rsid w:val="004447F1"/>
    <w:rsid w:val="0044492B"/>
    <w:rsid w:val="00445256"/>
    <w:rsid w:val="00447879"/>
    <w:rsid w:val="00450798"/>
    <w:rsid w:val="00451A45"/>
    <w:rsid w:val="00452468"/>
    <w:rsid w:val="00452B15"/>
    <w:rsid w:val="004546E5"/>
    <w:rsid w:val="004548BB"/>
    <w:rsid w:val="00454DD0"/>
    <w:rsid w:val="00454F7D"/>
    <w:rsid w:val="00455616"/>
    <w:rsid w:val="00456D80"/>
    <w:rsid w:val="00457AC5"/>
    <w:rsid w:val="00457F6F"/>
    <w:rsid w:val="00461F54"/>
    <w:rsid w:val="004625B2"/>
    <w:rsid w:val="0046297D"/>
    <w:rsid w:val="00462FAD"/>
    <w:rsid w:val="00463755"/>
    <w:rsid w:val="004656A0"/>
    <w:rsid w:val="00466243"/>
    <w:rsid w:val="0046633A"/>
    <w:rsid w:val="004666FC"/>
    <w:rsid w:val="004667F3"/>
    <w:rsid w:val="004676EF"/>
    <w:rsid w:val="00470B2D"/>
    <w:rsid w:val="00470DF2"/>
    <w:rsid w:val="00472AC0"/>
    <w:rsid w:val="00473247"/>
    <w:rsid w:val="00474217"/>
    <w:rsid w:val="00474252"/>
    <w:rsid w:val="004747CA"/>
    <w:rsid w:val="0047705E"/>
    <w:rsid w:val="00477850"/>
    <w:rsid w:val="00477D94"/>
    <w:rsid w:val="0048064B"/>
    <w:rsid w:val="00481A67"/>
    <w:rsid w:val="00481EA0"/>
    <w:rsid w:val="00482FA7"/>
    <w:rsid w:val="00483836"/>
    <w:rsid w:val="00483A4A"/>
    <w:rsid w:val="004843A4"/>
    <w:rsid w:val="00485191"/>
    <w:rsid w:val="00486678"/>
    <w:rsid w:val="00486FE1"/>
    <w:rsid w:val="004875AF"/>
    <w:rsid w:val="00487FFB"/>
    <w:rsid w:val="0049015F"/>
    <w:rsid w:val="00490464"/>
    <w:rsid w:val="004908A7"/>
    <w:rsid w:val="00491D4E"/>
    <w:rsid w:val="0049213B"/>
    <w:rsid w:val="0049234E"/>
    <w:rsid w:val="0049271C"/>
    <w:rsid w:val="00492B46"/>
    <w:rsid w:val="00492C0D"/>
    <w:rsid w:val="00492F85"/>
    <w:rsid w:val="004930D7"/>
    <w:rsid w:val="0049344F"/>
    <w:rsid w:val="00493661"/>
    <w:rsid w:val="00493D5C"/>
    <w:rsid w:val="004968AF"/>
    <w:rsid w:val="004A1CD5"/>
    <w:rsid w:val="004A291F"/>
    <w:rsid w:val="004A2E7C"/>
    <w:rsid w:val="004A4873"/>
    <w:rsid w:val="004A54AE"/>
    <w:rsid w:val="004A5EBC"/>
    <w:rsid w:val="004A66C8"/>
    <w:rsid w:val="004A7EA7"/>
    <w:rsid w:val="004B0891"/>
    <w:rsid w:val="004B0BDE"/>
    <w:rsid w:val="004B0D90"/>
    <w:rsid w:val="004B0DD0"/>
    <w:rsid w:val="004B0E6E"/>
    <w:rsid w:val="004B1A68"/>
    <w:rsid w:val="004B1D26"/>
    <w:rsid w:val="004B2814"/>
    <w:rsid w:val="004B29C7"/>
    <w:rsid w:val="004B3497"/>
    <w:rsid w:val="004B3737"/>
    <w:rsid w:val="004B38B7"/>
    <w:rsid w:val="004B40E0"/>
    <w:rsid w:val="004B6086"/>
    <w:rsid w:val="004B64E5"/>
    <w:rsid w:val="004B700F"/>
    <w:rsid w:val="004B73CE"/>
    <w:rsid w:val="004B7BD5"/>
    <w:rsid w:val="004B7C5C"/>
    <w:rsid w:val="004C1731"/>
    <w:rsid w:val="004C2047"/>
    <w:rsid w:val="004C231B"/>
    <w:rsid w:val="004C251D"/>
    <w:rsid w:val="004C31B9"/>
    <w:rsid w:val="004C3A81"/>
    <w:rsid w:val="004C47CE"/>
    <w:rsid w:val="004C6DB4"/>
    <w:rsid w:val="004C6EE5"/>
    <w:rsid w:val="004D0561"/>
    <w:rsid w:val="004D056E"/>
    <w:rsid w:val="004D06B0"/>
    <w:rsid w:val="004D07FE"/>
    <w:rsid w:val="004D0AAE"/>
    <w:rsid w:val="004D4E21"/>
    <w:rsid w:val="004D683D"/>
    <w:rsid w:val="004D7069"/>
    <w:rsid w:val="004D7A53"/>
    <w:rsid w:val="004E01DE"/>
    <w:rsid w:val="004E01F7"/>
    <w:rsid w:val="004E0FDE"/>
    <w:rsid w:val="004E1321"/>
    <w:rsid w:val="004E139D"/>
    <w:rsid w:val="004E158B"/>
    <w:rsid w:val="004E1ED3"/>
    <w:rsid w:val="004E26D8"/>
    <w:rsid w:val="004E27D6"/>
    <w:rsid w:val="004E29DE"/>
    <w:rsid w:val="004E38BE"/>
    <w:rsid w:val="004E3A66"/>
    <w:rsid w:val="004E45EE"/>
    <w:rsid w:val="004E4EAB"/>
    <w:rsid w:val="004E5086"/>
    <w:rsid w:val="004E65CD"/>
    <w:rsid w:val="004E704B"/>
    <w:rsid w:val="004F0120"/>
    <w:rsid w:val="004F09E9"/>
    <w:rsid w:val="004F20B6"/>
    <w:rsid w:val="004F286C"/>
    <w:rsid w:val="004F397B"/>
    <w:rsid w:val="004F4B79"/>
    <w:rsid w:val="004F4E09"/>
    <w:rsid w:val="004F570A"/>
    <w:rsid w:val="004F653D"/>
    <w:rsid w:val="004F6F93"/>
    <w:rsid w:val="004F749D"/>
    <w:rsid w:val="004F7ADE"/>
    <w:rsid w:val="00500278"/>
    <w:rsid w:val="00500693"/>
    <w:rsid w:val="00500E54"/>
    <w:rsid w:val="00501DB6"/>
    <w:rsid w:val="00501DFB"/>
    <w:rsid w:val="00502290"/>
    <w:rsid w:val="00502DF8"/>
    <w:rsid w:val="0050367C"/>
    <w:rsid w:val="0050428F"/>
    <w:rsid w:val="00506197"/>
    <w:rsid w:val="00506A5E"/>
    <w:rsid w:val="00506FF0"/>
    <w:rsid w:val="005071E0"/>
    <w:rsid w:val="005072AC"/>
    <w:rsid w:val="005072D8"/>
    <w:rsid w:val="00507935"/>
    <w:rsid w:val="00507EB2"/>
    <w:rsid w:val="00510652"/>
    <w:rsid w:val="005107AE"/>
    <w:rsid w:val="005107F9"/>
    <w:rsid w:val="00510E89"/>
    <w:rsid w:val="00511280"/>
    <w:rsid w:val="00512537"/>
    <w:rsid w:val="00512545"/>
    <w:rsid w:val="0051475B"/>
    <w:rsid w:val="00515102"/>
    <w:rsid w:val="0051519B"/>
    <w:rsid w:val="005152D2"/>
    <w:rsid w:val="00516EAF"/>
    <w:rsid w:val="005179CF"/>
    <w:rsid w:val="00517F6F"/>
    <w:rsid w:val="00520AE7"/>
    <w:rsid w:val="00520B66"/>
    <w:rsid w:val="005227DB"/>
    <w:rsid w:val="00523FE9"/>
    <w:rsid w:val="00524349"/>
    <w:rsid w:val="00525A12"/>
    <w:rsid w:val="00527862"/>
    <w:rsid w:val="005279BA"/>
    <w:rsid w:val="00527C02"/>
    <w:rsid w:val="005320A2"/>
    <w:rsid w:val="0053255B"/>
    <w:rsid w:val="00532A44"/>
    <w:rsid w:val="00532B1C"/>
    <w:rsid w:val="00533378"/>
    <w:rsid w:val="0053370C"/>
    <w:rsid w:val="00534622"/>
    <w:rsid w:val="00534644"/>
    <w:rsid w:val="005348D5"/>
    <w:rsid w:val="00535E15"/>
    <w:rsid w:val="00536A52"/>
    <w:rsid w:val="00537B97"/>
    <w:rsid w:val="00537BA6"/>
    <w:rsid w:val="0054202F"/>
    <w:rsid w:val="0054334C"/>
    <w:rsid w:val="00543508"/>
    <w:rsid w:val="0054406D"/>
    <w:rsid w:val="005441FD"/>
    <w:rsid w:val="00544416"/>
    <w:rsid w:val="005447D7"/>
    <w:rsid w:val="00544929"/>
    <w:rsid w:val="00545099"/>
    <w:rsid w:val="00545954"/>
    <w:rsid w:val="00545AED"/>
    <w:rsid w:val="00545D45"/>
    <w:rsid w:val="00546E15"/>
    <w:rsid w:val="0054777A"/>
    <w:rsid w:val="00551709"/>
    <w:rsid w:val="0055217D"/>
    <w:rsid w:val="0055224D"/>
    <w:rsid w:val="00554B68"/>
    <w:rsid w:val="0055652C"/>
    <w:rsid w:val="0055691B"/>
    <w:rsid w:val="00556A3C"/>
    <w:rsid w:val="005573C4"/>
    <w:rsid w:val="0056012E"/>
    <w:rsid w:val="00560766"/>
    <w:rsid w:val="00561A66"/>
    <w:rsid w:val="005638F1"/>
    <w:rsid w:val="00566491"/>
    <w:rsid w:val="0056671A"/>
    <w:rsid w:val="00567277"/>
    <w:rsid w:val="0056750A"/>
    <w:rsid w:val="005712FB"/>
    <w:rsid w:val="005748C2"/>
    <w:rsid w:val="0057563B"/>
    <w:rsid w:val="00575A95"/>
    <w:rsid w:val="00575EDB"/>
    <w:rsid w:val="00575FE1"/>
    <w:rsid w:val="005763E2"/>
    <w:rsid w:val="00576F8B"/>
    <w:rsid w:val="005774AE"/>
    <w:rsid w:val="005777AE"/>
    <w:rsid w:val="00577C3B"/>
    <w:rsid w:val="00577D90"/>
    <w:rsid w:val="00580007"/>
    <w:rsid w:val="0058070B"/>
    <w:rsid w:val="005808AD"/>
    <w:rsid w:val="00580BC2"/>
    <w:rsid w:val="00580D31"/>
    <w:rsid w:val="00580DE0"/>
    <w:rsid w:val="005811AF"/>
    <w:rsid w:val="00581390"/>
    <w:rsid w:val="005817FB"/>
    <w:rsid w:val="0058188E"/>
    <w:rsid w:val="00581E26"/>
    <w:rsid w:val="00583068"/>
    <w:rsid w:val="0058554B"/>
    <w:rsid w:val="0058557C"/>
    <w:rsid w:val="00586357"/>
    <w:rsid w:val="00586769"/>
    <w:rsid w:val="0059047A"/>
    <w:rsid w:val="005922E5"/>
    <w:rsid w:val="00594214"/>
    <w:rsid w:val="00594AAB"/>
    <w:rsid w:val="00594C72"/>
    <w:rsid w:val="00595301"/>
    <w:rsid w:val="00597726"/>
    <w:rsid w:val="00597B20"/>
    <w:rsid w:val="00597BA3"/>
    <w:rsid w:val="005A0E7E"/>
    <w:rsid w:val="005A0F8E"/>
    <w:rsid w:val="005A2A1B"/>
    <w:rsid w:val="005A2A87"/>
    <w:rsid w:val="005A2E35"/>
    <w:rsid w:val="005A34F9"/>
    <w:rsid w:val="005A3A5F"/>
    <w:rsid w:val="005A5044"/>
    <w:rsid w:val="005B0AF8"/>
    <w:rsid w:val="005B0C4B"/>
    <w:rsid w:val="005B0D55"/>
    <w:rsid w:val="005B1808"/>
    <w:rsid w:val="005B2321"/>
    <w:rsid w:val="005B2419"/>
    <w:rsid w:val="005B2A90"/>
    <w:rsid w:val="005B380D"/>
    <w:rsid w:val="005B4085"/>
    <w:rsid w:val="005B41B3"/>
    <w:rsid w:val="005B4984"/>
    <w:rsid w:val="005B5E03"/>
    <w:rsid w:val="005B66FD"/>
    <w:rsid w:val="005B6CF5"/>
    <w:rsid w:val="005B74AC"/>
    <w:rsid w:val="005B77F6"/>
    <w:rsid w:val="005B7C81"/>
    <w:rsid w:val="005C1649"/>
    <w:rsid w:val="005C2263"/>
    <w:rsid w:val="005C235F"/>
    <w:rsid w:val="005C2F91"/>
    <w:rsid w:val="005C2F9D"/>
    <w:rsid w:val="005C392E"/>
    <w:rsid w:val="005C4AC8"/>
    <w:rsid w:val="005C5989"/>
    <w:rsid w:val="005C632B"/>
    <w:rsid w:val="005C6461"/>
    <w:rsid w:val="005C6879"/>
    <w:rsid w:val="005C68CA"/>
    <w:rsid w:val="005C6A9F"/>
    <w:rsid w:val="005C6D97"/>
    <w:rsid w:val="005C6E3E"/>
    <w:rsid w:val="005C6F8B"/>
    <w:rsid w:val="005C7B19"/>
    <w:rsid w:val="005D0503"/>
    <w:rsid w:val="005D0E8D"/>
    <w:rsid w:val="005D14BA"/>
    <w:rsid w:val="005D249D"/>
    <w:rsid w:val="005D2D41"/>
    <w:rsid w:val="005D30BB"/>
    <w:rsid w:val="005D324A"/>
    <w:rsid w:val="005D44E6"/>
    <w:rsid w:val="005D4758"/>
    <w:rsid w:val="005D521B"/>
    <w:rsid w:val="005D6698"/>
    <w:rsid w:val="005D7124"/>
    <w:rsid w:val="005D747E"/>
    <w:rsid w:val="005D7F41"/>
    <w:rsid w:val="005D7F9F"/>
    <w:rsid w:val="005E05B6"/>
    <w:rsid w:val="005E1124"/>
    <w:rsid w:val="005E14CF"/>
    <w:rsid w:val="005E2078"/>
    <w:rsid w:val="005E4784"/>
    <w:rsid w:val="005E4B03"/>
    <w:rsid w:val="005E4EC5"/>
    <w:rsid w:val="005E68C3"/>
    <w:rsid w:val="005E72AF"/>
    <w:rsid w:val="005E768B"/>
    <w:rsid w:val="005F171C"/>
    <w:rsid w:val="005F19BA"/>
    <w:rsid w:val="005F1F97"/>
    <w:rsid w:val="005F32DD"/>
    <w:rsid w:val="005F38D8"/>
    <w:rsid w:val="005F45DE"/>
    <w:rsid w:val="005F54AC"/>
    <w:rsid w:val="005F7C55"/>
    <w:rsid w:val="00600083"/>
    <w:rsid w:val="00600CBA"/>
    <w:rsid w:val="00602194"/>
    <w:rsid w:val="00602E3C"/>
    <w:rsid w:val="00602FD9"/>
    <w:rsid w:val="0060318A"/>
    <w:rsid w:val="00603350"/>
    <w:rsid w:val="00605D3A"/>
    <w:rsid w:val="006064FE"/>
    <w:rsid w:val="00606703"/>
    <w:rsid w:val="00606D32"/>
    <w:rsid w:val="00606E6E"/>
    <w:rsid w:val="0060778A"/>
    <w:rsid w:val="00610A9F"/>
    <w:rsid w:val="00611251"/>
    <w:rsid w:val="006115B5"/>
    <w:rsid w:val="0061162A"/>
    <w:rsid w:val="006117DA"/>
    <w:rsid w:val="00612BC3"/>
    <w:rsid w:val="00612FF0"/>
    <w:rsid w:val="00615869"/>
    <w:rsid w:val="00616D37"/>
    <w:rsid w:val="00620618"/>
    <w:rsid w:val="006210FE"/>
    <w:rsid w:val="00623DEA"/>
    <w:rsid w:val="006241B2"/>
    <w:rsid w:val="00624DE2"/>
    <w:rsid w:val="0062540A"/>
    <w:rsid w:val="0062699F"/>
    <w:rsid w:val="00630CFD"/>
    <w:rsid w:val="00630FF5"/>
    <w:rsid w:val="0063130C"/>
    <w:rsid w:val="00633D52"/>
    <w:rsid w:val="00634A48"/>
    <w:rsid w:val="00634C07"/>
    <w:rsid w:val="00634E79"/>
    <w:rsid w:val="00636913"/>
    <w:rsid w:val="00636B72"/>
    <w:rsid w:val="00636C34"/>
    <w:rsid w:val="006371C0"/>
    <w:rsid w:val="00637740"/>
    <w:rsid w:val="00637EBD"/>
    <w:rsid w:val="00640A2C"/>
    <w:rsid w:val="00640DC8"/>
    <w:rsid w:val="006411E0"/>
    <w:rsid w:val="00641547"/>
    <w:rsid w:val="00641946"/>
    <w:rsid w:val="00642A86"/>
    <w:rsid w:val="006436FB"/>
    <w:rsid w:val="006448E2"/>
    <w:rsid w:val="0064635D"/>
    <w:rsid w:val="00646477"/>
    <w:rsid w:val="00646672"/>
    <w:rsid w:val="006471E5"/>
    <w:rsid w:val="00650A5A"/>
    <w:rsid w:val="00651FC7"/>
    <w:rsid w:val="0065215F"/>
    <w:rsid w:val="00652DC9"/>
    <w:rsid w:val="006532BA"/>
    <w:rsid w:val="00653E97"/>
    <w:rsid w:val="00654149"/>
    <w:rsid w:val="00654BBE"/>
    <w:rsid w:val="00654F8A"/>
    <w:rsid w:val="00655117"/>
    <w:rsid w:val="00655175"/>
    <w:rsid w:val="00655C22"/>
    <w:rsid w:val="00655DC5"/>
    <w:rsid w:val="006560D8"/>
    <w:rsid w:val="006571DB"/>
    <w:rsid w:val="00660066"/>
    <w:rsid w:val="00660786"/>
    <w:rsid w:val="00661146"/>
    <w:rsid w:val="00664B5A"/>
    <w:rsid w:val="00664E25"/>
    <w:rsid w:val="00664E88"/>
    <w:rsid w:val="0066580B"/>
    <w:rsid w:val="00665B60"/>
    <w:rsid w:val="006664D1"/>
    <w:rsid w:val="00667034"/>
    <w:rsid w:val="00667477"/>
    <w:rsid w:val="006679AF"/>
    <w:rsid w:val="00670093"/>
    <w:rsid w:val="00670299"/>
    <w:rsid w:val="00670532"/>
    <w:rsid w:val="00670D05"/>
    <w:rsid w:val="00670D07"/>
    <w:rsid w:val="006721EE"/>
    <w:rsid w:val="00673AFB"/>
    <w:rsid w:val="006749AE"/>
    <w:rsid w:val="00674B99"/>
    <w:rsid w:val="00676141"/>
    <w:rsid w:val="00676713"/>
    <w:rsid w:val="006779B9"/>
    <w:rsid w:val="00677F7B"/>
    <w:rsid w:val="0068181C"/>
    <w:rsid w:val="006818A7"/>
    <w:rsid w:val="006819EB"/>
    <w:rsid w:val="00681D5D"/>
    <w:rsid w:val="006823F7"/>
    <w:rsid w:val="00686297"/>
    <w:rsid w:val="00686602"/>
    <w:rsid w:val="00691425"/>
    <w:rsid w:val="00691A74"/>
    <w:rsid w:val="00691AE5"/>
    <w:rsid w:val="00691FC3"/>
    <w:rsid w:val="0069385D"/>
    <w:rsid w:val="006944E4"/>
    <w:rsid w:val="00694C47"/>
    <w:rsid w:val="0069509D"/>
    <w:rsid w:val="006955EE"/>
    <w:rsid w:val="00695956"/>
    <w:rsid w:val="00695982"/>
    <w:rsid w:val="00695B14"/>
    <w:rsid w:val="0069687E"/>
    <w:rsid w:val="006968D1"/>
    <w:rsid w:val="00696E25"/>
    <w:rsid w:val="00696EB6"/>
    <w:rsid w:val="006971C9"/>
    <w:rsid w:val="0069779B"/>
    <w:rsid w:val="006A02FD"/>
    <w:rsid w:val="006A0F1D"/>
    <w:rsid w:val="006A1C5C"/>
    <w:rsid w:val="006A2974"/>
    <w:rsid w:val="006A2FE2"/>
    <w:rsid w:val="006A38B1"/>
    <w:rsid w:val="006A4148"/>
    <w:rsid w:val="006A4711"/>
    <w:rsid w:val="006A4A2F"/>
    <w:rsid w:val="006A56D3"/>
    <w:rsid w:val="006A5B40"/>
    <w:rsid w:val="006A638A"/>
    <w:rsid w:val="006A6468"/>
    <w:rsid w:val="006A6AD3"/>
    <w:rsid w:val="006B01CC"/>
    <w:rsid w:val="006B0435"/>
    <w:rsid w:val="006B0CFB"/>
    <w:rsid w:val="006B11DA"/>
    <w:rsid w:val="006B18C5"/>
    <w:rsid w:val="006B2F90"/>
    <w:rsid w:val="006B35CA"/>
    <w:rsid w:val="006B38E4"/>
    <w:rsid w:val="006B42FE"/>
    <w:rsid w:val="006B455D"/>
    <w:rsid w:val="006B4634"/>
    <w:rsid w:val="006B5F50"/>
    <w:rsid w:val="006B6B2A"/>
    <w:rsid w:val="006C04B6"/>
    <w:rsid w:val="006C08BB"/>
    <w:rsid w:val="006C314D"/>
    <w:rsid w:val="006C3575"/>
    <w:rsid w:val="006C3DB3"/>
    <w:rsid w:val="006C62C8"/>
    <w:rsid w:val="006C6D46"/>
    <w:rsid w:val="006C6D53"/>
    <w:rsid w:val="006C6E16"/>
    <w:rsid w:val="006C6FE2"/>
    <w:rsid w:val="006C7F1A"/>
    <w:rsid w:val="006D01BF"/>
    <w:rsid w:val="006D1F1B"/>
    <w:rsid w:val="006D22E0"/>
    <w:rsid w:val="006D24D6"/>
    <w:rsid w:val="006D27A5"/>
    <w:rsid w:val="006D3D4D"/>
    <w:rsid w:val="006D3EBD"/>
    <w:rsid w:val="006D3FBE"/>
    <w:rsid w:val="006D494B"/>
    <w:rsid w:val="006D4BEF"/>
    <w:rsid w:val="006D4C8D"/>
    <w:rsid w:val="006D58FE"/>
    <w:rsid w:val="006D6080"/>
    <w:rsid w:val="006D6894"/>
    <w:rsid w:val="006D7284"/>
    <w:rsid w:val="006D7352"/>
    <w:rsid w:val="006E0241"/>
    <w:rsid w:val="006E10C5"/>
    <w:rsid w:val="006E235C"/>
    <w:rsid w:val="006E30B0"/>
    <w:rsid w:val="006E38E9"/>
    <w:rsid w:val="006E4284"/>
    <w:rsid w:val="006E4495"/>
    <w:rsid w:val="006E545D"/>
    <w:rsid w:val="006E55E8"/>
    <w:rsid w:val="006E582F"/>
    <w:rsid w:val="006E6237"/>
    <w:rsid w:val="006E7C37"/>
    <w:rsid w:val="006F058B"/>
    <w:rsid w:val="006F1506"/>
    <w:rsid w:val="006F1B8F"/>
    <w:rsid w:val="006F2A76"/>
    <w:rsid w:val="006F3215"/>
    <w:rsid w:val="006F3CF9"/>
    <w:rsid w:val="006F4FB7"/>
    <w:rsid w:val="006F5125"/>
    <w:rsid w:val="006F5866"/>
    <w:rsid w:val="006F5A5F"/>
    <w:rsid w:val="006F5ABC"/>
    <w:rsid w:val="006F728A"/>
    <w:rsid w:val="0070223B"/>
    <w:rsid w:val="00702885"/>
    <w:rsid w:val="00703350"/>
    <w:rsid w:val="00703D28"/>
    <w:rsid w:val="00707E6C"/>
    <w:rsid w:val="00711685"/>
    <w:rsid w:val="00712FAC"/>
    <w:rsid w:val="0071332C"/>
    <w:rsid w:val="00714CB6"/>
    <w:rsid w:val="00714FFE"/>
    <w:rsid w:val="00715623"/>
    <w:rsid w:val="007156AC"/>
    <w:rsid w:val="00716C22"/>
    <w:rsid w:val="00717925"/>
    <w:rsid w:val="007208E6"/>
    <w:rsid w:val="00721321"/>
    <w:rsid w:val="00722771"/>
    <w:rsid w:val="00722772"/>
    <w:rsid w:val="0072278C"/>
    <w:rsid w:val="00722A14"/>
    <w:rsid w:val="00723375"/>
    <w:rsid w:val="007237FC"/>
    <w:rsid w:val="00723CDF"/>
    <w:rsid w:val="00723F27"/>
    <w:rsid w:val="0072609B"/>
    <w:rsid w:val="007272E2"/>
    <w:rsid w:val="00730639"/>
    <w:rsid w:val="00730F20"/>
    <w:rsid w:val="00731F60"/>
    <w:rsid w:val="00732076"/>
    <w:rsid w:val="007333B3"/>
    <w:rsid w:val="00733E88"/>
    <w:rsid w:val="00736831"/>
    <w:rsid w:val="00737585"/>
    <w:rsid w:val="00737719"/>
    <w:rsid w:val="00737845"/>
    <w:rsid w:val="0074041A"/>
    <w:rsid w:val="0074394F"/>
    <w:rsid w:val="00745A0D"/>
    <w:rsid w:val="00745C32"/>
    <w:rsid w:val="00745DF5"/>
    <w:rsid w:val="00745F45"/>
    <w:rsid w:val="0074681D"/>
    <w:rsid w:val="00746CC4"/>
    <w:rsid w:val="00747651"/>
    <w:rsid w:val="00747DA8"/>
    <w:rsid w:val="00750DBE"/>
    <w:rsid w:val="0075157C"/>
    <w:rsid w:val="0075189E"/>
    <w:rsid w:val="00751E79"/>
    <w:rsid w:val="007525A7"/>
    <w:rsid w:val="00753279"/>
    <w:rsid w:val="00753C3D"/>
    <w:rsid w:val="0075661B"/>
    <w:rsid w:val="00756E8C"/>
    <w:rsid w:val="00757142"/>
    <w:rsid w:val="0075773C"/>
    <w:rsid w:val="00761416"/>
    <w:rsid w:val="00761EB7"/>
    <w:rsid w:val="00762330"/>
    <w:rsid w:val="007623D2"/>
    <w:rsid w:val="00762CBE"/>
    <w:rsid w:val="007635C7"/>
    <w:rsid w:val="00763605"/>
    <w:rsid w:val="00763B74"/>
    <w:rsid w:val="00763EAB"/>
    <w:rsid w:val="00764CFD"/>
    <w:rsid w:val="0076518A"/>
    <w:rsid w:val="00766453"/>
    <w:rsid w:val="0076675A"/>
    <w:rsid w:val="00766EF0"/>
    <w:rsid w:val="007676B1"/>
    <w:rsid w:val="00770EE0"/>
    <w:rsid w:val="007714E0"/>
    <w:rsid w:val="00771ECF"/>
    <w:rsid w:val="00772844"/>
    <w:rsid w:val="00773D80"/>
    <w:rsid w:val="00774259"/>
    <w:rsid w:val="00774BD7"/>
    <w:rsid w:val="007757F6"/>
    <w:rsid w:val="00776387"/>
    <w:rsid w:val="007767BB"/>
    <w:rsid w:val="0077725D"/>
    <w:rsid w:val="007773BA"/>
    <w:rsid w:val="007775B6"/>
    <w:rsid w:val="00777820"/>
    <w:rsid w:val="0077798C"/>
    <w:rsid w:val="007779FD"/>
    <w:rsid w:val="00777D58"/>
    <w:rsid w:val="007803AD"/>
    <w:rsid w:val="007804A4"/>
    <w:rsid w:val="00780606"/>
    <w:rsid w:val="0078172C"/>
    <w:rsid w:val="00781965"/>
    <w:rsid w:val="00781B34"/>
    <w:rsid w:val="0078249C"/>
    <w:rsid w:val="00782AB1"/>
    <w:rsid w:val="00782F19"/>
    <w:rsid w:val="00784415"/>
    <w:rsid w:val="007848A6"/>
    <w:rsid w:val="0078678C"/>
    <w:rsid w:val="00786956"/>
    <w:rsid w:val="00786A26"/>
    <w:rsid w:val="00786DEC"/>
    <w:rsid w:val="00787313"/>
    <w:rsid w:val="00787857"/>
    <w:rsid w:val="0078797F"/>
    <w:rsid w:val="00787A67"/>
    <w:rsid w:val="00787A9D"/>
    <w:rsid w:val="0079010B"/>
    <w:rsid w:val="007905BD"/>
    <w:rsid w:val="007906C3"/>
    <w:rsid w:val="00791411"/>
    <w:rsid w:val="007915EB"/>
    <w:rsid w:val="00792F70"/>
    <w:rsid w:val="00793555"/>
    <w:rsid w:val="00793E84"/>
    <w:rsid w:val="00793EDD"/>
    <w:rsid w:val="00794736"/>
    <w:rsid w:val="007949D1"/>
    <w:rsid w:val="00795FB6"/>
    <w:rsid w:val="00796918"/>
    <w:rsid w:val="00797A21"/>
    <w:rsid w:val="00797DC2"/>
    <w:rsid w:val="007A010D"/>
    <w:rsid w:val="007A0A5D"/>
    <w:rsid w:val="007A0E05"/>
    <w:rsid w:val="007A168D"/>
    <w:rsid w:val="007A2B71"/>
    <w:rsid w:val="007A49F9"/>
    <w:rsid w:val="007A5555"/>
    <w:rsid w:val="007A6F1F"/>
    <w:rsid w:val="007A7724"/>
    <w:rsid w:val="007A7DF0"/>
    <w:rsid w:val="007B0204"/>
    <w:rsid w:val="007B0328"/>
    <w:rsid w:val="007B152C"/>
    <w:rsid w:val="007B23B2"/>
    <w:rsid w:val="007B3420"/>
    <w:rsid w:val="007B43A2"/>
    <w:rsid w:val="007B5293"/>
    <w:rsid w:val="007B603F"/>
    <w:rsid w:val="007B66C3"/>
    <w:rsid w:val="007B6965"/>
    <w:rsid w:val="007B6FF9"/>
    <w:rsid w:val="007C0CCF"/>
    <w:rsid w:val="007C1D55"/>
    <w:rsid w:val="007C20F7"/>
    <w:rsid w:val="007C2433"/>
    <w:rsid w:val="007C24E0"/>
    <w:rsid w:val="007C271C"/>
    <w:rsid w:val="007C2A9C"/>
    <w:rsid w:val="007C3761"/>
    <w:rsid w:val="007C4977"/>
    <w:rsid w:val="007C54FF"/>
    <w:rsid w:val="007C644B"/>
    <w:rsid w:val="007C655A"/>
    <w:rsid w:val="007C68F1"/>
    <w:rsid w:val="007C7A41"/>
    <w:rsid w:val="007D32A0"/>
    <w:rsid w:val="007D4113"/>
    <w:rsid w:val="007D4271"/>
    <w:rsid w:val="007D4575"/>
    <w:rsid w:val="007D4593"/>
    <w:rsid w:val="007D5705"/>
    <w:rsid w:val="007D6248"/>
    <w:rsid w:val="007D6C4E"/>
    <w:rsid w:val="007D7FC8"/>
    <w:rsid w:val="007E0C3C"/>
    <w:rsid w:val="007E1466"/>
    <w:rsid w:val="007E1523"/>
    <w:rsid w:val="007E18C4"/>
    <w:rsid w:val="007E2CC9"/>
    <w:rsid w:val="007E3633"/>
    <w:rsid w:val="007E3762"/>
    <w:rsid w:val="007E3D50"/>
    <w:rsid w:val="007E46C5"/>
    <w:rsid w:val="007E4A78"/>
    <w:rsid w:val="007E572C"/>
    <w:rsid w:val="007E572F"/>
    <w:rsid w:val="007E5F4A"/>
    <w:rsid w:val="007E64F1"/>
    <w:rsid w:val="007E666D"/>
    <w:rsid w:val="007F12A7"/>
    <w:rsid w:val="007F1FEB"/>
    <w:rsid w:val="007F2235"/>
    <w:rsid w:val="007F2A24"/>
    <w:rsid w:val="007F2F83"/>
    <w:rsid w:val="007F3590"/>
    <w:rsid w:val="007F36C8"/>
    <w:rsid w:val="007F66C7"/>
    <w:rsid w:val="007F75B4"/>
    <w:rsid w:val="007F7988"/>
    <w:rsid w:val="00800414"/>
    <w:rsid w:val="008007CB"/>
    <w:rsid w:val="00800ECB"/>
    <w:rsid w:val="0080143D"/>
    <w:rsid w:val="00801972"/>
    <w:rsid w:val="008031E5"/>
    <w:rsid w:val="00803983"/>
    <w:rsid w:val="00803C82"/>
    <w:rsid w:val="008042B2"/>
    <w:rsid w:val="008042EC"/>
    <w:rsid w:val="008043FC"/>
    <w:rsid w:val="0080454D"/>
    <w:rsid w:val="00804628"/>
    <w:rsid w:val="0080489B"/>
    <w:rsid w:val="0080510E"/>
    <w:rsid w:val="00805BA6"/>
    <w:rsid w:val="00805D93"/>
    <w:rsid w:val="00806DA1"/>
    <w:rsid w:val="008074CC"/>
    <w:rsid w:val="00810952"/>
    <w:rsid w:val="00812370"/>
    <w:rsid w:val="00812AF5"/>
    <w:rsid w:val="008148CC"/>
    <w:rsid w:val="00814AE0"/>
    <w:rsid w:val="00815CBC"/>
    <w:rsid w:val="008177DD"/>
    <w:rsid w:val="008206A2"/>
    <w:rsid w:val="00821FE4"/>
    <w:rsid w:val="008224B5"/>
    <w:rsid w:val="00822A48"/>
    <w:rsid w:val="00822D9C"/>
    <w:rsid w:val="008232CC"/>
    <w:rsid w:val="00824E7D"/>
    <w:rsid w:val="0082526F"/>
    <w:rsid w:val="00825456"/>
    <w:rsid w:val="0082605F"/>
    <w:rsid w:val="00826C54"/>
    <w:rsid w:val="00827769"/>
    <w:rsid w:val="00827F23"/>
    <w:rsid w:val="008303FB"/>
    <w:rsid w:val="00831F91"/>
    <w:rsid w:val="00832884"/>
    <w:rsid w:val="00832FD0"/>
    <w:rsid w:val="008347D0"/>
    <w:rsid w:val="00834817"/>
    <w:rsid w:val="00834AF4"/>
    <w:rsid w:val="008378B7"/>
    <w:rsid w:val="00837B6E"/>
    <w:rsid w:val="00841726"/>
    <w:rsid w:val="00841B90"/>
    <w:rsid w:val="00842BC4"/>
    <w:rsid w:val="00844671"/>
    <w:rsid w:val="00845194"/>
    <w:rsid w:val="00845B11"/>
    <w:rsid w:val="00847FD4"/>
    <w:rsid w:val="00850A67"/>
    <w:rsid w:val="00850FCB"/>
    <w:rsid w:val="00851151"/>
    <w:rsid w:val="00851883"/>
    <w:rsid w:val="00851C52"/>
    <w:rsid w:val="0085229C"/>
    <w:rsid w:val="0085235C"/>
    <w:rsid w:val="00852D3F"/>
    <w:rsid w:val="00852D6B"/>
    <w:rsid w:val="00852F90"/>
    <w:rsid w:val="008559E3"/>
    <w:rsid w:val="00855CC6"/>
    <w:rsid w:val="00856150"/>
    <w:rsid w:val="00856BB6"/>
    <w:rsid w:val="00856DC4"/>
    <w:rsid w:val="008573D5"/>
    <w:rsid w:val="0086082D"/>
    <w:rsid w:val="008618C3"/>
    <w:rsid w:val="008635A1"/>
    <w:rsid w:val="008641E5"/>
    <w:rsid w:val="008646D3"/>
    <w:rsid w:val="0086534C"/>
    <w:rsid w:val="00865A2C"/>
    <w:rsid w:val="00866337"/>
    <w:rsid w:val="00866A30"/>
    <w:rsid w:val="00866C05"/>
    <w:rsid w:val="0087085B"/>
    <w:rsid w:val="00870E49"/>
    <w:rsid w:val="008711AC"/>
    <w:rsid w:val="00872602"/>
    <w:rsid w:val="0087281C"/>
    <w:rsid w:val="00872DD0"/>
    <w:rsid w:val="00873139"/>
    <w:rsid w:val="0087314E"/>
    <w:rsid w:val="00874A63"/>
    <w:rsid w:val="0087504A"/>
    <w:rsid w:val="008755DF"/>
    <w:rsid w:val="00875C76"/>
    <w:rsid w:val="00875D1A"/>
    <w:rsid w:val="00876348"/>
    <w:rsid w:val="0087644A"/>
    <w:rsid w:val="008769D6"/>
    <w:rsid w:val="00876D5D"/>
    <w:rsid w:val="008773A9"/>
    <w:rsid w:val="00877CCD"/>
    <w:rsid w:val="008800B2"/>
    <w:rsid w:val="008802A1"/>
    <w:rsid w:val="00880867"/>
    <w:rsid w:val="00880DED"/>
    <w:rsid w:val="00880ED3"/>
    <w:rsid w:val="00882122"/>
    <w:rsid w:val="00882AE6"/>
    <w:rsid w:val="00884961"/>
    <w:rsid w:val="00884D09"/>
    <w:rsid w:val="0088583C"/>
    <w:rsid w:val="00886DE3"/>
    <w:rsid w:val="00887F0D"/>
    <w:rsid w:val="0089043E"/>
    <w:rsid w:val="0089153D"/>
    <w:rsid w:val="0089171B"/>
    <w:rsid w:val="00891902"/>
    <w:rsid w:val="0089192B"/>
    <w:rsid w:val="00891FC2"/>
    <w:rsid w:val="00893124"/>
    <w:rsid w:val="008933B5"/>
    <w:rsid w:val="00893D68"/>
    <w:rsid w:val="008946AD"/>
    <w:rsid w:val="00895164"/>
    <w:rsid w:val="008952D7"/>
    <w:rsid w:val="0089697A"/>
    <w:rsid w:val="00897058"/>
    <w:rsid w:val="00897559"/>
    <w:rsid w:val="00897708"/>
    <w:rsid w:val="00897E16"/>
    <w:rsid w:val="00897E94"/>
    <w:rsid w:val="00897F60"/>
    <w:rsid w:val="008A0B59"/>
    <w:rsid w:val="008A0F2B"/>
    <w:rsid w:val="008A0FC8"/>
    <w:rsid w:val="008A2601"/>
    <w:rsid w:val="008A31F4"/>
    <w:rsid w:val="008A32C5"/>
    <w:rsid w:val="008A4BFF"/>
    <w:rsid w:val="008A4F77"/>
    <w:rsid w:val="008A522E"/>
    <w:rsid w:val="008A5236"/>
    <w:rsid w:val="008A58C8"/>
    <w:rsid w:val="008A73FF"/>
    <w:rsid w:val="008A7544"/>
    <w:rsid w:val="008A76F9"/>
    <w:rsid w:val="008A7D0F"/>
    <w:rsid w:val="008A7FAF"/>
    <w:rsid w:val="008B0FF2"/>
    <w:rsid w:val="008B15A0"/>
    <w:rsid w:val="008B1A1C"/>
    <w:rsid w:val="008B1FF6"/>
    <w:rsid w:val="008B2882"/>
    <w:rsid w:val="008B4299"/>
    <w:rsid w:val="008B62F1"/>
    <w:rsid w:val="008B6305"/>
    <w:rsid w:val="008B6E29"/>
    <w:rsid w:val="008B702E"/>
    <w:rsid w:val="008B724D"/>
    <w:rsid w:val="008B774A"/>
    <w:rsid w:val="008C14A9"/>
    <w:rsid w:val="008C1C18"/>
    <w:rsid w:val="008C1DE9"/>
    <w:rsid w:val="008C20C4"/>
    <w:rsid w:val="008C2120"/>
    <w:rsid w:val="008C24FE"/>
    <w:rsid w:val="008C35C2"/>
    <w:rsid w:val="008C3665"/>
    <w:rsid w:val="008C6A93"/>
    <w:rsid w:val="008C6FD2"/>
    <w:rsid w:val="008C70A2"/>
    <w:rsid w:val="008C718B"/>
    <w:rsid w:val="008D0127"/>
    <w:rsid w:val="008D02F7"/>
    <w:rsid w:val="008D0D2D"/>
    <w:rsid w:val="008D2210"/>
    <w:rsid w:val="008D2D41"/>
    <w:rsid w:val="008D2F7F"/>
    <w:rsid w:val="008D30C9"/>
    <w:rsid w:val="008D363A"/>
    <w:rsid w:val="008D4A64"/>
    <w:rsid w:val="008D6712"/>
    <w:rsid w:val="008D6BC1"/>
    <w:rsid w:val="008E0B9E"/>
    <w:rsid w:val="008E1B6B"/>
    <w:rsid w:val="008E2556"/>
    <w:rsid w:val="008E2E87"/>
    <w:rsid w:val="008E400D"/>
    <w:rsid w:val="008E4178"/>
    <w:rsid w:val="008E4B2E"/>
    <w:rsid w:val="008E5A69"/>
    <w:rsid w:val="008E5E67"/>
    <w:rsid w:val="008E6D00"/>
    <w:rsid w:val="008E721A"/>
    <w:rsid w:val="008E7D63"/>
    <w:rsid w:val="008F1EA1"/>
    <w:rsid w:val="008F4012"/>
    <w:rsid w:val="008F4781"/>
    <w:rsid w:val="008F4982"/>
    <w:rsid w:val="008F55C3"/>
    <w:rsid w:val="008F7AE1"/>
    <w:rsid w:val="008F7B6E"/>
    <w:rsid w:val="00901AFD"/>
    <w:rsid w:val="00903AE4"/>
    <w:rsid w:val="0090592B"/>
    <w:rsid w:val="009067DE"/>
    <w:rsid w:val="00907A0D"/>
    <w:rsid w:val="0091072A"/>
    <w:rsid w:val="00910A6D"/>
    <w:rsid w:val="00910CD2"/>
    <w:rsid w:val="00911534"/>
    <w:rsid w:val="00911C8D"/>
    <w:rsid w:val="009126BE"/>
    <w:rsid w:val="0091271C"/>
    <w:rsid w:val="009142DB"/>
    <w:rsid w:val="00914FA8"/>
    <w:rsid w:val="0091512E"/>
    <w:rsid w:val="0091649B"/>
    <w:rsid w:val="00916B03"/>
    <w:rsid w:val="00920CAD"/>
    <w:rsid w:val="00921648"/>
    <w:rsid w:val="00921BE5"/>
    <w:rsid w:val="00922252"/>
    <w:rsid w:val="00922687"/>
    <w:rsid w:val="00922EB3"/>
    <w:rsid w:val="00923F5F"/>
    <w:rsid w:val="00924176"/>
    <w:rsid w:val="00924F55"/>
    <w:rsid w:val="00925450"/>
    <w:rsid w:val="009259DE"/>
    <w:rsid w:val="009259E4"/>
    <w:rsid w:val="00926EDF"/>
    <w:rsid w:val="00927281"/>
    <w:rsid w:val="00927470"/>
    <w:rsid w:val="0093017C"/>
    <w:rsid w:val="009306A6"/>
    <w:rsid w:val="0093104B"/>
    <w:rsid w:val="0093143D"/>
    <w:rsid w:val="00931E02"/>
    <w:rsid w:val="009321AB"/>
    <w:rsid w:val="00932489"/>
    <w:rsid w:val="00932891"/>
    <w:rsid w:val="00932936"/>
    <w:rsid w:val="00932C66"/>
    <w:rsid w:val="00933007"/>
    <w:rsid w:val="00933157"/>
    <w:rsid w:val="00933DD9"/>
    <w:rsid w:val="00935B8B"/>
    <w:rsid w:val="0093702B"/>
    <w:rsid w:val="00937569"/>
    <w:rsid w:val="00937D11"/>
    <w:rsid w:val="00940A2F"/>
    <w:rsid w:val="009413A4"/>
    <w:rsid w:val="009413FE"/>
    <w:rsid w:val="00941EC4"/>
    <w:rsid w:val="00944BC0"/>
    <w:rsid w:val="009465DD"/>
    <w:rsid w:val="009465EE"/>
    <w:rsid w:val="00946B62"/>
    <w:rsid w:val="00947995"/>
    <w:rsid w:val="009504DA"/>
    <w:rsid w:val="00951881"/>
    <w:rsid w:val="00951B94"/>
    <w:rsid w:val="0095220B"/>
    <w:rsid w:val="0095257F"/>
    <w:rsid w:val="009525A1"/>
    <w:rsid w:val="00952C0F"/>
    <w:rsid w:val="009535F5"/>
    <w:rsid w:val="00954ED6"/>
    <w:rsid w:val="009579C9"/>
    <w:rsid w:val="00957F8D"/>
    <w:rsid w:val="00960851"/>
    <w:rsid w:val="00960B2A"/>
    <w:rsid w:val="009613AB"/>
    <w:rsid w:val="009618CE"/>
    <w:rsid w:val="00962384"/>
    <w:rsid w:val="00962604"/>
    <w:rsid w:val="009643E9"/>
    <w:rsid w:val="0096469A"/>
    <w:rsid w:val="00965239"/>
    <w:rsid w:val="00967BF7"/>
    <w:rsid w:val="00970145"/>
    <w:rsid w:val="0097096A"/>
    <w:rsid w:val="00970DEA"/>
    <w:rsid w:val="0097168E"/>
    <w:rsid w:val="00972FDB"/>
    <w:rsid w:val="0097407E"/>
    <w:rsid w:val="00974501"/>
    <w:rsid w:val="009746A5"/>
    <w:rsid w:val="0097496E"/>
    <w:rsid w:val="00975100"/>
    <w:rsid w:val="00975D43"/>
    <w:rsid w:val="00976118"/>
    <w:rsid w:val="00976B86"/>
    <w:rsid w:val="009772A6"/>
    <w:rsid w:val="00977C94"/>
    <w:rsid w:val="00980118"/>
    <w:rsid w:val="00980E62"/>
    <w:rsid w:val="00981034"/>
    <w:rsid w:val="0098156A"/>
    <w:rsid w:val="00981BFB"/>
    <w:rsid w:val="00982282"/>
    <w:rsid w:val="00982F56"/>
    <w:rsid w:val="0098344D"/>
    <w:rsid w:val="009834D6"/>
    <w:rsid w:val="00983E3D"/>
    <w:rsid w:val="00987565"/>
    <w:rsid w:val="00987751"/>
    <w:rsid w:val="0098778D"/>
    <w:rsid w:val="00987BB8"/>
    <w:rsid w:val="00990988"/>
    <w:rsid w:val="00990990"/>
    <w:rsid w:val="00990FCB"/>
    <w:rsid w:val="00991A52"/>
    <w:rsid w:val="00991A81"/>
    <w:rsid w:val="00991E12"/>
    <w:rsid w:val="00993CF3"/>
    <w:rsid w:val="00994612"/>
    <w:rsid w:val="00995DC1"/>
    <w:rsid w:val="009963C0"/>
    <w:rsid w:val="00996E8E"/>
    <w:rsid w:val="00997029"/>
    <w:rsid w:val="00997722"/>
    <w:rsid w:val="00997741"/>
    <w:rsid w:val="0099785B"/>
    <w:rsid w:val="009A0557"/>
    <w:rsid w:val="009A06B6"/>
    <w:rsid w:val="009A1168"/>
    <w:rsid w:val="009A1392"/>
    <w:rsid w:val="009A13D9"/>
    <w:rsid w:val="009A337C"/>
    <w:rsid w:val="009A376E"/>
    <w:rsid w:val="009A39CA"/>
    <w:rsid w:val="009A5352"/>
    <w:rsid w:val="009A5728"/>
    <w:rsid w:val="009A5C00"/>
    <w:rsid w:val="009A6FBC"/>
    <w:rsid w:val="009A706A"/>
    <w:rsid w:val="009A76F5"/>
    <w:rsid w:val="009B06B5"/>
    <w:rsid w:val="009B33F9"/>
    <w:rsid w:val="009B497D"/>
    <w:rsid w:val="009B4B8D"/>
    <w:rsid w:val="009B4BA6"/>
    <w:rsid w:val="009B592F"/>
    <w:rsid w:val="009B5F40"/>
    <w:rsid w:val="009B649A"/>
    <w:rsid w:val="009B6C20"/>
    <w:rsid w:val="009B70C3"/>
    <w:rsid w:val="009B784E"/>
    <w:rsid w:val="009B7DB3"/>
    <w:rsid w:val="009C03DB"/>
    <w:rsid w:val="009C0CB1"/>
    <w:rsid w:val="009C1A73"/>
    <w:rsid w:val="009C1D5E"/>
    <w:rsid w:val="009C2F19"/>
    <w:rsid w:val="009C39E2"/>
    <w:rsid w:val="009C3B2B"/>
    <w:rsid w:val="009C41AD"/>
    <w:rsid w:val="009C4407"/>
    <w:rsid w:val="009C45D9"/>
    <w:rsid w:val="009C53A9"/>
    <w:rsid w:val="009C5DDF"/>
    <w:rsid w:val="009C5E58"/>
    <w:rsid w:val="009C66FF"/>
    <w:rsid w:val="009D0018"/>
    <w:rsid w:val="009D07D9"/>
    <w:rsid w:val="009D0FE5"/>
    <w:rsid w:val="009D1007"/>
    <w:rsid w:val="009D1F3A"/>
    <w:rsid w:val="009D21E6"/>
    <w:rsid w:val="009D2904"/>
    <w:rsid w:val="009D49CD"/>
    <w:rsid w:val="009D49E8"/>
    <w:rsid w:val="009D5A16"/>
    <w:rsid w:val="009D696E"/>
    <w:rsid w:val="009D7485"/>
    <w:rsid w:val="009D7A06"/>
    <w:rsid w:val="009D7A39"/>
    <w:rsid w:val="009E0047"/>
    <w:rsid w:val="009E0828"/>
    <w:rsid w:val="009E11A0"/>
    <w:rsid w:val="009E1420"/>
    <w:rsid w:val="009E195E"/>
    <w:rsid w:val="009E238C"/>
    <w:rsid w:val="009E3B32"/>
    <w:rsid w:val="009E4065"/>
    <w:rsid w:val="009E4D4B"/>
    <w:rsid w:val="009E61B3"/>
    <w:rsid w:val="009E6916"/>
    <w:rsid w:val="009E693D"/>
    <w:rsid w:val="009F0C87"/>
    <w:rsid w:val="009F0DB9"/>
    <w:rsid w:val="009F1187"/>
    <w:rsid w:val="009F131A"/>
    <w:rsid w:val="009F2174"/>
    <w:rsid w:val="009F28F4"/>
    <w:rsid w:val="009F3EAB"/>
    <w:rsid w:val="009F5F8A"/>
    <w:rsid w:val="009F6E35"/>
    <w:rsid w:val="00A00F99"/>
    <w:rsid w:val="00A00FD1"/>
    <w:rsid w:val="00A0182A"/>
    <w:rsid w:val="00A01CCC"/>
    <w:rsid w:val="00A02A6B"/>
    <w:rsid w:val="00A02AB1"/>
    <w:rsid w:val="00A03DD7"/>
    <w:rsid w:val="00A03EA4"/>
    <w:rsid w:val="00A04576"/>
    <w:rsid w:val="00A04E24"/>
    <w:rsid w:val="00A04E34"/>
    <w:rsid w:val="00A04F57"/>
    <w:rsid w:val="00A05136"/>
    <w:rsid w:val="00A053F5"/>
    <w:rsid w:val="00A053FA"/>
    <w:rsid w:val="00A05C83"/>
    <w:rsid w:val="00A1065E"/>
    <w:rsid w:val="00A114A4"/>
    <w:rsid w:val="00A11E98"/>
    <w:rsid w:val="00A134E0"/>
    <w:rsid w:val="00A1494D"/>
    <w:rsid w:val="00A14E2B"/>
    <w:rsid w:val="00A14F34"/>
    <w:rsid w:val="00A15597"/>
    <w:rsid w:val="00A16A16"/>
    <w:rsid w:val="00A1717D"/>
    <w:rsid w:val="00A179B8"/>
    <w:rsid w:val="00A203E5"/>
    <w:rsid w:val="00A20E3A"/>
    <w:rsid w:val="00A21D24"/>
    <w:rsid w:val="00A21D88"/>
    <w:rsid w:val="00A227F3"/>
    <w:rsid w:val="00A22B8B"/>
    <w:rsid w:val="00A25301"/>
    <w:rsid w:val="00A2588B"/>
    <w:rsid w:val="00A2625C"/>
    <w:rsid w:val="00A26E9A"/>
    <w:rsid w:val="00A27AB4"/>
    <w:rsid w:val="00A32FBE"/>
    <w:rsid w:val="00A331C2"/>
    <w:rsid w:val="00A334B0"/>
    <w:rsid w:val="00A3393E"/>
    <w:rsid w:val="00A34401"/>
    <w:rsid w:val="00A364BD"/>
    <w:rsid w:val="00A36CD5"/>
    <w:rsid w:val="00A36D8D"/>
    <w:rsid w:val="00A400F7"/>
    <w:rsid w:val="00A402EC"/>
    <w:rsid w:val="00A4044F"/>
    <w:rsid w:val="00A4098A"/>
    <w:rsid w:val="00A40EFA"/>
    <w:rsid w:val="00A412CC"/>
    <w:rsid w:val="00A417D8"/>
    <w:rsid w:val="00A41853"/>
    <w:rsid w:val="00A41B8F"/>
    <w:rsid w:val="00A42F89"/>
    <w:rsid w:val="00A43D73"/>
    <w:rsid w:val="00A45492"/>
    <w:rsid w:val="00A45AD1"/>
    <w:rsid w:val="00A47B59"/>
    <w:rsid w:val="00A52BC3"/>
    <w:rsid w:val="00A52CCD"/>
    <w:rsid w:val="00A52E62"/>
    <w:rsid w:val="00A532CE"/>
    <w:rsid w:val="00A53447"/>
    <w:rsid w:val="00A5364C"/>
    <w:rsid w:val="00A53C02"/>
    <w:rsid w:val="00A54441"/>
    <w:rsid w:val="00A55B69"/>
    <w:rsid w:val="00A5627E"/>
    <w:rsid w:val="00A56350"/>
    <w:rsid w:val="00A56771"/>
    <w:rsid w:val="00A56860"/>
    <w:rsid w:val="00A57080"/>
    <w:rsid w:val="00A571D4"/>
    <w:rsid w:val="00A573C6"/>
    <w:rsid w:val="00A57AD3"/>
    <w:rsid w:val="00A60276"/>
    <w:rsid w:val="00A607C3"/>
    <w:rsid w:val="00A609BD"/>
    <w:rsid w:val="00A614A8"/>
    <w:rsid w:val="00A618DE"/>
    <w:rsid w:val="00A61920"/>
    <w:rsid w:val="00A62AC4"/>
    <w:rsid w:val="00A62E2E"/>
    <w:rsid w:val="00A64ADD"/>
    <w:rsid w:val="00A64AE1"/>
    <w:rsid w:val="00A65553"/>
    <w:rsid w:val="00A66A94"/>
    <w:rsid w:val="00A70676"/>
    <w:rsid w:val="00A70F0B"/>
    <w:rsid w:val="00A718AE"/>
    <w:rsid w:val="00A718C3"/>
    <w:rsid w:val="00A72638"/>
    <w:rsid w:val="00A730CD"/>
    <w:rsid w:val="00A741C0"/>
    <w:rsid w:val="00A7598D"/>
    <w:rsid w:val="00A76853"/>
    <w:rsid w:val="00A76EF2"/>
    <w:rsid w:val="00A801AF"/>
    <w:rsid w:val="00A8236B"/>
    <w:rsid w:val="00A827EE"/>
    <w:rsid w:val="00A82B0B"/>
    <w:rsid w:val="00A82BCE"/>
    <w:rsid w:val="00A82E17"/>
    <w:rsid w:val="00A83383"/>
    <w:rsid w:val="00A83D45"/>
    <w:rsid w:val="00A83F63"/>
    <w:rsid w:val="00A840F1"/>
    <w:rsid w:val="00A84391"/>
    <w:rsid w:val="00A85308"/>
    <w:rsid w:val="00A85EA9"/>
    <w:rsid w:val="00A86BA9"/>
    <w:rsid w:val="00A90303"/>
    <w:rsid w:val="00A91712"/>
    <w:rsid w:val="00A91C1D"/>
    <w:rsid w:val="00A91CFF"/>
    <w:rsid w:val="00A92395"/>
    <w:rsid w:val="00A9257E"/>
    <w:rsid w:val="00A92F45"/>
    <w:rsid w:val="00A931CB"/>
    <w:rsid w:val="00A93608"/>
    <w:rsid w:val="00A936C6"/>
    <w:rsid w:val="00A937B3"/>
    <w:rsid w:val="00A93FDD"/>
    <w:rsid w:val="00A94472"/>
    <w:rsid w:val="00A94B71"/>
    <w:rsid w:val="00A94CB7"/>
    <w:rsid w:val="00A958FB"/>
    <w:rsid w:val="00A95A85"/>
    <w:rsid w:val="00A96552"/>
    <w:rsid w:val="00A976C2"/>
    <w:rsid w:val="00AA10A6"/>
    <w:rsid w:val="00AA1C0C"/>
    <w:rsid w:val="00AA1F1E"/>
    <w:rsid w:val="00AA3BAB"/>
    <w:rsid w:val="00AA43E3"/>
    <w:rsid w:val="00AA4F26"/>
    <w:rsid w:val="00AA533A"/>
    <w:rsid w:val="00AA59B4"/>
    <w:rsid w:val="00AA5FD3"/>
    <w:rsid w:val="00AA5FFD"/>
    <w:rsid w:val="00AA623A"/>
    <w:rsid w:val="00AA6390"/>
    <w:rsid w:val="00AA6519"/>
    <w:rsid w:val="00AA66FA"/>
    <w:rsid w:val="00AA6EB3"/>
    <w:rsid w:val="00AB015D"/>
    <w:rsid w:val="00AB0376"/>
    <w:rsid w:val="00AB0ACA"/>
    <w:rsid w:val="00AB14B2"/>
    <w:rsid w:val="00AB170D"/>
    <w:rsid w:val="00AB2956"/>
    <w:rsid w:val="00AB342D"/>
    <w:rsid w:val="00AB39F7"/>
    <w:rsid w:val="00AB4259"/>
    <w:rsid w:val="00AB4373"/>
    <w:rsid w:val="00AB4632"/>
    <w:rsid w:val="00AB59A5"/>
    <w:rsid w:val="00AB6BFE"/>
    <w:rsid w:val="00AB6E51"/>
    <w:rsid w:val="00AB7AF4"/>
    <w:rsid w:val="00AC02EF"/>
    <w:rsid w:val="00AC0835"/>
    <w:rsid w:val="00AC110B"/>
    <w:rsid w:val="00AC13B0"/>
    <w:rsid w:val="00AC22FA"/>
    <w:rsid w:val="00AC3D5B"/>
    <w:rsid w:val="00AC40EB"/>
    <w:rsid w:val="00AC4479"/>
    <w:rsid w:val="00AC475E"/>
    <w:rsid w:val="00AC5C1C"/>
    <w:rsid w:val="00AC5D8B"/>
    <w:rsid w:val="00AC5EE4"/>
    <w:rsid w:val="00AC61FE"/>
    <w:rsid w:val="00AD1154"/>
    <w:rsid w:val="00AD12C0"/>
    <w:rsid w:val="00AD169E"/>
    <w:rsid w:val="00AD172E"/>
    <w:rsid w:val="00AD1A34"/>
    <w:rsid w:val="00AD1EDA"/>
    <w:rsid w:val="00AD25BD"/>
    <w:rsid w:val="00AD4915"/>
    <w:rsid w:val="00AD4DAB"/>
    <w:rsid w:val="00AD5197"/>
    <w:rsid w:val="00AD6319"/>
    <w:rsid w:val="00AD6FD1"/>
    <w:rsid w:val="00AD70C6"/>
    <w:rsid w:val="00AD7212"/>
    <w:rsid w:val="00AE0179"/>
    <w:rsid w:val="00AE074E"/>
    <w:rsid w:val="00AE086A"/>
    <w:rsid w:val="00AE0E69"/>
    <w:rsid w:val="00AE0E73"/>
    <w:rsid w:val="00AE10D4"/>
    <w:rsid w:val="00AE264A"/>
    <w:rsid w:val="00AE2CE1"/>
    <w:rsid w:val="00AE4126"/>
    <w:rsid w:val="00AE5B24"/>
    <w:rsid w:val="00AE5C9B"/>
    <w:rsid w:val="00AE6B4A"/>
    <w:rsid w:val="00AF13C3"/>
    <w:rsid w:val="00AF2188"/>
    <w:rsid w:val="00AF23C1"/>
    <w:rsid w:val="00AF26AD"/>
    <w:rsid w:val="00AF3942"/>
    <w:rsid w:val="00AF4371"/>
    <w:rsid w:val="00AF4585"/>
    <w:rsid w:val="00AF514E"/>
    <w:rsid w:val="00AF63EB"/>
    <w:rsid w:val="00AF65E9"/>
    <w:rsid w:val="00AF7164"/>
    <w:rsid w:val="00AF74F3"/>
    <w:rsid w:val="00AF7A7F"/>
    <w:rsid w:val="00AF7E32"/>
    <w:rsid w:val="00B0380D"/>
    <w:rsid w:val="00B05213"/>
    <w:rsid w:val="00B05260"/>
    <w:rsid w:val="00B05CBA"/>
    <w:rsid w:val="00B05D40"/>
    <w:rsid w:val="00B07875"/>
    <w:rsid w:val="00B07AB4"/>
    <w:rsid w:val="00B11174"/>
    <w:rsid w:val="00B12592"/>
    <w:rsid w:val="00B12A15"/>
    <w:rsid w:val="00B134DA"/>
    <w:rsid w:val="00B141E0"/>
    <w:rsid w:val="00B14CE5"/>
    <w:rsid w:val="00B1500F"/>
    <w:rsid w:val="00B15E9E"/>
    <w:rsid w:val="00B16C8F"/>
    <w:rsid w:val="00B20525"/>
    <w:rsid w:val="00B2156A"/>
    <w:rsid w:val="00B215A3"/>
    <w:rsid w:val="00B22329"/>
    <w:rsid w:val="00B22689"/>
    <w:rsid w:val="00B258AC"/>
    <w:rsid w:val="00B25A82"/>
    <w:rsid w:val="00B25CEE"/>
    <w:rsid w:val="00B26B01"/>
    <w:rsid w:val="00B27918"/>
    <w:rsid w:val="00B279AD"/>
    <w:rsid w:val="00B30758"/>
    <w:rsid w:val="00B30D68"/>
    <w:rsid w:val="00B31502"/>
    <w:rsid w:val="00B31F4C"/>
    <w:rsid w:val="00B322ED"/>
    <w:rsid w:val="00B325B4"/>
    <w:rsid w:val="00B34875"/>
    <w:rsid w:val="00B34888"/>
    <w:rsid w:val="00B36481"/>
    <w:rsid w:val="00B36578"/>
    <w:rsid w:val="00B36C2E"/>
    <w:rsid w:val="00B37CFE"/>
    <w:rsid w:val="00B40BA7"/>
    <w:rsid w:val="00B42A3C"/>
    <w:rsid w:val="00B42D39"/>
    <w:rsid w:val="00B42DE4"/>
    <w:rsid w:val="00B43295"/>
    <w:rsid w:val="00B4534B"/>
    <w:rsid w:val="00B46589"/>
    <w:rsid w:val="00B46AD1"/>
    <w:rsid w:val="00B46B2D"/>
    <w:rsid w:val="00B47220"/>
    <w:rsid w:val="00B50600"/>
    <w:rsid w:val="00B5090D"/>
    <w:rsid w:val="00B50E35"/>
    <w:rsid w:val="00B5116A"/>
    <w:rsid w:val="00B51580"/>
    <w:rsid w:val="00B51932"/>
    <w:rsid w:val="00B5416B"/>
    <w:rsid w:val="00B549B3"/>
    <w:rsid w:val="00B55B06"/>
    <w:rsid w:val="00B562DF"/>
    <w:rsid w:val="00B563D4"/>
    <w:rsid w:val="00B619A0"/>
    <w:rsid w:val="00B62115"/>
    <w:rsid w:val="00B62F7A"/>
    <w:rsid w:val="00B63CB6"/>
    <w:rsid w:val="00B6792F"/>
    <w:rsid w:val="00B67D3B"/>
    <w:rsid w:val="00B70772"/>
    <w:rsid w:val="00B718CA"/>
    <w:rsid w:val="00B72537"/>
    <w:rsid w:val="00B728DA"/>
    <w:rsid w:val="00B729F2"/>
    <w:rsid w:val="00B72C50"/>
    <w:rsid w:val="00B73354"/>
    <w:rsid w:val="00B7452A"/>
    <w:rsid w:val="00B74BF9"/>
    <w:rsid w:val="00B754E2"/>
    <w:rsid w:val="00B7559C"/>
    <w:rsid w:val="00B7657B"/>
    <w:rsid w:val="00B76669"/>
    <w:rsid w:val="00B769B1"/>
    <w:rsid w:val="00B76A1E"/>
    <w:rsid w:val="00B776B5"/>
    <w:rsid w:val="00B81120"/>
    <w:rsid w:val="00B81E15"/>
    <w:rsid w:val="00B82119"/>
    <w:rsid w:val="00B83B88"/>
    <w:rsid w:val="00B83C7B"/>
    <w:rsid w:val="00B8401D"/>
    <w:rsid w:val="00B84C35"/>
    <w:rsid w:val="00B84FED"/>
    <w:rsid w:val="00B8518B"/>
    <w:rsid w:val="00B8539D"/>
    <w:rsid w:val="00B86E0A"/>
    <w:rsid w:val="00B87C2B"/>
    <w:rsid w:val="00B87FCA"/>
    <w:rsid w:val="00B90024"/>
    <w:rsid w:val="00B90ADB"/>
    <w:rsid w:val="00B9390E"/>
    <w:rsid w:val="00B9402F"/>
    <w:rsid w:val="00B94D99"/>
    <w:rsid w:val="00B95FB4"/>
    <w:rsid w:val="00B96CE2"/>
    <w:rsid w:val="00B972D5"/>
    <w:rsid w:val="00BA1A05"/>
    <w:rsid w:val="00BA20BA"/>
    <w:rsid w:val="00BA2730"/>
    <w:rsid w:val="00BA27A3"/>
    <w:rsid w:val="00BA2BDB"/>
    <w:rsid w:val="00BA3448"/>
    <w:rsid w:val="00BA3A29"/>
    <w:rsid w:val="00BA3D29"/>
    <w:rsid w:val="00BA62FC"/>
    <w:rsid w:val="00BA7341"/>
    <w:rsid w:val="00BA74C1"/>
    <w:rsid w:val="00BA77BF"/>
    <w:rsid w:val="00BA7905"/>
    <w:rsid w:val="00BB1321"/>
    <w:rsid w:val="00BB1BEB"/>
    <w:rsid w:val="00BB274C"/>
    <w:rsid w:val="00BB294F"/>
    <w:rsid w:val="00BB2A2E"/>
    <w:rsid w:val="00BB336C"/>
    <w:rsid w:val="00BB41BD"/>
    <w:rsid w:val="00BB5DE2"/>
    <w:rsid w:val="00BB5FC6"/>
    <w:rsid w:val="00BB6090"/>
    <w:rsid w:val="00BB6BA0"/>
    <w:rsid w:val="00BC00F8"/>
    <w:rsid w:val="00BC06BF"/>
    <w:rsid w:val="00BC0798"/>
    <w:rsid w:val="00BC1413"/>
    <w:rsid w:val="00BC2644"/>
    <w:rsid w:val="00BC2CE6"/>
    <w:rsid w:val="00BC32FA"/>
    <w:rsid w:val="00BC35BC"/>
    <w:rsid w:val="00BC3771"/>
    <w:rsid w:val="00BC383C"/>
    <w:rsid w:val="00BC4CBE"/>
    <w:rsid w:val="00BC597E"/>
    <w:rsid w:val="00BC5A6C"/>
    <w:rsid w:val="00BC6B2D"/>
    <w:rsid w:val="00BC6DEF"/>
    <w:rsid w:val="00BC74FA"/>
    <w:rsid w:val="00BD0D0F"/>
    <w:rsid w:val="00BD0D66"/>
    <w:rsid w:val="00BD1AFA"/>
    <w:rsid w:val="00BD2012"/>
    <w:rsid w:val="00BD3727"/>
    <w:rsid w:val="00BD3CC2"/>
    <w:rsid w:val="00BD3DF7"/>
    <w:rsid w:val="00BD46C7"/>
    <w:rsid w:val="00BD4800"/>
    <w:rsid w:val="00BD4B8A"/>
    <w:rsid w:val="00BD5425"/>
    <w:rsid w:val="00BD5A20"/>
    <w:rsid w:val="00BD73AA"/>
    <w:rsid w:val="00BD793D"/>
    <w:rsid w:val="00BD7C70"/>
    <w:rsid w:val="00BD7F1C"/>
    <w:rsid w:val="00BE0465"/>
    <w:rsid w:val="00BE228C"/>
    <w:rsid w:val="00BE31AC"/>
    <w:rsid w:val="00BE33F4"/>
    <w:rsid w:val="00BE3831"/>
    <w:rsid w:val="00BE56B7"/>
    <w:rsid w:val="00BE5B1A"/>
    <w:rsid w:val="00BE6709"/>
    <w:rsid w:val="00BE7573"/>
    <w:rsid w:val="00BE790F"/>
    <w:rsid w:val="00BE7B08"/>
    <w:rsid w:val="00BF0368"/>
    <w:rsid w:val="00BF0600"/>
    <w:rsid w:val="00BF066D"/>
    <w:rsid w:val="00BF132D"/>
    <w:rsid w:val="00BF1661"/>
    <w:rsid w:val="00BF1C7B"/>
    <w:rsid w:val="00BF1D91"/>
    <w:rsid w:val="00BF2E8B"/>
    <w:rsid w:val="00BF2FC7"/>
    <w:rsid w:val="00BF3C95"/>
    <w:rsid w:val="00BF5460"/>
    <w:rsid w:val="00BF7B0D"/>
    <w:rsid w:val="00C01C79"/>
    <w:rsid w:val="00C029ED"/>
    <w:rsid w:val="00C039C7"/>
    <w:rsid w:val="00C03E19"/>
    <w:rsid w:val="00C03E63"/>
    <w:rsid w:val="00C04325"/>
    <w:rsid w:val="00C04582"/>
    <w:rsid w:val="00C04FF5"/>
    <w:rsid w:val="00C053B4"/>
    <w:rsid w:val="00C053BF"/>
    <w:rsid w:val="00C0575C"/>
    <w:rsid w:val="00C060A0"/>
    <w:rsid w:val="00C062D6"/>
    <w:rsid w:val="00C0643F"/>
    <w:rsid w:val="00C06DDD"/>
    <w:rsid w:val="00C07A23"/>
    <w:rsid w:val="00C07BFC"/>
    <w:rsid w:val="00C07C67"/>
    <w:rsid w:val="00C10745"/>
    <w:rsid w:val="00C109CC"/>
    <w:rsid w:val="00C10A1E"/>
    <w:rsid w:val="00C10ABC"/>
    <w:rsid w:val="00C1199C"/>
    <w:rsid w:val="00C1232E"/>
    <w:rsid w:val="00C12859"/>
    <w:rsid w:val="00C12AFB"/>
    <w:rsid w:val="00C12FF8"/>
    <w:rsid w:val="00C1328E"/>
    <w:rsid w:val="00C13477"/>
    <w:rsid w:val="00C14941"/>
    <w:rsid w:val="00C153A7"/>
    <w:rsid w:val="00C153C8"/>
    <w:rsid w:val="00C161E6"/>
    <w:rsid w:val="00C171DF"/>
    <w:rsid w:val="00C17CAA"/>
    <w:rsid w:val="00C201A3"/>
    <w:rsid w:val="00C227C4"/>
    <w:rsid w:val="00C23F72"/>
    <w:rsid w:val="00C269F4"/>
    <w:rsid w:val="00C26B3D"/>
    <w:rsid w:val="00C273BB"/>
    <w:rsid w:val="00C27A24"/>
    <w:rsid w:val="00C27BBB"/>
    <w:rsid w:val="00C30E5D"/>
    <w:rsid w:val="00C31262"/>
    <w:rsid w:val="00C3218E"/>
    <w:rsid w:val="00C325E2"/>
    <w:rsid w:val="00C33255"/>
    <w:rsid w:val="00C35A32"/>
    <w:rsid w:val="00C35AB7"/>
    <w:rsid w:val="00C360AE"/>
    <w:rsid w:val="00C37132"/>
    <w:rsid w:val="00C401CA"/>
    <w:rsid w:val="00C4049D"/>
    <w:rsid w:val="00C404D3"/>
    <w:rsid w:val="00C40D45"/>
    <w:rsid w:val="00C410AF"/>
    <w:rsid w:val="00C4173A"/>
    <w:rsid w:val="00C421DE"/>
    <w:rsid w:val="00C424DD"/>
    <w:rsid w:val="00C42E46"/>
    <w:rsid w:val="00C432F1"/>
    <w:rsid w:val="00C437E0"/>
    <w:rsid w:val="00C44E13"/>
    <w:rsid w:val="00C4530D"/>
    <w:rsid w:val="00C45378"/>
    <w:rsid w:val="00C45AA8"/>
    <w:rsid w:val="00C46D1D"/>
    <w:rsid w:val="00C474D8"/>
    <w:rsid w:val="00C47833"/>
    <w:rsid w:val="00C47DEA"/>
    <w:rsid w:val="00C500D7"/>
    <w:rsid w:val="00C51E88"/>
    <w:rsid w:val="00C52174"/>
    <w:rsid w:val="00C521BE"/>
    <w:rsid w:val="00C5292C"/>
    <w:rsid w:val="00C54247"/>
    <w:rsid w:val="00C545F5"/>
    <w:rsid w:val="00C547DA"/>
    <w:rsid w:val="00C54C28"/>
    <w:rsid w:val="00C55288"/>
    <w:rsid w:val="00C555C3"/>
    <w:rsid w:val="00C5623E"/>
    <w:rsid w:val="00C569B8"/>
    <w:rsid w:val="00C56AA9"/>
    <w:rsid w:val="00C56BBA"/>
    <w:rsid w:val="00C57537"/>
    <w:rsid w:val="00C57AEC"/>
    <w:rsid w:val="00C60BB5"/>
    <w:rsid w:val="00C6154E"/>
    <w:rsid w:val="00C61BCC"/>
    <w:rsid w:val="00C61ECD"/>
    <w:rsid w:val="00C62719"/>
    <w:rsid w:val="00C6290E"/>
    <w:rsid w:val="00C63F0F"/>
    <w:rsid w:val="00C646A3"/>
    <w:rsid w:val="00C65E98"/>
    <w:rsid w:val="00C66BD7"/>
    <w:rsid w:val="00C673F2"/>
    <w:rsid w:val="00C67CE8"/>
    <w:rsid w:val="00C7049A"/>
    <w:rsid w:val="00C7177D"/>
    <w:rsid w:val="00C71C51"/>
    <w:rsid w:val="00C72DFA"/>
    <w:rsid w:val="00C739AF"/>
    <w:rsid w:val="00C73AD2"/>
    <w:rsid w:val="00C73B42"/>
    <w:rsid w:val="00C73FD3"/>
    <w:rsid w:val="00C7401E"/>
    <w:rsid w:val="00C74355"/>
    <w:rsid w:val="00C7482A"/>
    <w:rsid w:val="00C75FE6"/>
    <w:rsid w:val="00C76833"/>
    <w:rsid w:val="00C76BC8"/>
    <w:rsid w:val="00C76D5C"/>
    <w:rsid w:val="00C76F36"/>
    <w:rsid w:val="00C8076F"/>
    <w:rsid w:val="00C80AB0"/>
    <w:rsid w:val="00C83374"/>
    <w:rsid w:val="00C83A9A"/>
    <w:rsid w:val="00C84516"/>
    <w:rsid w:val="00C854CF"/>
    <w:rsid w:val="00C85A48"/>
    <w:rsid w:val="00C85B4A"/>
    <w:rsid w:val="00C85C40"/>
    <w:rsid w:val="00C87B7F"/>
    <w:rsid w:val="00C90129"/>
    <w:rsid w:val="00C902BA"/>
    <w:rsid w:val="00C9042A"/>
    <w:rsid w:val="00C90A92"/>
    <w:rsid w:val="00C90E52"/>
    <w:rsid w:val="00C9108B"/>
    <w:rsid w:val="00C91572"/>
    <w:rsid w:val="00C91763"/>
    <w:rsid w:val="00C92365"/>
    <w:rsid w:val="00C924F2"/>
    <w:rsid w:val="00C92882"/>
    <w:rsid w:val="00C92E9D"/>
    <w:rsid w:val="00C92EEF"/>
    <w:rsid w:val="00C93EBE"/>
    <w:rsid w:val="00C942E8"/>
    <w:rsid w:val="00C94769"/>
    <w:rsid w:val="00C9580B"/>
    <w:rsid w:val="00C95CB5"/>
    <w:rsid w:val="00C97406"/>
    <w:rsid w:val="00C97C4B"/>
    <w:rsid w:val="00CA023F"/>
    <w:rsid w:val="00CA03B3"/>
    <w:rsid w:val="00CA04AF"/>
    <w:rsid w:val="00CA269C"/>
    <w:rsid w:val="00CA4759"/>
    <w:rsid w:val="00CA4811"/>
    <w:rsid w:val="00CA4D80"/>
    <w:rsid w:val="00CA5852"/>
    <w:rsid w:val="00CA5C76"/>
    <w:rsid w:val="00CA687E"/>
    <w:rsid w:val="00CA6FA7"/>
    <w:rsid w:val="00CB073F"/>
    <w:rsid w:val="00CB1E21"/>
    <w:rsid w:val="00CB273D"/>
    <w:rsid w:val="00CB37F5"/>
    <w:rsid w:val="00CB3A8D"/>
    <w:rsid w:val="00CB4880"/>
    <w:rsid w:val="00CB4D10"/>
    <w:rsid w:val="00CB517F"/>
    <w:rsid w:val="00CB64BB"/>
    <w:rsid w:val="00CB7D20"/>
    <w:rsid w:val="00CC1A02"/>
    <w:rsid w:val="00CC1C07"/>
    <w:rsid w:val="00CC2045"/>
    <w:rsid w:val="00CC2CC6"/>
    <w:rsid w:val="00CC2F53"/>
    <w:rsid w:val="00CC345A"/>
    <w:rsid w:val="00CC400E"/>
    <w:rsid w:val="00CC6397"/>
    <w:rsid w:val="00CC642E"/>
    <w:rsid w:val="00CC6620"/>
    <w:rsid w:val="00CC6683"/>
    <w:rsid w:val="00CC6DAC"/>
    <w:rsid w:val="00CD1353"/>
    <w:rsid w:val="00CD2012"/>
    <w:rsid w:val="00CD32A3"/>
    <w:rsid w:val="00CD3339"/>
    <w:rsid w:val="00CD359D"/>
    <w:rsid w:val="00CD3FAD"/>
    <w:rsid w:val="00CD425B"/>
    <w:rsid w:val="00CD42BF"/>
    <w:rsid w:val="00CD52E1"/>
    <w:rsid w:val="00CD545D"/>
    <w:rsid w:val="00CD66CD"/>
    <w:rsid w:val="00CD6700"/>
    <w:rsid w:val="00CE09C8"/>
    <w:rsid w:val="00CE12ED"/>
    <w:rsid w:val="00CE1B07"/>
    <w:rsid w:val="00CE1FF2"/>
    <w:rsid w:val="00CE2C05"/>
    <w:rsid w:val="00CE3450"/>
    <w:rsid w:val="00CE3B10"/>
    <w:rsid w:val="00CE433E"/>
    <w:rsid w:val="00CE4E7A"/>
    <w:rsid w:val="00CE5B7D"/>
    <w:rsid w:val="00CE7D03"/>
    <w:rsid w:val="00CF03FF"/>
    <w:rsid w:val="00CF087A"/>
    <w:rsid w:val="00CF1F12"/>
    <w:rsid w:val="00CF365C"/>
    <w:rsid w:val="00CF474C"/>
    <w:rsid w:val="00CF535B"/>
    <w:rsid w:val="00CF5381"/>
    <w:rsid w:val="00CF5E9C"/>
    <w:rsid w:val="00CF6401"/>
    <w:rsid w:val="00CF65B9"/>
    <w:rsid w:val="00CF6696"/>
    <w:rsid w:val="00CF66CA"/>
    <w:rsid w:val="00D00563"/>
    <w:rsid w:val="00D00B46"/>
    <w:rsid w:val="00D012AD"/>
    <w:rsid w:val="00D01893"/>
    <w:rsid w:val="00D01E6E"/>
    <w:rsid w:val="00D01FB9"/>
    <w:rsid w:val="00D0373E"/>
    <w:rsid w:val="00D03C64"/>
    <w:rsid w:val="00D04A32"/>
    <w:rsid w:val="00D04FCC"/>
    <w:rsid w:val="00D0556A"/>
    <w:rsid w:val="00D05605"/>
    <w:rsid w:val="00D0617F"/>
    <w:rsid w:val="00D06C36"/>
    <w:rsid w:val="00D07261"/>
    <w:rsid w:val="00D07296"/>
    <w:rsid w:val="00D07741"/>
    <w:rsid w:val="00D10286"/>
    <w:rsid w:val="00D1201D"/>
    <w:rsid w:val="00D122A7"/>
    <w:rsid w:val="00D12851"/>
    <w:rsid w:val="00D13435"/>
    <w:rsid w:val="00D16477"/>
    <w:rsid w:val="00D164E7"/>
    <w:rsid w:val="00D16D0C"/>
    <w:rsid w:val="00D16D91"/>
    <w:rsid w:val="00D178A9"/>
    <w:rsid w:val="00D17A2E"/>
    <w:rsid w:val="00D2053E"/>
    <w:rsid w:val="00D20550"/>
    <w:rsid w:val="00D208A6"/>
    <w:rsid w:val="00D2257C"/>
    <w:rsid w:val="00D22628"/>
    <w:rsid w:val="00D22D4F"/>
    <w:rsid w:val="00D22F23"/>
    <w:rsid w:val="00D23C4F"/>
    <w:rsid w:val="00D23D69"/>
    <w:rsid w:val="00D243C0"/>
    <w:rsid w:val="00D24C5D"/>
    <w:rsid w:val="00D26BBC"/>
    <w:rsid w:val="00D27061"/>
    <w:rsid w:val="00D27D75"/>
    <w:rsid w:val="00D3008D"/>
    <w:rsid w:val="00D304BD"/>
    <w:rsid w:val="00D30A07"/>
    <w:rsid w:val="00D30F7A"/>
    <w:rsid w:val="00D318FE"/>
    <w:rsid w:val="00D323CE"/>
    <w:rsid w:val="00D32C94"/>
    <w:rsid w:val="00D33772"/>
    <w:rsid w:val="00D338C8"/>
    <w:rsid w:val="00D33991"/>
    <w:rsid w:val="00D33BDF"/>
    <w:rsid w:val="00D345D7"/>
    <w:rsid w:val="00D35096"/>
    <w:rsid w:val="00D36582"/>
    <w:rsid w:val="00D367EE"/>
    <w:rsid w:val="00D40019"/>
    <w:rsid w:val="00D40EBE"/>
    <w:rsid w:val="00D41F18"/>
    <w:rsid w:val="00D42788"/>
    <w:rsid w:val="00D42D9F"/>
    <w:rsid w:val="00D43DEA"/>
    <w:rsid w:val="00D44B20"/>
    <w:rsid w:val="00D45BE1"/>
    <w:rsid w:val="00D5006D"/>
    <w:rsid w:val="00D51254"/>
    <w:rsid w:val="00D51D3F"/>
    <w:rsid w:val="00D51E97"/>
    <w:rsid w:val="00D52F44"/>
    <w:rsid w:val="00D55E26"/>
    <w:rsid w:val="00D56DE9"/>
    <w:rsid w:val="00D573C5"/>
    <w:rsid w:val="00D573F0"/>
    <w:rsid w:val="00D60EE8"/>
    <w:rsid w:val="00D60F47"/>
    <w:rsid w:val="00D61500"/>
    <w:rsid w:val="00D61845"/>
    <w:rsid w:val="00D61D96"/>
    <w:rsid w:val="00D6298D"/>
    <w:rsid w:val="00D62F3B"/>
    <w:rsid w:val="00D634D4"/>
    <w:rsid w:val="00D637B5"/>
    <w:rsid w:val="00D642C8"/>
    <w:rsid w:val="00D649E9"/>
    <w:rsid w:val="00D652D3"/>
    <w:rsid w:val="00D662FB"/>
    <w:rsid w:val="00D6740E"/>
    <w:rsid w:val="00D6748E"/>
    <w:rsid w:val="00D70B5E"/>
    <w:rsid w:val="00D71942"/>
    <w:rsid w:val="00D71B42"/>
    <w:rsid w:val="00D720EA"/>
    <w:rsid w:val="00D72556"/>
    <w:rsid w:val="00D729E2"/>
    <w:rsid w:val="00D73404"/>
    <w:rsid w:val="00D756F5"/>
    <w:rsid w:val="00D7634F"/>
    <w:rsid w:val="00D774B4"/>
    <w:rsid w:val="00D779A9"/>
    <w:rsid w:val="00D81353"/>
    <w:rsid w:val="00D815C3"/>
    <w:rsid w:val="00D81B10"/>
    <w:rsid w:val="00D82370"/>
    <w:rsid w:val="00D82DB8"/>
    <w:rsid w:val="00D83A15"/>
    <w:rsid w:val="00D8445C"/>
    <w:rsid w:val="00D84879"/>
    <w:rsid w:val="00D84E3D"/>
    <w:rsid w:val="00D84F83"/>
    <w:rsid w:val="00D85920"/>
    <w:rsid w:val="00D859CF"/>
    <w:rsid w:val="00D85B0B"/>
    <w:rsid w:val="00D86866"/>
    <w:rsid w:val="00D87BF9"/>
    <w:rsid w:val="00D91AEC"/>
    <w:rsid w:val="00D9212D"/>
    <w:rsid w:val="00D937D8"/>
    <w:rsid w:val="00D93CC0"/>
    <w:rsid w:val="00D93D67"/>
    <w:rsid w:val="00D95975"/>
    <w:rsid w:val="00D95B69"/>
    <w:rsid w:val="00D9649E"/>
    <w:rsid w:val="00D96561"/>
    <w:rsid w:val="00D97AF8"/>
    <w:rsid w:val="00DA0C13"/>
    <w:rsid w:val="00DA0F2C"/>
    <w:rsid w:val="00DA16B1"/>
    <w:rsid w:val="00DA1D86"/>
    <w:rsid w:val="00DA1FF8"/>
    <w:rsid w:val="00DA2722"/>
    <w:rsid w:val="00DA2D7E"/>
    <w:rsid w:val="00DA31DF"/>
    <w:rsid w:val="00DA3E2B"/>
    <w:rsid w:val="00DA4EF5"/>
    <w:rsid w:val="00DA5303"/>
    <w:rsid w:val="00DA5788"/>
    <w:rsid w:val="00DA57B9"/>
    <w:rsid w:val="00DA6603"/>
    <w:rsid w:val="00DA74B1"/>
    <w:rsid w:val="00DA77E4"/>
    <w:rsid w:val="00DA7BD1"/>
    <w:rsid w:val="00DB0715"/>
    <w:rsid w:val="00DB10AD"/>
    <w:rsid w:val="00DB1438"/>
    <w:rsid w:val="00DB30C3"/>
    <w:rsid w:val="00DB31F8"/>
    <w:rsid w:val="00DB41C8"/>
    <w:rsid w:val="00DB644F"/>
    <w:rsid w:val="00DB74B8"/>
    <w:rsid w:val="00DB78B7"/>
    <w:rsid w:val="00DB7A30"/>
    <w:rsid w:val="00DC00F9"/>
    <w:rsid w:val="00DC0635"/>
    <w:rsid w:val="00DC0F79"/>
    <w:rsid w:val="00DC1CFB"/>
    <w:rsid w:val="00DC272C"/>
    <w:rsid w:val="00DC398E"/>
    <w:rsid w:val="00DC3F7A"/>
    <w:rsid w:val="00DC422D"/>
    <w:rsid w:val="00DC43BC"/>
    <w:rsid w:val="00DC460B"/>
    <w:rsid w:val="00DC46DD"/>
    <w:rsid w:val="00DC4E3E"/>
    <w:rsid w:val="00DC51BD"/>
    <w:rsid w:val="00DC5C43"/>
    <w:rsid w:val="00DC6137"/>
    <w:rsid w:val="00DC640B"/>
    <w:rsid w:val="00DC658D"/>
    <w:rsid w:val="00DC7697"/>
    <w:rsid w:val="00DC7CF2"/>
    <w:rsid w:val="00DD09E2"/>
    <w:rsid w:val="00DD09E6"/>
    <w:rsid w:val="00DD0A45"/>
    <w:rsid w:val="00DD1013"/>
    <w:rsid w:val="00DD1397"/>
    <w:rsid w:val="00DD1943"/>
    <w:rsid w:val="00DD3327"/>
    <w:rsid w:val="00DD3ED3"/>
    <w:rsid w:val="00DD4415"/>
    <w:rsid w:val="00DD4F64"/>
    <w:rsid w:val="00DD5518"/>
    <w:rsid w:val="00DD5751"/>
    <w:rsid w:val="00DD5883"/>
    <w:rsid w:val="00DD6818"/>
    <w:rsid w:val="00DD6B6B"/>
    <w:rsid w:val="00DD6F05"/>
    <w:rsid w:val="00DD7A9A"/>
    <w:rsid w:val="00DD7CCF"/>
    <w:rsid w:val="00DE028A"/>
    <w:rsid w:val="00DE14C9"/>
    <w:rsid w:val="00DE1F15"/>
    <w:rsid w:val="00DE3B3B"/>
    <w:rsid w:val="00DE444C"/>
    <w:rsid w:val="00DE4D7F"/>
    <w:rsid w:val="00DE5C31"/>
    <w:rsid w:val="00DE7E75"/>
    <w:rsid w:val="00DF0BEF"/>
    <w:rsid w:val="00DF1E09"/>
    <w:rsid w:val="00DF2576"/>
    <w:rsid w:val="00DF2F08"/>
    <w:rsid w:val="00DF3306"/>
    <w:rsid w:val="00DF35D1"/>
    <w:rsid w:val="00DF3DC6"/>
    <w:rsid w:val="00DF3E12"/>
    <w:rsid w:val="00DF3F1D"/>
    <w:rsid w:val="00DF4095"/>
    <w:rsid w:val="00DF4406"/>
    <w:rsid w:val="00DF56D8"/>
    <w:rsid w:val="00DF686D"/>
    <w:rsid w:val="00DF6B76"/>
    <w:rsid w:val="00DF6C73"/>
    <w:rsid w:val="00E002D5"/>
    <w:rsid w:val="00E0113A"/>
    <w:rsid w:val="00E017C5"/>
    <w:rsid w:val="00E024AC"/>
    <w:rsid w:val="00E0319F"/>
    <w:rsid w:val="00E03459"/>
    <w:rsid w:val="00E049EB"/>
    <w:rsid w:val="00E05257"/>
    <w:rsid w:val="00E052BB"/>
    <w:rsid w:val="00E06C51"/>
    <w:rsid w:val="00E07373"/>
    <w:rsid w:val="00E0794F"/>
    <w:rsid w:val="00E07D41"/>
    <w:rsid w:val="00E10976"/>
    <w:rsid w:val="00E12225"/>
    <w:rsid w:val="00E1264C"/>
    <w:rsid w:val="00E13A9C"/>
    <w:rsid w:val="00E13E07"/>
    <w:rsid w:val="00E14091"/>
    <w:rsid w:val="00E14AA0"/>
    <w:rsid w:val="00E14E2A"/>
    <w:rsid w:val="00E15607"/>
    <w:rsid w:val="00E157F4"/>
    <w:rsid w:val="00E16D44"/>
    <w:rsid w:val="00E17F32"/>
    <w:rsid w:val="00E20B53"/>
    <w:rsid w:val="00E21051"/>
    <w:rsid w:val="00E22B44"/>
    <w:rsid w:val="00E230F8"/>
    <w:rsid w:val="00E23375"/>
    <w:rsid w:val="00E23AC5"/>
    <w:rsid w:val="00E24DA4"/>
    <w:rsid w:val="00E25B2C"/>
    <w:rsid w:val="00E26077"/>
    <w:rsid w:val="00E27038"/>
    <w:rsid w:val="00E3070D"/>
    <w:rsid w:val="00E310DA"/>
    <w:rsid w:val="00E318EE"/>
    <w:rsid w:val="00E32BEB"/>
    <w:rsid w:val="00E32E0C"/>
    <w:rsid w:val="00E35D48"/>
    <w:rsid w:val="00E36C42"/>
    <w:rsid w:val="00E373A0"/>
    <w:rsid w:val="00E379D7"/>
    <w:rsid w:val="00E4005B"/>
    <w:rsid w:val="00E40695"/>
    <w:rsid w:val="00E416CF"/>
    <w:rsid w:val="00E41B7C"/>
    <w:rsid w:val="00E42FE8"/>
    <w:rsid w:val="00E44184"/>
    <w:rsid w:val="00E446A5"/>
    <w:rsid w:val="00E4540E"/>
    <w:rsid w:val="00E462CC"/>
    <w:rsid w:val="00E46D9F"/>
    <w:rsid w:val="00E47334"/>
    <w:rsid w:val="00E47D7F"/>
    <w:rsid w:val="00E50438"/>
    <w:rsid w:val="00E51175"/>
    <w:rsid w:val="00E51DF1"/>
    <w:rsid w:val="00E522E1"/>
    <w:rsid w:val="00E53C73"/>
    <w:rsid w:val="00E53C7C"/>
    <w:rsid w:val="00E567A3"/>
    <w:rsid w:val="00E56A57"/>
    <w:rsid w:val="00E56F8C"/>
    <w:rsid w:val="00E56FAC"/>
    <w:rsid w:val="00E5737D"/>
    <w:rsid w:val="00E600B8"/>
    <w:rsid w:val="00E607F7"/>
    <w:rsid w:val="00E6091B"/>
    <w:rsid w:val="00E61EA1"/>
    <w:rsid w:val="00E626E3"/>
    <w:rsid w:val="00E631D1"/>
    <w:rsid w:val="00E638D8"/>
    <w:rsid w:val="00E63C78"/>
    <w:rsid w:val="00E645AE"/>
    <w:rsid w:val="00E6484A"/>
    <w:rsid w:val="00E64C15"/>
    <w:rsid w:val="00E6666C"/>
    <w:rsid w:val="00E67282"/>
    <w:rsid w:val="00E679F7"/>
    <w:rsid w:val="00E67A51"/>
    <w:rsid w:val="00E72747"/>
    <w:rsid w:val="00E74CEF"/>
    <w:rsid w:val="00E7518C"/>
    <w:rsid w:val="00E7520F"/>
    <w:rsid w:val="00E75ECE"/>
    <w:rsid w:val="00E76746"/>
    <w:rsid w:val="00E7677E"/>
    <w:rsid w:val="00E77CE3"/>
    <w:rsid w:val="00E812CF"/>
    <w:rsid w:val="00E82559"/>
    <w:rsid w:val="00E82651"/>
    <w:rsid w:val="00E839CE"/>
    <w:rsid w:val="00E840AE"/>
    <w:rsid w:val="00E84BCA"/>
    <w:rsid w:val="00E84FF9"/>
    <w:rsid w:val="00E86671"/>
    <w:rsid w:val="00E86F36"/>
    <w:rsid w:val="00E87996"/>
    <w:rsid w:val="00E90C82"/>
    <w:rsid w:val="00E91CB4"/>
    <w:rsid w:val="00E92296"/>
    <w:rsid w:val="00E924E7"/>
    <w:rsid w:val="00E93D79"/>
    <w:rsid w:val="00E93E75"/>
    <w:rsid w:val="00E94689"/>
    <w:rsid w:val="00E9468C"/>
    <w:rsid w:val="00E948F7"/>
    <w:rsid w:val="00E94A49"/>
    <w:rsid w:val="00E95866"/>
    <w:rsid w:val="00E95BA5"/>
    <w:rsid w:val="00E96F5D"/>
    <w:rsid w:val="00E971A1"/>
    <w:rsid w:val="00E97A0B"/>
    <w:rsid w:val="00EA0EFD"/>
    <w:rsid w:val="00EA2431"/>
    <w:rsid w:val="00EA44EF"/>
    <w:rsid w:val="00EA48EC"/>
    <w:rsid w:val="00EA4A44"/>
    <w:rsid w:val="00EA5B7E"/>
    <w:rsid w:val="00EA64AA"/>
    <w:rsid w:val="00EA6E8C"/>
    <w:rsid w:val="00EA6EC0"/>
    <w:rsid w:val="00EB04D5"/>
    <w:rsid w:val="00EB0B71"/>
    <w:rsid w:val="00EB1717"/>
    <w:rsid w:val="00EB1C04"/>
    <w:rsid w:val="00EB2168"/>
    <w:rsid w:val="00EB327D"/>
    <w:rsid w:val="00EB3C11"/>
    <w:rsid w:val="00EB44E6"/>
    <w:rsid w:val="00EB467F"/>
    <w:rsid w:val="00EB4EC0"/>
    <w:rsid w:val="00EB5281"/>
    <w:rsid w:val="00EB5410"/>
    <w:rsid w:val="00EB7CB6"/>
    <w:rsid w:val="00EC010D"/>
    <w:rsid w:val="00EC01DE"/>
    <w:rsid w:val="00EC119C"/>
    <w:rsid w:val="00EC172E"/>
    <w:rsid w:val="00EC1C45"/>
    <w:rsid w:val="00EC1DD1"/>
    <w:rsid w:val="00EC4289"/>
    <w:rsid w:val="00EC494A"/>
    <w:rsid w:val="00EC4A2E"/>
    <w:rsid w:val="00EC5B4D"/>
    <w:rsid w:val="00EC5F19"/>
    <w:rsid w:val="00EC7C88"/>
    <w:rsid w:val="00ED0E37"/>
    <w:rsid w:val="00ED19C4"/>
    <w:rsid w:val="00ED1A1C"/>
    <w:rsid w:val="00ED2A59"/>
    <w:rsid w:val="00ED2B13"/>
    <w:rsid w:val="00ED3819"/>
    <w:rsid w:val="00ED3B16"/>
    <w:rsid w:val="00ED42BA"/>
    <w:rsid w:val="00ED48F4"/>
    <w:rsid w:val="00ED4A45"/>
    <w:rsid w:val="00ED4F86"/>
    <w:rsid w:val="00EE0B17"/>
    <w:rsid w:val="00EE0F68"/>
    <w:rsid w:val="00EE1AF3"/>
    <w:rsid w:val="00EE23D1"/>
    <w:rsid w:val="00EE422C"/>
    <w:rsid w:val="00EE5412"/>
    <w:rsid w:val="00EE5683"/>
    <w:rsid w:val="00EE7F61"/>
    <w:rsid w:val="00EE7FB6"/>
    <w:rsid w:val="00EF06F7"/>
    <w:rsid w:val="00EF0F5B"/>
    <w:rsid w:val="00EF107D"/>
    <w:rsid w:val="00EF1CB4"/>
    <w:rsid w:val="00EF25D4"/>
    <w:rsid w:val="00EF271A"/>
    <w:rsid w:val="00EF311C"/>
    <w:rsid w:val="00EF3171"/>
    <w:rsid w:val="00EF36C7"/>
    <w:rsid w:val="00EF3C95"/>
    <w:rsid w:val="00EF575A"/>
    <w:rsid w:val="00EF5A06"/>
    <w:rsid w:val="00EF7084"/>
    <w:rsid w:val="00F00141"/>
    <w:rsid w:val="00F02187"/>
    <w:rsid w:val="00F0250E"/>
    <w:rsid w:val="00F0294B"/>
    <w:rsid w:val="00F03404"/>
    <w:rsid w:val="00F03460"/>
    <w:rsid w:val="00F04D8C"/>
    <w:rsid w:val="00F051DE"/>
    <w:rsid w:val="00F052F9"/>
    <w:rsid w:val="00F056BD"/>
    <w:rsid w:val="00F066D8"/>
    <w:rsid w:val="00F067F7"/>
    <w:rsid w:val="00F106CC"/>
    <w:rsid w:val="00F1088A"/>
    <w:rsid w:val="00F117F5"/>
    <w:rsid w:val="00F126FC"/>
    <w:rsid w:val="00F12DF4"/>
    <w:rsid w:val="00F13BAE"/>
    <w:rsid w:val="00F14542"/>
    <w:rsid w:val="00F1554F"/>
    <w:rsid w:val="00F158E9"/>
    <w:rsid w:val="00F1620E"/>
    <w:rsid w:val="00F1647A"/>
    <w:rsid w:val="00F16544"/>
    <w:rsid w:val="00F16B8D"/>
    <w:rsid w:val="00F1772B"/>
    <w:rsid w:val="00F179B8"/>
    <w:rsid w:val="00F20172"/>
    <w:rsid w:val="00F20642"/>
    <w:rsid w:val="00F21166"/>
    <w:rsid w:val="00F21D20"/>
    <w:rsid w:val="00F232D0"/>
    <w:rsid w:val="00F2380A"/>
    <w:rsid w:val="00F239F9"/>
    <w:rsid w:val="00F23DA8"/>
    <w:rsid w:val="00F254FC"/>
    <w:rsid w:val="00F2556D"/>
    <w:rsid w:val="00F255FC"/>
    <w:rsid w:val="00F312AD"/>
    <w:rsid w:val="00F31B6C"/>
    <w:rsid w:val="00F3281F"/>
    <w:rsid w:val="00F335A6"/>
    <w:rsid w:val="00F33D5E"/>
    <w:rsid w:val="00F33ED5"/>
    <w:rsid w:val="00F34EAC"/>
    <w:rsid w:val="00F3511C"/>
    <w:rsid w:val="00F364FE"/>
    <w:rsid w:val="00F368C2"/>
    <w:rsid w:val="00F36E4E"/>
    <w:rsid w:val="00F36EFA"/>
    <w:rsid w:val="00F3777E"/>
    <w:rsid w:val="00F401A6"/>
    <w:rsid w:val="00F4048B"/>
    <w:rsid w:val="00F41131"/>
    <w:rsid w:val="00F41A8B"/>
    <w:rsid w:val="00F4233A"/>
    <w:rsid w:val="00F42405"/>
    <w:rsid w:val="00F43777"/>
    <w:rsid w:val="00F439E3"/>
    <w:rsid w:val="00F43D02"/>
    <w:rsid w:val="00F44B96"/>
    <w:rsid w:val="00F453AD"/>
    <w:rsid w:val="00F45C4B"/>
    <w:rsid w:val="00F466F2"/>
    <w:rsid w:val="00F5128A"/>
    <w:rsid w:val="00F51B43"/>
    <w:rsid w:val="00F52172"/>
    <w:rsid w:val="00F5287A"/>
    <w:rsid w:val="00F53CDA"/>
    <w:rsid w:val="00F56252"/>
    <w:rsid w:val="00F5628F"/>
    <w:rsid w:val="00F57AC0"/>
    <w:rsid w:val="00F57F8E"/>
    <w:rsid w:val="00F60338"/>
    <w:rsid w:val="00F6063B"/>
    <w:rsid w:val="00F61382"/>
    <w:rsid w:val="00F615C4"/>
    <w:rsid w:val="00F61804"/>
    <w:rsid w:val="00F6181A"/>
    <w:rsid w:val="00F61C53"/>
    <w:rsid w:val="00F63835"/>
    <w:rsid w:val="00F646FB"/>
    <w:rsid w:val="00F64B12"/>
    <w:rsid w:val="00F64E49"/>
    <w:rsid w:val="00F651BF"/>
    <w:rsid w:val="00F65397"/>
    <w:rsid w:val="00F655FD"/>
    <w:rsid w:val="00F6600E"/>
    <w:rsid w:val="00F6716E"/>
    <w:rsid w:val="00F7077B"/>
    <w:rsid w:val="00F70BCE"/>
    <w:rsid w:val="00F70EF0"/>
    <w:rsid w:val="00F734F8"/>
    <w:rsid w:val="00F738A9"/>
    <w:rsid w:val="00F74085"/>
    <w:rsid w:val="00F742A6"/>
    <w:rsid w:val="00F74638"/>
    <w:rsid w:val="00F74805"/>
    <w:rsid w:val="00F75640"/>
    <w:rsid w:val="00F776C0"/>
    <w:rsid w:val="00F77CA3"/>
    <w:rsid w:val="00F80F34"/>
    <w:rsid w:val="00F80F76"/>
    <w:rsid w:val="00F8134A"/>
    <w:rsid w:val="00F8301F"/>
    <w:rsid w:val="00F8328F"/>
    <w:rsid w:val="00F84F79"/>
    <w:rsid w:val="00F85D25"/>
    <w:rsid w:val="00F86A79"/>
    <w:rsid w:val="00F86AEA"/>
    <w:rsid w:val="00F87480"/>
    <w:rsid w:val="00F90CBC"/>
    <w:rsid w:val="00F90F04"/>
    <w:rsid w:val="00F91281"/>
    <w:rsid w:val="00F92B1D"/>
    <w:rsid w:val="00F9336B"/>
    <w:rsid w:val="00F94938"/>
    <w:rsid w:val="00F9566A"/>
    <w:rsid w:val="00F956E1"/>
    <w:rsid w:val="00F963B2"/>
    <w:rsid w:val="00F96830"/>
    <w:rsid w:val="00F97E79"/>
    <w:rsid w:val="00FA10E3"/>
    <w:rsid w:val="00FA1D07"/>
    <w:rsid w:val="00FA399C"/>
    <w:rsid w:val="00FA590A"/>
    <w:rsid w:val="00FA5E52"/>
    <w:rsid w:val="00FA623A"/>
    <w:rsid w:val="00FA6E77"/>
    <w:rsid w:val="00FA7A36"/>
    <w:rsid w:val="00FB1488"/>
    <w:rsid w:val="00FB3BA6"/>
    <w:rsid w:val="00FB4C48"/>
    <w:rsid w:val="00FB5932"/>
    <w:rsid w:val="00FB61E9"/>
    <w:rsid w:val="00FB6735"/>
    <w:rsid w:val="00FB7474"/>
    <w:rsid w:val="00FB7E9B"/>
    <w:rsid w:val="00FC0D84"/>
    <w:rsid w:val="00FC1E5A"/>
    <w:rsid w:val="00FC2573"/>
    <w:rsid w:val="00FC2818"/>
    <w:rsid w:val="00FC39BE"/>
    <w:rsid w:val="00FC46D1"/>
    <w:rsid w:val="00FC4AFA"/>
    <w:rsid w:val="00FC4BC1"/>
    <w:rsid w:val="00FC4F3D"/>
    <w:rsid w:val="00FC6230"/>
    <w:rsid w:val="00FC6FBC"/>
    <w:rsid w:val="00FC7E94"/>
    <w:rsid w:val="00FD05FA"/>
    <w:rsid w:val="00FD0FB8"/>
    <w:rsid w:val="00FD12BD"/>
    <w:rsid w:val="00FD14AD"/>
    <w:rsid w:val="00FD1C83"/>
    <w:rsid w:val="00FD2E6A"/>
    <w:rsid w:val="00FD2F9C"/>
    <w:rsid w:val="00FD3B52"/>
    <w:rsid w:val="00FD4C5E"/>
    <w:rsid w:val="00FD51B7"/>
    <w:rsid w:val="00FD533C"/>
    <w:rsid w:val="00FD56B0"/>
    <w:rsid w:val="00FD598C"/>
    <w:rsid w:val="00FD6820"/>
    <w:rsid w:val="00FD6DC7"/>
    <w:rsid w:val="00FD7BA6"/>
    <w:rsid w:val="00FE1070"/>
    <w:rsid w:val="00FE279C"/>
    <w:rsid w:val="00FE2F77"/>
    <w:rsid w:val="00FE3244"/>
    <w:rsid w:val="00FE324F"/>
    <w:rsid w:val="00FE3749"/>
    <w:rsid w:val="00FE4530"/>
    <w:rsid w:val="00FE55CF"/>
    <w:rsid w:val="00FE5776"/>
    <w:rsid w:val="00FE5F79"/>
    <w:rsid w:val="00FE610A"/>
    <w:rsid w:val="00FE66F7"/>
    <w:rsid w:val="00FE763C"/>
    <w:rsid w:val="00FF2F55"/>
    <w:rsid w:val="00FF4649"/>
    <w:rsid w:val="00FF4898"/>
    <w:rsid w:val="00FF5508"/>
    <w:rsid w:val="00FF69B2"/>
    <w:rsid w:val="00FF6BDA"/>
    <w:rsid w:val="00FF6F14"/>
    <w:rsid w:val="00FF7BA8"/>
  </w:rsids>
  <m:mathPr>
    <m:mathFont m:val="Cambria Math"/>
    <m:brkBin m:val="before"/>
    <m:brkBinSub m:val="--"/>
    <m:smallFrac m:val="0"/>
    <m:dispDef/>
    <m:lMargin m:val="0"/>
    <m:rMargin m:val="0"/>
    <m:defJc m:val="centerGroup"/>
    <m:wrapIndent m:val="1440"/>
    <m:intLim m:val="subSup"/>
    <m:naryLim m:val="undOvr"/>
  </m:mathPr>
  <w:themeFontLang w:val="sl-SI" w:eastAsia="zh-CN" w:bidi="ar-SA"/>
  <w:clrSchemeMapping w:bg1="light1" w:t1="dark1" w:bg2="light2" w:t2="dark2" w:accent1="accent1" w:accent2="accent2" w:accent3="accent3" w:accent4="accent4" w:accent5="accent5" w:accent6="accent6" w:hyperlink="hyperlink" w:followedHyperlink="followedHyperlink"/>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6147DFE8"/>
  <w14:discardImageEditingData/>
  <w14:defaultImageDpi w14:val="32767"/>
  <w15:docId w15:val="{115FFA7B-CEBF-41A3-BCEA-D2C972D90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uiPriority="35" w:qFormat="1"/>
    <w:lsdException w:name="table of figures" w:semiHidden="1"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iPriority="0" w:unhideWhenUsed="1"/>
    <w:lsdException w:name="Table Grid 5" w:semiHidden="1" w:uiPriority="0"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655C22"/>
    <w:pPr>
      <w:spacing w:after="120" w:line="276" w:lineRule="auto"/>
      <w:jc w:val="both"/>
    </w:pPr>
    <w:rPr>
      <w:rFonts w:ascii="Swis721 Cn BT" w:hAnsi="Swis721 Cn BT"/>
      <w:szCs w:val="22"/>
      <w:lang w:eastAsia="en-US"/>
    </w:rPr>
  </w:style>
  <w:style w:type="paragraph" w:styleId="Naslov1">
    <w:name w:val="heading 1"/>
    <w:aliases w:val="Char"/>
    <w:basedOn w:val="Navaden"/>
    <w:next w:val="Navaden"/>
    <w:link w:val="Naslov1Znak"/>
    <w:uiPriority w:val="9"/>
    <w:qFormat/>
    <w:rsid w:val="00655C22"/>
    <w:pPr>
      <w:numPr>
        <w:numId w:val="1"/>
      </w:numPr>
      <w:shd w:val="clear" w:color="auto" w:fill="00639E"/>
      <w:spacing w:before="360" w:after="240"/>
      <w:ind w:left="431" w:hanging="431"/>
      <w:outlineLvl w:val="0"/>
    </w:pPr>
    <w:rPr>
      <w:rFonts w:ascii="Franklin Gothic Medium Cond" w:eastAsia="SimSun" w:hAnsi="Franklin Gothic Medium Cond"/>
      <w:b/>
      <w:bCs/>
      <w:caps/>
      <w:color w:val="FFFFFF"/>
      <w:spacing w:val="-10"/>
      <w:sz w:val="30"/>
      <w:szCs w:val="28"/>
    </w:rPr>
  </w:style>
  <w:style w:type="paragraph" w:styleId="Naslov2">
    <w:name w:val="heading 2"/>
    <w:aliases w:val="Heading 2 Char Char,Heading 2 Char Char Char,Heading 2 Char Char Char Char"/>
    <w:basedOn w:val="Navaden"/>
    <w:next w:val="Navaden"/>
    <w:link w:val="Naslov2Znak"/>
    <w:uiPriority w:val="9"/>
    <w:qFormat/>
    <w:rsid w:val="00655C22"/>
    <w:pPr>
      <w:numPr>
        <w:ilvl w:val="1"/>
        <w:numId w:val="1"/>
      </w:numPr>
      <w:spacing w:before="240" w:after="100"/>
      <w:ind w:left="578" w:hanging="578"/>
      <w:outlineLvl w:val="1"/>
    </w:pPr>
    <w:rPr>
      <w:rFonts w:ascii="Franklin Gothic Medium Cond" w:eastAsia="SimSun" w:hAnsi="Franklin Gothic Medium Cond"/>
      <w:b/>
      <w:bCs/>
      <w:caps/>
      <w:color w:val="00639E"/>
      <w:spacing w:val="-10"/>
      <w:sz w:val="28"/>
      <w:szCs w:val="28"/>
    </w:rPr>
  </w:style>
  <w:style w:type="paragraph" w:styleId="Naslov3">
    <w:name w:val="heading 3"/>
    <w:aliases w:val="Naslov 3 Znak1,Naslov 3 Znak Znak,TP_Naslov 3,Heading 3 Char Char,Heading 3 Char Char Char,Naslov 3 Znak1 Znak,Naslov 3 Znak Znak Znak,Naslov 3 Znak1 Znak Znak Znak,Naslov 3 Znak Znak Znak Znak Znak,Naslov 3 Znak1 Znak Znak Znak Znak Znak"/>
    <w:basedOn w:val="Navaden"/>
    <w:next w:val="Navaden"/>
    <w:link w:val="Naslov3Znak"/>
    <w:uiPriority w:val="9"/>
    <w:qFormat/>
    <w:rsid w:val="00655C22"/>
    <w:pPr>
      <w:numPr>
        <w:ilvl w:val="2"/>
        <w:numId w:val="1"/>
      </w:numPr>
      <w:spacing w:before="240" w:after="100"/>
      <w:outlineLvl w:val="2"/>
    </w:pPr>
    <w:rPr>
      <w:rFonts w:ascii="Franklin Gothic Medium Cond" w:eastAsia="SimSun" w:hAnsi="Franklin Gothic Medium Cond"/>
      <w:bCs/>
      <w:smallCaps/>
      <w:color w:val="00639E"/>
      <w:spacing w:val="-10"/>
      <w:sz w:val="24"/>
    </w:rPr>
  </w:style>
  <w:style w:type="paragraph" w:styleId="Naslov4">
    <w:name w:val="heading 4"/>
    <w:basedOn w:val="Navaden"/>
    <w:next w:val="Navaden"/>
    <w:link w:val="Naslov4Znak"/>
    <w:uiPriority w:val="9"/>
    <w:qFormat/>
    <w:rsid w:val="00655C22"/>
    <w:pPr>
      <w:numPr>
        <w:ilvl w:val="3"/>
        <w:numId w:val="1"/>
      </w:numPr>
      <w:spacing w:before="200" w:after="100"/>
      <w:ind w:left="862" w:hanging="862"/>
      <w:jc w:val="left"/>
      <w:outlineLvl w:val="3"/>
    </w:pPr>
    <w:rPr>
      <w:rFonts w:ascii="Franklin Gothic Medium Cond" w:eastAsia="SimSun" w:hAnsi="Franklin Gothic Medium Cond"/>
      <w:b/>
      <w:bCs/>
      <w:color w:val="00639E"/>
    </w:rPr>
  </w:style>
  <w:style w:type="paragraph" w:styleId="Naslov5">
    <w:name w:val="heading 5"/>
    <w:basedOn w:val="Navaden"/>
    <w:next w:val="Navaden"/>
    <w:link w:val="Naslov5Znak"/>
    <w:uiPriority w:val="9"/>
    <w:qFormat/>
    <w:rsid w:val="00655C22"/>
    <w:pPr>
      <w:numPr>
        <w:ilvl w:val="4"/>
        <w:numId w:val="1"/>
      </w:numPr>
      <w:spacing w:before="200" w:after="0"/>
      <w:ind w:left="1009" w:hanging="1009"/>
      <w:outlineLvl w:val="4"/>
    </w:pPr>
    <w:rPr>
      <w:rFonts w:ascii="Franklin Gothic Medium Cond" w:eastAsia="SimSun" w:hAnsi="Franklin Gothic Medium Cond"/>
      <w:b/>
      <w:i/>
      <w:iCs/>
      <w:color w:val="00639E"/>
    </w:rPr>
  </w:style>
  <w:style w:type="paragraph" w:styleId="Naslov6">
    <w:name w:val="heading 6"/>
    <w:basedOn w:val="Navaden"/>
    <w:next w:val="Navaden"/>
    <w:link w:val="Naslov6Znak"/>
    <w:uiPriority w:val="9"/>
    <w:rsid w:val="00655C22"/>
    <w:pPr>
      <w:keepNext/>
      <w:keepLines/>
      <w:numPr>
        <w:ilvl w:val="5"/>
        <w:numId w:val="1"/>
      </w:numPr>
      <w:spacing w:before="200" w:after="0"/>
      <w:outlineLvl w:val="5"/>
    </w:pPr>
    <w:rPr>
      <w:rFonts w:eastAsia="SimSun"/>
      <w:i/>
      <w:iCs/>
      <w:color w:val="243F60"/>
    </w:rPr>
  </w:style>
  <w:style w:type="paragraph" w:styleId="Naslov7">
    <w:name w:val="heading 7"/>
    <w:basedOn w:val="Navaden"/>
    <w:next w:val="Navaden"/>
    <w:link w:val="Naslov7Znak"/>
    <w:uiPriority w:val="9"/>
    <w:rsid w:val="00655C22"/>
    <w:pPr>
      <w:keepNext/>
      <w:keepLines/>
      <w:numPr>
        <w:ilvl w:val="6"/>
        <w:numId w:val="1"/>
      </w:numPr>
      <w:spacing w:before="200" w:after="0"/>
      <w:outlineLvl w:val="6"/>
    </w:pPr>
    <w:rPr>
      <w:rFonts w:eastAsia="SimSun"/>
      <w:i/>
      <w:iCs/>
      <w:color w:val="404040"/>
    </w:rPr>
  </w:style>
  <w:style w:type="paragraph" w:styleId="Naslov8">
    <w:name w:val="heading 8"/>
    <w:basedOn w:val="Navaden"/>
    <w:next w:val="Navaden"/>
    <w:link w:val="Naslov8Znak"/>
    <w:uiPriority w:val="9"/>
    <w:rsid w:val="00655C22"/>
    <w:pPr>
      <w:keepNext/>
      <w:keepLines/>
      <w:numPr>
        <w:ilvl w:val="7"/>
        <w:numId w:val="1"/>
      </w:numPr>
      <w:spacing w:before="200" w:after="0"/>
      <w:outlineLvl w:val="7"/>
    </w:pPr>
    <w:rPr>
      <w:rFonts w:eastAsia="SimSun"/>
      <w:color w:val="404040"/>
      <w:szCs w:val="20"/>
    </w:rPr>
  </w:style>
  <w:style w:type="paragraph" w:styleId="Naslov9">
    <w:name w:val="heading 9"/>
    <w:basedOn w:val="Navaden"/>
    <w:next w:val="Navaden"/>
    <w:link w:val="Naslov9Znak"/>
    <w:uiPriority w:val="9"/>
    <w:rsid w:val="00655C22"/>
    <w:pPr>
      <w:keepNext/>
      <w:keepLines/>
      <w:numPr>
        <w:ilvl w:val="8"/>
        <w:numId w:val="1"/>
      </w:numPr>
      <w:spacing w:before="200" w:after="0"/>
      <w:outlineLvl w:val="8"/>
    </w:pPr>
    <w:rPr>
      <w:rFonts w:eastAsia="SimSun"/>
      <w:i/>
      <w:iCs/>
      <w:color w:val="404040"/>
      <w:szCs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Char Znak"/>
    <w:link w:val="Naslov1"/>
    <w:uiPriority w:val="9"/>
    <w:rsid w:val="00655C22"/>
    <w:rPr>
      <w:rFonts w:ascii="Franklin Gothic Medium Cond" w:eastAsia="SimSun" w:hAnsi="Franklin Gothic Medium Cond"/>
      <w:b/>
      <w:bCs/>
      <w:caps/>
      <w:color w:val="FFFFFF"/>
      <w:spacing w:val="-10"/>
      <w:sz w:val="30"/>
      <w:szCs w:val="28"/>
      <w:shd w:val="clear" w:color="auto" w:fill="00639E"/>
      <w:lang w:eastAsia="en-US"/>
    </w:rPr>
  </w:style>
  <w:style w:type="character" w:customStyle="1" w:styleId="Naslov2Znak">
    <w:name w:val="Naslov 2 Znak"/>
    <w:aliases w:val="Heading 2 Char Char Znak,Heading 2 Char Char Char Znak,Heading 2 Char Char Char Char Znak"/>
    <w:link w:val="Naslov2"/>
    <w:uiPriority w:val="9"/>
    <w:rsid w:val="00655C22"/>
    <w:rPr>
      <w:rFonts w:ascii="Franklin Gothic Medium Cond" w:eastAsia="SimSun" w:hAnsi="Franklin Gothic Medium Cond"/>
      <w:b/>
      <w:bCs/>
      <w:caps/>
      <w:color w:val="00639E"/>
      <w:spacing w:val="-10"/>
      <w:sz w:val="28"/>
      <w:szCs w:val="28"/>
      <w:lang w:eastAsia="en-US"/>
    </w:rPr>
  </w:style>
  <w:style w:type="character" w:customStyle="1" w:styleId="Naslov3Znak">
    <w:name w:val="Naslov 3 Znak"/>
    <w:aliases w:val="Naslov 3 Znak1 Znak1,Naslov 3 Znak Znak Znak1,TP_Naslov 3 Znak,Heading 3 Char Char Znak,Heading 3 Char Char Char Znak,Naslov 3 Znak1 Znak Znak,Naslov 3 Znak Znak Znak Znak,Naslov 3 Znak1 Znak Znak Znak Znak"/>
    <w:link w:val="Naslov3"/>
    <w:uiPriority w:val="9"/>
    <w:rsid w:val="00655C22"/>
    <w:rPr>
      <w:rFonts w:ascii="Franklin Gothic Medium Cond" w:eastAsia="SimSun" w:hAnsi="Franklin Gothic Medium Cond"/>
      <w:bCs/>
      <w:smallCaps/>
      <w:color w:val="00639E"/>
      <w:spacing w:val="-10"/>
      <w:sz w:val="24"/>
      <w:szCs w:val="22"/>
      <w:lang w:eastAsia="en-US"/>
    </w:rPr>
  </w:style>
  <w:style w:type="character" w:customStyle="1" w:styleId="Naslov4Znak">
    <w:name w:val="Naslov 4 Znak"/>
    <w:link w:val="Naslov4"/>
    <w:uiPriority w:val="9"/>
    <w:rsid w:val="00655C22"/>
    <w:rPr>
      <w:rFonts w:ascii="Franklin Gothic Medium Cond" w:eastAsia="SimSun" w:hAnsi="Franklin Gothic Medium Cond"/>
      <w:b/>
      <w:bCs/>
      <w:color w:val="00639E"/>
      <w:szCs w:val="22"/>
      <w:lang w:eastAsia="en-US"/>
    </w:rPr>
  </w:style>
  <w:style w:type="character" w:customStyle="1" w:styleId="Naslov5Znak">
    <w:name w:val="Naslov 5 Znak"/>
    <w:link w:val="Naslov5"/>
    <w:uiPriority w:val="9"/>
    <w:rsid w:val="00655C22"/>
    <w:rPr>
      <w:rFonts w:ascii="Franklin Gothic Medium Cond" w:eastAsia="SimSun" w:hAnsi="Franklin Gothic Medium Cond"/>
      <w:b/>
      <w:i/>
      <w:iCs/>
      <w:color w:val="00639E"/>
      <w:szCs w:val="22"/>
      <w:lang w:eastAsia="en-US"/>
    </w:rPr>
  </w:style>
  <w:style w:type="character" w:customStyle="1" w:styleId="Naslov6Znak">
    <w:name w:val="Naslov 6 Znak"/>
    <w:link w:val="Naslov6"/>
    <w:uiPriority w:val="9"/>
    <w:rsid w:val="00655C22"/>
    <w:rPr>
      <w:rFonts w:ascii="Swis721 Cn BT" w:eastAsia="SimSun" w:hAnsi="Swis721 Cn BT"/>
      <w:i/>
      <w:iCs/>
      <w:color w:val="243F60"/>
      <w:szCs w:val="22"/>
      <w:lang w:eastAsia="en-US"/>
    </w:rPr>
  </w:style>
  <w:style w:type="character" w:customStyle="1" w:styleId="Naslov7Znak">
    <w:name w:val="Naslov 7 Znak"/>
    <w:link w:val="Naslov7"/>
    <w:uiPriority w:val="9"/>
    <w:rsid w:val="00655C22"/>
    <w:rPr>
      <w:rFonts w:ascii="Swis721 Cn BT" w:eastAsia="SimSun" w:hAnsi="Swis721 Cn BT"/>
      <w:i/>
      <w:iCs/>
      <w:color w:val="404040"/>
      <w:szCs w:val="22"/>
      <w:lang w:eastAsia="en-US"/>
    </w:rPr>
  </w:style>
  <w:style w:type="character" w:customStyle="1" w:styleId="Naslov8Znak">
    <w:name w:val="Naslov 8 Znak"/>
    <w:link w:val="Naslov8"/>
    <w:uiPriority w:val="9"/>
    <w:rsid w:val="00655C22"/>
    <w:rPr>
      <w:rFonts w:ascii="Swis721 Cn BT" w:eastAsia="SimSun" w:hAnsi="Swis721 Cn BT"/>
      <w:color w:val="404040"/>
      <w:lang w:eastAsia="en-US"/>
    </w:rPr>
  </w:style>
  <w:style w:type="character" w:customStyle="1" w:styleId="Naslov9Znak">
    <w:name w:val="Naslov 9 Znak"/>
    <w:link w:val="Naslov9"/>
    <w:uiPriority w:val="9"/>
    <w:rsid w:val="00655C22"/>
    <w:rPr>
      <w:rFonts w:ascii="Swis721 Cn BT" w:eastAsia="SimSun" w:hAnsi="Swis721 Cn BT"/>
      <w:i/>
      <w:iCs/>
      <w:color w:val="404040"/>
      <w:lang w:eastAsia="en-US"/>
    </w:rPr>
  </w:style>
  <w:style w:type="paragraph" w:styleId="Besedilooblaka">
    <w:name w:val="Balloon Text"/>
    <w:basedOn w:val="Navaden"/>
    <w:link w:val="BesedilooblakaZnak"/>
    <w:uiPriority w:val="99"/>
    <w:semiHidden/>
    <w:unhideWhenUsed/>
    <w:rsid w:val="00655C22"/>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55C22"/>
    <w:rPr>
      <w:rFonts w:ascii="Tahoma" w:hAnsi="Tahoma" w:cs="Tahoma"/>
      <w:sz w:val="16"/>
      <w:szCs w:val="16"/>
      <w:lang w:eastAsia="en-US"/>
    </w:rPr>
  </w:style>
  <w:style w:type="table" w:styleId="Tabelamrea">
    <w:name w:val="Table Grid"/>
    <w:basedOn w:val="Navadnatabela"/>
    <w:uiPriority w:val="1"/>
    <w:rsid w:val="00655C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pis">
    <w:name w:val="caption"/>
    <w:basedOn w:val="Navaden"/>
    <w:next w:val="Navaden"/>
    <w:uiPriority w:val="35"/>
    <w:qFormat/>
    <w:rsid w:val="00655C22"/>
    <w:pPr>
      <w:spacing w:before="120"/>
      <w:ind w:left="851" w:hanging="851"/>
      <w:jc w:val="center"/>
    </w:pPr>
    <w:rPr>
      <w:rFonts w:ascii="Calibri" w:hAnsi="Calibri"/>
      <w:bCs/>
      <w:szCs w:val="20"/>
    </w:rPr>
  </w:style>
  <w:style w:type="paragraph" w:styleId="Noga">
    <w:name w:val="footer"/>
    <w:basedOn w:val="Navaden"/>
    <w:link w:val="NogaZnak"/>
    <w:unhideWhenUsed/>
    <w:rsid w:val="00655C22"/>
    <w:pPr>
      <w:tabs>
        <w:tab w:val="center" w:pos="4536"/>
        <w:tab w:val="right" w:pos="9072"/>
      </w:tabs>
      <w:spacing w:after="0" w:line="240" w:lineRule="auto"/>
    </w:pPr>
  </w:style>
  <w:style w:type="paragraph" w:styleId="Revizija">
    <w:name w:val="Revision"/>
    <w:hidden/>
    <w:uiPriority w:val="99"/>
    <w:semiHidden/>
    <w:rsid w:val="00655C22"/>
    <w:rPr>
      <w:rFonts w:ascii="Helvetica CE 55 Roman" w:hAnsi="Helvetica CE 55 Roman"/>
      <w:sz w:val="24"/>
      <w:szCs w:val="22"/>
      <w:lang w:eastAsia="en-US"/>
    </w:rPr>
  </w:style>
  <w:style w:type="paragraph" w:styleId="Kazalovsebine2">
    <w:name w:val="toc 2"/>
    <w:next w:val="Navaden"/>
    <w:uiPriority w:val="39"/>
    <w:unhideWhenUsed/>
    <w:qFormat/>
    <w:rsid w:val="00655C22"/>
    <w:pPr>
      <w:tabs>
        <w:tab w:val="left" w:pos="1134"/>
        <w:tab w:val="right" w:leader="dot" w:pos="9781"/>
      </w:tabs>
      <w:spacing w:before="80"/>
    </w:pPr>
    <w:rPr>
      <w:rFonts w:ascii="Franklin Gothic Medium Cond" w:eastAsia="SimSun" w:hAnsi="Franklin Gothic Medium Cond" w:cs="Calibri"/>
      <w:b/>
      <w:bCs/>
      <w:caps/>
      <w:smallCaps/>
      <w:noProof/>
      <w:color w:val="00639E"/>
      <w:spacing w:val="-10"/>
      <w:lang w:eastAsia="en-US"/>
    </w:rPr>
  </w:style>
  <w:style w:type="paragraph" w:styleId="Kazalovsebine1">
    <w:name w:val="toc 1"/>
    <w:next w:val="Navaden"/>
    <w:link w:val="Kazalovsebine1Znak"/>
    <w:uiPriority w:val="39"/>
    <w:unhideWhenUsed/>
    <w:qFormat/>
    <w:rsid w:val="00655C22"/>
    <w:pPr>
      <w:shd w:val="clear" w:color="auto" w:fill="749CC9"/>
      <w:tabs>
        <w:tab w:val="left" w:pos="426"/>
        <w:tab w:val="right" w:pos="9781"/>
      </w:tabs>
      <w:spacing w:before="160" w:after="160"/>
    </w:pPr>
    <w:rPr>
      <w:rFonts w:ascii="Franklin Gothic Medium Cond" w:eastAsia="SimSun" w:hAnsi="Franklin Gothic Medium Cond" w:cs="Calibri"/>
      <w:noProof/>
      <w:color w:val="FFFFFF" w:themeColor="background1"/>
      <w:spacing w:val="-10"/>
      <w:sz w:val="24"/>
      <w:szCs w:val="28"/>
      <w:lang w:eastAsia="en-US"/>
    </w:rPr>
  </w:style>
  <w:style w:type="paragraph" w:styleId="Kazalovsebine3">
    <w:name w:val="toc 3"/>
    <w:next w:val="Navaden"/>
    <w:uiPriority w:val="39"/>
    <w:unhideWhenUsed/>
    <w:qFormat/>
    <w:rsid w:val="00655C22"/>
    <w:pPr>
      <w:tabs>
        <w:tab w:val="left" w:pos="1985"/>
        <w:tab w:val="left" w:pos="2410"/>
        <w:tab w:val="right" w:leader="dot" w:pos="9781"/>
      </w:tabs>
      <w:spacing w:before="80"/>
    </w:pPr>
    <w:rPr>
      <w:rFonts w:ascii="Franklin Gothic Medium Cond" w:eastAsia="SimSun" w:hAnsi="Franklin Gothic Medium Cond" w:cs="Calibri"/>
      <w:bCs/>
      <w:iCs/>
      <w:smallCaps/>
      <w:color w:val="727D84"/>
      <w:spacing w:val="-10"/>
      <w:lang w:eastAsia="en-US"/>
    </w:rPr>
  </w:style>
  <w:style w:type="character" w:styleId="Hiperpovezava">
    <w:name w:val="Hyperlink"/>
    <w:uiPriority w:val="99"/>
    <w:unhideWhenUsed/>
    <w:rsid w:val="00655C22"/>
    <w:rPr>
      <w:noProof/>
      <w:color w:val="0000FF"/>
      <w:spacing w:val="-10"/>
      <w:sz w:val="16"/>
      <w:szCs w:val="16"/>
      <w:u w:val="single"/>
    </w:rPr>
  </w:style>
  <w:style w:type="paragraph" w:customStyle="1" w:styleId="NASLOVDOKUMENTA">
    <w:name w:val="NASLOV_DOKUMENTA"/>
    <w:basedOn w:val="Navaden"/>
    <w:next w:val="Navaden"/>
    <w:qFormat/>
    <w:rsid w:val="00655C22"/>
    <w:pPr>
      <w:framePr w:hSpace="142" w:wrap="around" w:vAnchor="page" w:hAnchor="margin" w:xAlign="center" w:y="1832"/>
      <w:snapToGrid w:val="0"/>
      <w:spacing w:after="0"/>
      <w:suppressOverlap/>
      <w:jc w:val="center"/>
    </w:pPr>
    <w:rPr>
      <w:rFonts w:ascii="Franklin Gothic Medium Cond" w:hAnsi="Franklin Gothic Medium Cond"/>
      <w:b/>
      <w:color w:val="00639E"/>
      <w:sz w:val="44"/>
    </w:rPr>
  </w:style>
  <w:style w:type="character" w:styleId="Besedilooznabemesta">
    <w:name w:val="Placeholder Text"/>
    <w:uiPriority w:val="99"/>
    <w:semiHidden/>
    <w:rsid w:val="00655C22"/>
    <w:rPr>
      <w:color w:val="808080"/>
    </w:rPr>
  </w:style>
  <w:style w:type="table" w:customStyle="1" w:styleId="Svetlosenenje1">
    <w:name w:val="Svetlo senčenje1"/>
    <w:basedOn w:val="Navadnatabela"/>
    <w:uiPriority w:val="60"/>
    <w:rsid w:val="00655C22"/>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Konnaopomba-besedilo">
    <w:name w:val="endnote text"/>
    <w:basedOn w:val="Navaden"/>
    <w:link w:val="Konnaopomba-besediloZnak"/>
    <w:uiPriority w:val="99"/>
    <w:semiHidden/>
    <w:unhideWhenUsed/>
    <w:rsid w:val="00655C22"/>
    <w:pPr>
      <w:spacing w:after="0" w:line="240" w:lineRule="auto"/>
    </w:pPr>
    <w:rPr>
      <w:szCs w:val="20"/>
    </w:rPr>
  </w:style>
  <w:style w:type="character" w:customStyle="1" w:styleId="Konnaopomba-besediloZnak">
    <w:name w:val="Končna opomba - besedilo Znak"/>
    <w:link w:val="Konnaopomba-besedilo"/>
    <w:uiPriority w:val="99"/>
    <w:semiHidden/>
    <w:rsid w:val="00655C22"/>
    <w:rPr>
      <w:rFonts w:ascii="Swis721 Cn BT" w:hAnsi="Swis721 Cn BT"/>
      <w:lang w:eastAsia="en-US"/>
    </w:rPr>
  </w:style>
  <w:style w:type="character" w:styleId="Konnaopomba-sklic">
    <w:name w:val="endnote reference"/>
    <w:uiPriority w:val="99"/>
    <w:semiHidden/>
    <w:unhideWhenUsed/>
    <w:rsid w:val="00655C22"/>
    <w:rPr>
      <w:vertAlign w:val="superscript"/>
    </w:rPr>
  </w:style>
  <w:style w:type="paragraph" w:styleId="Kazaloslik">
    <w:name w:val="table of figures"/>
    <w:basedOn w:val="Navaden"/>
    <w:next w:val="Navaden"/>
    <w:uiPriority w:val="99"/>
    <w:unhideWhenUsed/>
    <w:qFormat/>
    <w:rsid w:val="00655C22"/>
    <w:pPr>
      <w:tabs>
        <w:tab w:val="left" w:pos="1134"/>
        <w:tab w:val="right" w:leader="dot" w:pos="9781"/>
      </w:tabs>
      <w:snapToGrid w:val="0"/>
      <w:spacing w:line="240" w:lineRule="auto"/>
      <w:ind w:left="1134" w:hanging="1134"/>
      <w:jc w:val="left"/>
    </w:pPr>
    <w:rPr>
      <w:color w:val="000000" w:themeColor="text1"/>
      <w:spacing w:val="-14"/>
      <w:sz w:val="18"/>
    </w:rPr>
  </w:style>
  <w:style w:type="character" w:customStyle="1" w:styleId="NogaZnak">
    <w:name w:val="Noga Znak"/>
    <w:basedOn w:val="Privzetapisavaodstavka"/>
    <w:link w:val="Noga"/>
    <w:rsid w:val="00655C22"/>
    <w:rPr>
      <w:rFonts w:ascii="Swis721 Cn BT" w:hAnsi="Swis721 Cn BT"/>
      <w:szCs w:val="22"/>
      <w:lang w:eastAsia="en-US"/>
    </w:rPr>
  </w:style>
  <w:style w:type="paragraph" w:styleId="Odstavekseznama">
    <w:name w:val="List Paragraph"/>
    <w:basedOn w:val="Navaden"/>
    <w:uiPriority w:val="34"/>
    <w:qFormat/>
    <w:rsid w:val="00655C22"/>
    <w:pPr>
      <w:ind w:left="720"/>
      <w:contextualSpacing/>
    </w:pPr>
  </w:style>
  <w:style w:type="paragraph" w:styleId="Zadevapripombe">
    <w:name w:val="annotation subject"/>
    <w:basedOn w:val="Navaden"/>
    <w:link w:val="ZadevapripombeZnak"/>
    <w:uiPriority w:val="99"/>
    <w:semiHidden/>
    <w:unhideWhenUsed/>
    <w:rsid w:val="00655C22"/>
    <w:pPr>
      <w:spacing w:line="240" w:lineRule="auto"/>
    </w:pPr>
    <w:rPr>
      <w:b/>
      <w:bCs/>
      <w:szCs w:val="20"/>
    </w:rPr>
  </w:style>
  <w:style w:type="character" w:customStyle="1" w:styleId="ZadevapripombeZnak">
    <w:name w:val="Zadeva pripombe Znak"/>
    <w:link w:val="Zadevapripombe"/>
    <w:uiPriority w:val="99"/>
    <w:semiHidden/>
    <w:rsid w:val="00655C22"/>
    <w:rPr>
      <w:rFonts w:ascii="Swis721 Cn BT" w:hAnsi="Swis721 Cn BT"/>
      <w:b/>
      <w:bCs/>
      <w:lang w:eastAsia="en-US"/>
    </w:rPr>
  </w:style>
  <w:style w:type="paragraph" w:customStyle="1" w:styleId="GLAVATS">
    <w:name w:val="GLAVA_TS"/>
    <w:next w:val="Navaden"/>
    <w:link w:val="GLAVATSZnak"/>
    <w:qFormat/>
    <w:rsid w:val="00655C22"/>
    <w:pPr>
      <w:tabs>
        <w:tab w:val="center" w:pos="4855"/>
        <w:tab w:val="right" w:pos="9565"/>
      </w:tabs>
      <w:kinsoku w:val="0"/>
      <w:autoSpaceDE w:val="0"/>
      <w:autoSpaceDN w:val="0"/>
      <w:adjustRightInd w:val="0"/>
      <w:snapToGrid w:val="0"/>
      <w:spacing w:before="40" w:after="20"/>
    </w:pPr>
    <w:rPr>
      <w:rFonts w:ascii="Franklin Gothic Medium Cond" w:hAnsi="Franklin Gothic Medium Cond"/>
      <w:color w:val="FFFFFF"/>
      <w:spacing w:val="40"/>
      <w:sz w:val="22"/>
      <w:szCs w:val="22"/>
      <w:lang w:eastAsia="en-US"/>
    </w:rPr>
  </w:style>
  <w:style w:type="paragraph" w:customStyle="1" w:styleId="Vrstadokumenta">
    <w:name w:val="Vrsta dokumenta"/>
    <w:basedOn w:val="Navaden"/>
    <w:link w:val="VrstadokumentaZnak"/>
    <w:qFormat/>
    <w:rsid w:val="00655C22"/>
    <w:pPr>
      <w:spacing w:line="240" w:lineRule="auto"/>
      <w:jc w:val="center"/>
    </w:pPr>
    <w:rPr>
      <w:rFonts w:ascii="Franklin Gothic Medium Cond" w:hAnsi="Franklin Gothic Medium Cond"/>
      <w:color w:val="00639E"/>
      <w:sz w:val="32"/>
      <w:szCs w:val="32"/>
    </w:rPr>
  </w:style>
  <w:style w:type="paragraph" w:customStyle="1" w:styleId="Datumdokumenta">
    <w:name w:val="Datum dokumenta"/>
    <w:basedOn w:val="Vrstadokumenta"/>
    <w:qFormat/>
    <w:rsid w:val="00655C22"/>
    <w:pPr>
      <w:spacing w:after="0"/>
    </w:pPr>
    <w:rPr>
      <w:smallCaps/>
      <w:sz w:val="24"/>
    </w:rPr>
  </w:style>
  <w:style w:type="character" w:customStyle="1" w:styleId="VrstadokumentaZnak">
    <w:name w:val="Vrsta dokumenta Znak"/>
    <w:link w:val="Vrstadokumenta"/>
    <w:rsid w:val="00655C22"/>
    <w:rPr>
      <w:rFonts w:ascii="Franklin Gothic Medium Cond" w:hAnsi="Franklin Gothic Medium Cond"/>
      <w:color w:val="00639E"/>
      <w:sz w:val="32"/>
      <w:szCs w:val="32"/>
      <w:lang w:eastAsia="en-US"/>
    </w:rPr>
  </w:style>
  <w:style w:type="paragraph" w:customStyle="1" w:styleId="NaslovKazal">
    <w:name w:val="Naslov Kazal"/>
    <w:basedOn w:val="Navaden"/>
    <w:next w:val="Navaden"/>
    <w:qFormat/>
    <w:rsid w:val="00655C22"/>
    <w:pPr>
      <w:tabs>
        <w:tab w:val="left" w:pos="626"/>
        <w:tab w:val="center" w:pos="4889"/>
      </w:tabs>
      <w:spacing w:before="240"/>
      <w:jc w:val="left"/>
    </w:pPr>
    <w:rPr>
      <w:rFonts w:ascii="Franklin Gothic Medium Cond" w:hAnsi="Franklin Gothic Medium Cond"/>
      <w:b/>
      <w:bCs/>
      <w:caps/>
      <w:color w:val="00639E"/>
      <w:spacing w:val="20"/>
      <w:sz w:val="30"/>
      <w:szCs w:val="28"/>
    </w:rPr>
  </w:style>
  <w:style w:type="table" w:customStyle="1" w:styleId="Tabelamrea1">
    <w:name w:val="Tabela – mreža1"/>
    <w:basedOn w:val="Navadnatabela"/>
    <w:next w:val="Navadnatabela"/>
    <w:uiPriority w:val="1"/>
    <w:rsid w:val="00655C2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ledenaHiperpovezava">
    <w:name w:val="FollowedHyperlink"/>
    <w:uiPriority w:val="99"/>
    <w:unhideWhenUsed/>
    <w:rsid w:val="00655C22"/>
    <w:rPr>
      <w:color w:val="800080"/>
      <w:u w:val="single"/>
    </w:rPr>
  </w:style>
  <w:style w:type="paragraph" w:customStyle="1" w:styleId="GLAVATSSTSTR">
    <w:name w:val="GLAVA_TS_ST_STR"/>
    <w:basedOn w:val="GLAVATS"/>
    <w:link w:val="GLAVATSSTSTRZnak"/>
    <w:qFormat/>
    <w:rsid w:val="00655C22"/>
    <w:rPr>
      <w:rFonts w:eastAsia="SimSun"/>
      <w:sz w:val="24"/>
      <w:szCs w:val="24"/>
    </w:rPr>
  </w:style>
  <w:style w:type="numbering" w:customStyle="1" w:styleId="SeznamGIZ">
    <w:name w:val="Seznam GIZ"/>
    <w:uiPriority w:val="99"/>
    <w:rsid w:val="00655C22"/>
    <w:pPr>
      <w:numPr>
        <w:numId w:val="2"/>
      </w:numPr>
    </w:pPr>
  </w:style>
  <w:style w:type="character" w:customStyle="1" w:styleId="GLAVATSZnak">
    <w:name w:val="GLAVA_TS Znak"/>
    <w:basedOn w:val="Privzetapisavaodstavka"/>
    <w:link w:val="GLAVATS"/>
    <w:rsid w:val="00655C22"/>
    <w:rPr>
      <w:rFonts w:ascii="Franklin Gothic Medium Cond" w:hAnsi="Franklin Gothic Medium Cond"/>
      <w:color w:val="FFFFFF"/>
      <w:spacing w:val="40"/>
      <w:sz w:val="22"/>
      <w:szCs w:val="22"/>
      <w:lang w:eastAsia="en-US"/>
    </w:rPr>
  </w:style>
  <w:style w:type="character" w:customStyle="1" w:styleId="GLAVATSSTSTRZnak">
    <w:name w:val="GLAVA_TS_ST_STR Znak"/>
    <w:basedOn w:val="GLAVATSZnak"/>
    <w:link w:val="GLAVATSSTSTR"/>
    <w:rsid w:val="00655C22"/>
    <w:rPr>
      <w:rFonts w:ascii="Franklin Gothic Medium Cond" w:eastAsia="SimSun" w:hAnsi="Franklin Gothic Medium Cond"/>
      <w:color w:val="FFFFFF"/>
      <w:spacing w:val="40"/>
      <w:sz w:val="24"/>
      <w:szCs w:val="24"/>
      <w:lang w:eastAsia="en-US"/>
    </w:rPr>
  </w:style>
  <w:style w:type="table" w:styleId="Srednjesenenje2poudarek1">
    <w:name w:val="Medium Shading 2 Accent 1"/>
    <w:basedOn w:val="Navadnatabela"/>
    <w:uiPriority w:val="64"/>
    <w:rsid w:val="00655C2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Navadensplet">
    <w:name w:val="Normal (Web)"/>
    <w:basedOn w:val="Navaden"/>
    <w:uiPriority w:val="99"/>
    <w:semiHidden/>
    <w:unhideWhenUsed/>
    <w:rsid w:val="00655C22"/>
    <w:pPr>
      <w:spacing w:before="100" w:beforeAutospacing="1" w:after="100" w:afterAutospacing="1" w:line="240" w:lineRule="auto"/>
      <w:jc w:val="left"/>
    </w:pPr>
    <w:rPr>
      <w:rFonts w:ascii="Times New Roman" w:eastAsia="SimSun" w:hAnsi="Times New Roman"/>
      <w:sz w:val="24"/>
      <w:szCs w:val="24"/>
      <w:lang w:eastAsia="sl-SI"/>
    </w:rPr>
  </w:style>
  <w:style w:type="paragraph" w:styleId="Kazalovsebine6">
    <w:name w:val="toc 6"/>
    <w:basedOn w:val="Navaden"/>
    <w:next w:val="Navaden"/>
    <w:autoRedefine/>
    <w:uiPriority w:val="39"/>
    <w:unhideWhenUsed/>
    <w:rsid w:val="00655C22"/>
    <w:pPr>
      <w:spacing w:after="100"/>
      <w:ind w:left="1000"/>
    </w:pPr>
  </w:style>
  <w:style w:type="table" w:customStyle="1" w:styleId="Tabelamrea2">
    <w:name w:val="Tabela – mreža2"/>
    <w:basedOn w:val="Navadnatabela"/>
    <w:next w:val="Navadnatabela"/>
    <w:uiPriority w:val="59"/>
    <w:rsid w:val="00655C22"/>
    <w:rPr>
      <w:rFonts w:ascii="Times New Roman" w:eastAsia="Times New Roman" w:hAnsi="Times New Roman"/>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mrea10">
    <w:name w:val="Table Grid 1"/>
    <w:basedOn w:val="Navadnatabela"/>
    <w:rsid w:val="00655C22"/>
    <w:pPr>
      <w:spacing w:before="120"/>
      <w:jc w:val="both"/>
    </w:pPr>
    <w:rPr>
      <w:rFonts w:ascii="Times New Roman" w:eastAsia="Times New Roman" w:hAnsi="Times New Roman"/>
      <w:lang w:eastAsia="sl-SI"/>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Srednjesenenje2poudarek2">
    <w:name w:val="Medium Shading 2 Accent 2"/>
    <w:basedOn w:val="Navadnatabela"/>
    <w:uiPriority w:val="64"/>
    <w:rsid w:val="00655C2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IPIZACIJA">
    <w:name w:val="TIPIZACIJA"/>
    <w:basedOn w:val="Navadnatabela"/>
    <w:uiPriority w:val="99"/>
    <w:rsid w:val="00655C22"/>
    <w:pPr>
      <w:jc w:val="center"/>
    </w:pPr>
    <w:rPr>
      <w:rFonts w:ascii="Swis721 Cn BT" w:hAnsi="Swis721 Cn BT"/>
    </w:rPr>
    <w:tblPr>
      <w:tblStyleRowBandSize w:val="1"/>
      <w:tblStyleColBandSize w:val="1"/>
      <w:tblBorders>
        <w:top w:val="single" w:sz="8" w:space="0" w:color="00639E"/>
        <w:bottom w:val="single" w:sz="4" w:space="0" w:color="00639E"/>
        <w:insideH w:val="single" w:sz="4" w:space="0" w:color="00639E"/>
        <w:insideV w:val="single" w:sz="12" w:space="0" w:color="FFFFFF" w:themeColor="background1"/>
      </w:tblBorders>
      <w:tblCellMar>
        <w:left w:w="57" w:type="dxa"/>
        <w:right w:w="57" w:type="dxa"/>
      </w:tblCellMar>
    </w:tblPr>
    <w:tcPr>
      <w:shd w:val="clear" w:color="auto" w:fill="auto"/>
      <w:vAlign w:val="center"/>
    </w:tcPr>
    <w:tblStylePr w:type="firstRow">
      <w:pPr>
        <w:jc w:val="center"/>
      </w:pPr>
      <w:rPr>
        <w:rFonts w:ascii="Swis721 Cn BT" w:hAnsi="Swis721 Cn BT"/>
        <w:color w:val="FFFFFF" w:themeColor="background1"/>
        <w:sz w:val="20"/>
      </w:rPr>
      <w:tblPr/>
      <w:tcPr>
        <w:tcBorders>
          <w:top w:val="nil"/>
          <w:left w:val="nil"/>
          <w:bottom w:val="single" w:sz="8" w:space="0" w:color="FFFFFF" w:themeColor="background1"/>
          <w:right w:val="nil"/>
          <w:insideH w:val="single" w:sz="4" w:space="0" w:color="FFFFFF" w:themeColor="background1"/>
          <w:insideV w:val="single" w:sz="12" w:space="0" w:color="FFFFFF" w:themeColor="background1"/>
          <w:tl2br w:val="nil"/>
          <w:tr2bl w:val="nil"/>
        </w:tcBorders>
        <w:shd w:val="clear" w:color="auto" w:fill="00639E"/>
      </w:tcPr>
    </w:tblStylePr>
    <w:tblStylePr w:type="lastRow">
      <w:pPr>
        <w:jc w:val="center"/>
      </w:pPr>
      <w:rPr>
        <w:b/>
        <w:color w:val="auto"/>
        <w:spacing w:val="20"/>
      </w:rPr>
      <w:tblPr/>
      <w:tcPr>
        <w:tcBorders>
          <w:top w:val="single" w:sz="8" w:space="0" w:color="FFFFFF" w:themeColor="background1"/>
          <w:left w:val="nil"/>
          <w:bottom w:val="nil"/>
          <w:right w:val="nil"/>
          <w:insideH w:val="nil"/>
          <w:insideV w:val="single" w:sz="12" w:space="0" w:color="FFFFFF" w:themeColor="background1"/>
          <w:tl2br w:val="nil"/>
          <w:tr2bl w:val="nil"/>
        </w:tcBorders>
        <w:shd w:val="clear" w:color="auto" w:fill="749CC9"/>
      </w:tcPr>
    </w:tblStylePr>
    <w:tblStylePr w:type="firstCol">
      <w:rPr>
        <w:color w:val="FFFFFF" w:themeColor="background1"/>
      </w:rPr>
      <w:tblPr/>
      <w:tcPr>
        <w:tcBorders>
          <w:top w:val="single" w:sz="8" w:space="0" w:color="00639E"/>
          <w:left w:val="nil"/>
          <w:bottom w:val="nil"/>
          <w:right w:val="single" w:sz="12" w:space="0" w:color="FFFFFF" w:themeColor="background1"/>
          <w:insideH w:val="single" w:sz="8" w:space="0" w:color="FFFFFF" w:themeColor="background1"/>
          <w:insideV w:val="nil"/>
          <w:tl2br w:val="nil"/>
          <w:tr2bl w:val="nil"/>
        </w:tcBorders>
        <w:shd w:val="clear" w:color="auto" w:fill="00639E"/>
      </w:tcPr>
    </w:tblStylePr>
    <w:tblStylePr w:type="lastCol">
      <w:rPr>
        <w:b/>
        <w:color w:val="auto"/>
        <w:spacing w:val="20"/>
      </w:rPr>
      <w:tblPr/>
      <w:tcPr>
        <w:tcBorders>
          <w:top w:val="nil"/>
          <w:left w:val="nil"/>
          <w:bottom w:val="nil"/>
          <w:right w:val="nil"/>
          <w:insideH w:val="single" w:sz="8" w:space="0" w:color="FFFFFF" w:themeColor="background1"/>
          <w:insideV w:val="nil"/>
          <w:tl2br w:val="nil"/>
          <w:tr2bl w:val="nil"/>
        </w:tcBorders>
        <w:shd w:val="clear" w:color="auto" w:fill="749CC9"/>
      </w:tcPr>
    </w:tblStylePr>
    <w:tblStylePr w:type="band2Vert">
      <w:tblPr/>
      <w:tcPr>
        <w:tcBorders>
          <w:top w:val="nil"/>
          <w:left w:val="single" w:sz="12" w:space="0" w:color="FFFFFF" w:themeColor="background1"/>
          <w:bottom w:val="nil"/>
          <w:right w:val="single" w:sz="12" w:space="0" w:color="FFFFFF" w:themeColor="background1"/>
          <w:insideH w:val="single" w:sz="4" w:space="0" w:color="FFFFFF" w:themeColor="background1"/>
          <w:insideV w:val="nil"/>
          <w:tl2br w:val="nil"/>
          <w:tr2bl w:val="nil"/>
        </w:tcBorders>
        <w:shd w:val="clear" w:color="auto" w:fill="C3D3E7"/>
      </w:tcPr>
    </w:tblStylePr>
    <w:tblStylePr w:type="band1Horz">
      <w:rPr>
        <w:rFonts w:ascii="Swis721 Cn BT" w:hAnsi="Swis721 Cn BT"/>
        <w:color w:val="auto"/>
        <w:sz w:val="20"/>
      </w:rPr>
      <w:tblPr/>
      <w:tcPr>
        <w:tcBorders>
          <w:top w:val="nil"/>
          <w:left w:val="nil"/>
          <w:bottom w:val="nil"/>
          <w:right w:val="nil"/>
          <w:insideH w:val="nil"/>
          <w:insideV w:val="single" w:sz="12" w:space="0" w:color="FFFFFF" w:themeColor="background1"/>
          <w:tl2br w:val="nil"/>
          <w:tr2bl w:val="nil"/>
        </w:tcBorders>
        <w:shd w:val="clear" w:color="auto" w:fill="C3D3E7"/>
      </w:tcPr>
    </w:tblStylePr>
    <w:tblStylePr w:type="band2Horz">
      <w:rPr>
        <w:color w:val="auto"/>
      </w:rPr>
      <w:tblPr/>
      <w:tcPr>
        <w:tcBorders>
          <w:top w:val="single" w:sz="8" w:space="0" w:color="FFFFFF" w:themeColor="background1"/>
          <w:left w:val="nil"/>
          <w:bottom w:val="single" w:sz="8" w:space="0" w:color="FFFFFF" w:themeColor="background1"/>
          <w:right w:val="nil"/>
          <w:insideH w:val="nil"/>
          <w:insideV w:val="single" w:sz="8" w:space="0" w:color="FFFFFF" w:themeColor="background1"/>
          <w:tl2br w:val="nil"/>
          <w:tr2bl w:val="nil"/>
        </w:tcBorders>
        <w:shd w:val="clear" w:color="auto" w:fill="auto"/>
      </w:tcPr>
    </w:tblStylePr>
    <w:tblStylePr w:type="neCell">
      <w:rPr>
        <w:color w:val="0F243E" w:themeColor="text2" w:themeShade="80"/>
      </w:rPr>
      <w:tblPr/>
      <w:tcPr>
        <w:shd w:val="clear" w:color="auto" w:fill="749CC9"/>
      </w:tcPr>
    </w:tblStylePr>
    <w:tblStylePr w:type="swCell">
      <w:tblPr/>
      <w:tcPr>
        <w:tcBorders>
          <w:top w:val="nil"/>
          <w:left w:val="nil"/>
          <w:bottom w:val="nil"/>
          <w:right w:val="nil"/>
          <w:insideH w:val="single" w:sz="4" w:space="0" w:color="00639E"/>
          <w:insideV w:val="single" w:sz="4" w:space="0" w:color="00639E"/>
          <w:tl2br w:val="nil"/>
          <w:tr2bl w:val="nil"/>
        </w:tcBorders>
        <w:shd w:val="clear" w:color="auto" w:fill="749CC9"/>
      </w:tcPr>
    </w:tblStylePr>
  </w:style>
  <w:style w:type="table" w:styleId="Srednjesenenje2poudarek6">
    <w:name w:val="Medium Shading 2 Accent 6"/>
    <w:basedOn w:val="Navadnatabela"/>
    <w:uiPriority w:val="64"/>
    <w:rsid w:val="00655C2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vetlosenenjepoudarek2">
    <w:name w:val="Light Shading Accent 2"/>
    <w:basedOn w:val="Navadnatabela"/>
    <w:uiPriority w:val="60"/>
    <w:rsid w:val="00655C2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rednjesenenje2poudarek4">
    <w:name w:val="Medium Shading 2 Accent 4"/>
    <w:basedOn w:val="Navadnatabela"/>
    <w:uiPriority w:val="64"/>
    <w:rsid w:val="00655C2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rednjiseznam2poudarek4">
    <w:name w:val="Medium List 2 Accent 4"/>
    <w:basedOn w:val="Navadnatabela"/>
    <w:uiPriority w:val="66"/>
    <w:rsid w:val="00655C22"/>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Svetelseznampoudarek2">
    <w:name w:val="Light List Accent 2"/>
    <w:basedOn w:val="Navadnatabela"/>
    <w:uiPriority w:val="61"/>
    <w:rsid w:val="00655C22"/>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paragraph" w:customStyle="1" w:styleId="DodatekA">
    <w:name w:val="Dodatek A"/>
    <w:basedOn w:val="Naslov2"/>
    <w:next w:val="Navaden"/>
    <w:link w:val="DodatekAZnak"/>
    <w:qFormat/>
    <w:rsid w:val="00655C22"/>
    <w:pPr>
      <w:numPr>
        <w:ilvl w:val="0"/>
        <w:numId w:val="4"/>
      </w:numPr>
      <w:jc w:val="left"/>
    </w:pPr>
  </w:style>
  <w:style w:type="paragraph" w:customStyle="1" w:styleId="DodatekA1">
    <w:name w:val="Dodatek A.1"/>
    <w:basedOn w:val="Naslov3"/>
    <w:next w:val="Navaden"/>
    <w:autoRedefine/>
    <w:qFormat/>
    <w:rsid w:val="00655C22"/>
    <w:pPr>
      <w:numPr>
        <w:ilvl w:val="1"/>
        <w:numId w:val="4"/>
      </w:numPr>
    </w:pPr>
    <w:rPr>
      <w:b/>
    </w:rPr>
  </w:style>
  <w:style w:type="character" w:customStyle="1" w:styleId="DodatekAZnak">
    <w:name w:val="Dodatek A Znak"/>
    <w:basedOn w:val="Naslov2Znak"/>
    <w:link w:val="DodatekA"/>
    <w:rsid w:val="00655C22"/>
    <w:rPr>
      <w:rFonts w:ascii="Franklin Gothic Medium Cond" w:eastAsia="SimSun" w:hAnsi="Franklin Gothic Medium Cond"/>
      <w:b/>
      <w:bCs/>
      <w:caps/>
      <w:color w:val="00639E"/>
      <w:spacing w:val="-10"/>
      <w:sz w:val="28"/>
      <w:szCs w:val="28"/>
      <w:lang w:eastAsia="en-US"/>
    </w:rPr>
  </w:style>
  <w:style w:type="paragraph" w:customStyle="1" w:styleId="DodatekA11">
    <w:name w:val="Dodatek A.1.1"/>
    <w:basedOn w:val="Naslov4"/>
    <w:rsid w:val="00655C22"/>
    <w:pPr>
      <w:numPr>
        <w:ilvl w:val="2"/>
        <w:numId w:val="4"/>
      </w:numPr>
    </w:pPr>
    <w:rPr>
      <w:b w:val="0"/>
      <w:i/>
    </w:rPr>
  </w:style>
  <w:style w:type="character" w:customStyle="1" w:styleId="Kazalovsebine1Znak">
    <w:name w:val="Kazalo vsebine 1 Znak"/>
    <w:basedOn w:val="Naslov1Znak"/>
    <w:link w:val="Kazalovsebine1"/>
    <w:uiPriority w:val="39"/>
    <w:rsid w:val="00655C22"/>
    <w:rPr>
      <w:rFonts w:ascii="Franklin Gothic Medium Cond" w:eastAsia="SimSun" w:hAnsi="Franklin Gothic Medium Cond" w:cs="Calibri"/>
      <w:b w:val="0"/>
      <w:bCs w:val="0"/>
      <w:caps w:val="0"/>
      <w:noProof/>
      <w:color w:val="FFFFFF" w:themeColor="background1"/>
      <w:spacing w:val="-10"/>
      <w:sz w:val="24"/>
      <w:szCs w:val="28"/>
      <w:shd w:val="clear" w:color="auto" w:fill="749CC9"/>
      <w:lang w:eastAsia="en-US"/>
    </w:rPr>
  </w:style>
  <w:style w:type="table" w:styleId="Navadnatabela1">
    <w:name w:val="Plain Table 1"/>
    <w:basedOn w:val="Navadnatabela"/>
    <w:uiPriority w:val="41"/>
    <w:rsid w:val="00655C22"/>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vetlamrea">
    <w:name w:val="Grid Table Light"/>
    <w:basedOn w:val="Navadnatabela"/>
    <w:uiPriority w:val="40"/>
    <w:rsid w:val="00655C2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Navadnatabela2">
    <w:name w:val="Plain Table 2"/>
    <w:basedOn w:val="Navadnatabela"/>
    <w:uiPriority w:val="42"/>
    <w:rsid w:val="00655C22"/>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Stevilkadokumenta">
    <w:name w:val="Stevilka dokumenta"/>
    <w:basedOn w:val="Navaden"/>
    <w:link w:val="StevilkadokumentaZnak"/>
    <w:qFormat/>
    <w:rsid w:val="00655C22"/>
    <w:pPr>
      <w:spacing w:before="60" w:line="240" w:lineRule="auto"/>
      <w:jc w:val="center"/>
    </w:pPr>
    <w:rPr>
      <w:rFonts w:ascii="Franklin Gothic Medium Cond" w:hAnsi="Franklin Gothic Medium Cond"/>
      <w:noProof/>
      <w:color w:val="FFFFFF" w:themeColor="background1"/>
      <w:spacing w:val="60"/>
      <w:sz w:val="36"/>
      <w:lang w:val="en-GB"/>
    </w:rPr>
  </w:style>
  <w:style w:type="character" w:customStyle="1" w:styleId="StevilkadokumentaZnak">
    <w:name w:val="Stevilka dokumenta Znak"/>
    <w:basedOn w:val="VrstadokumentaZnak"/>
    <w:link w:val="Stevilkadokumenta"/>
    <w:rsid w:val="00655C22"/>
    <w:rPr>
      <w:rFonts w:ascii="Franklin Gothic Medium Cond" w:hAnsi="Franklin Gothic Medium Cond"/>
      <w:noProof/>
      <w:color w:val="FFFFFF" w:themeColor="background1"/>
      <w:spacing w:val="60"/>
      <w:sz w:val="36"/>
      <w:szCs w:val="22"/>
      <w:lang w:val="en-GB" w:eastAsia="en-US"/>
    </w:rPr>
  </w:style>
  <w:style w:type="paragraph" w:styleId="Naslov">
    <w:name w:val="Title"/>
    <w:basedOn w:val="Navaden"/>
    <w:next w:val="Navaden"/>
    <w:link w:val="NaslovZnak"/>
    <w:uiPriority w:val="10"/>
    <w:rsid w:val="00655C22"/>
    <w:pPr>
      <w:spacing w:after="0" w:line="240" w:lineRule="auto"/>
      <w:contextualSpacing/>
    </w:pPr>
    <w:rPr>
      <w:rFonts w:ascii="Franklin Gothic Medium Cond" w:eastAsiaTheme="majorEastAsia" w:hAnsi="Franklin Gothic Medium Cond" w:cstheme="majorBidi"/>
      <w:spacing w:val="-10"/>
      <w:kern w:val="28"/>
      <w:sz w:val="56"/>
      <w:szCs w:val="56"/>
    </w:rPr>
  </w:style>
  <w:style w:type="character" w:customStyle="1" w:styleId="NaslovZnak">
    <w:name w:val="Naslov Znak"/>
    <w:basedOn w:val="Privzetapisavaodstavka"/>
    <w:link w:val="Naslov"/>
    <w:uiPriority w:val="10"/>
    <w:rsid w:val="00655C22"/>
    <w:rPr>
      <w:rFonts w:ascii="Franklin Gothic Medium Cond" w:eastAsiaTheme="majorEastAsia" w:hAnsi="Franklin Gothic Medium Cond" w:cstheme="majorBidi"/>
      <w:spacing w:val="-10"/>
      <w:kern w:val="28"/>
      <w:sz w:val="56"/>
      <w:szCs w:val="56"/>
      <w:lang w:eastAsia="en-US"/>
    </w:rPr>
  </w:style>
  <w:style w:type="paragraph" w:styleId="Podnaslov">
    <w:name w:val="Subtitle"/>
    <w:basedOn w:val="Navaden"/>
    <w:next w:val="Navaden"/>
    <w:link w:val="PodnaslovZnak"/>
    <w:uiPriority w:val="11"/>
    <w:qFormat/>
    <w:rsid w:val="00655C22"/>
    <w:pPr>
      <w:numPr>
        <w:ilvl w:val="1"/>
      </w:numPr>
      <w:spacing w:after="160"/>
    </w:pPr>
    <w:rPr>
      <w:rFonts w:ascii="Franklin Gothic Medium Cond" w:eastAsiaTheme="minorEastAsia" w:hAnsi="Franklin Gothic Medium Cond" w:cstheme="minorBidi"/>
      <w:color w:val="5A5A5A" w:themeColor="text1" w:themeTint="A5"/>
      <w:spacing w:val="15"/>
      <w:sz w:val="22"/>
    </w:rPr>
  </w:style>
  <w:style w:type="character" w:customStyle="1" w:styleId="PodnaslovZnak">
    <w:name w:val="Podnaslov Znak"/>
    <w:basedOn w:val="Privzetapisavaodstavka"/>
    <w:link w:val="Podnaslov"/>
    <w:uiPriority w:val="11"/>
    <w:rsid w:val="00655C22"/>
    <w:rPr>
      <w:rFonts w:ascii="Franklin Gothic Medium Cond" w:eastAsiaTheme="minorEastAsia" w:hAnsi="Franklin Gothic Medium Cond" w:cstheme="minorBidi"/>
      <w:color w:val="5A5A5A" w:themeColor="text1" w:themeTint="A5"/>
      <w:spacing w:val="15"/>
      <w:sz w:val="22"/>
      <w:szCs w:val="22"/>
      <w:lang w:eastAsia="en-US"/>
    </w:rPr>
  </w:style>
  <w:style w:type="character" w:styleId="Neenpoudarek">
    <w:name w:val="Subtle Emphasis"/>
    <w:basedOn w:val="Privzetapisavaodstavka"/>
    <w:uiPriority w:val="19"/>
    <w:qFormat/>
    <w:rsid w:val="00655C22"/>
    <w:rPr>
      <w:rFonts w:ascii="Franklin Gothic Medium Cond" w:hAnsi="Franklin Gothic Medium Cond"/>
      <w:i/>
      <w:iCs/>
      <w:color w:val="404040" w:themeColor="text1" w:themeTint="BF"/>
    </w:rPr>
  </w:style>
  <w:style w:type="character" w:styleId="Poudarek">
    <w:name w:val="Emphasis"/>
    <w:basedOn w:val="Privzetapisavaodstavka"/>
    <w:uiPriority w:val="20"/>
    <w:qFormat/>
    <w:rsid w:val="00655C22"/>
    <w:rPr>
      <w:rFonts w:ascii="Franklin Gothic Medium Cond" w:hAnsi="Franklin Gothic Medium Cond"/>
      <w:i/>
      <w:iCs/>
    </w:rPr>
  </w:style>
  <w:style w:type="character" w:styleId="Intenzivenpoudarek">
    <w:name w:val="Intense Emphasis"/>
    <w:basedOn w:val="Privzetapisavaodstavka"/>
    <w:uiPriority w:val="21"/>
    <w:qFormat/>
    <w:rsid w:val="00655C22"/>
    <w:rPr>
      <w:rFonts w:ascii="Franklin Gothic Medium Cond" w:hAnsi="Franklin Gothic Medium Cond"/>
      <w:i/>
      <w:iCs/>
      <w:color w:val="4F81BD" w:themeColor="accent1"/>
    </w:rPr>
  </w:style>
  <w:style w:type="character" w:styleId="Neensklic">
    <w:name w:val="Subtle Reference"/>
    <w:basedOn w:val="Privzetapisavaodstavka"/>
    <w:uiPriority w:val="31"/>
    <w:qFormat/>
    <w:rsid w:val="00655C22"/>
    <w:rPr>
      <w:rFonts w:ascii="Franklin Gothic Medium Cond" w:hAnsi="Franklin Gothic Medium Cond"/>
      <w:smallCaps/>
      <w:color w:val="5A5A5A" w:themeColor="text1" w:themeTint="A5"/>
    </w:rPr>
  </w:style>
  <w:style w:type="paragraph" w:styleId="NaslovTOC">
    <w:name w:val="TOC Heading"/>
    <w:basedOn w:val="Naslov1"/>
    <w:next w:val="Navaden"/>
    <w:uiPriority w:val="39"/>
    <w:unhideWhenUsed/>
    <w:rsid w:val="00655C22"/>
    <w:pPr>
      <w:keepNext/>
      <w:keepLines/>
      <w:numPr>
        <w:numId w:val="0"/>
      </w:numPr>
      <w:shd w:val="clear" w:color="auto" w:fill="auto"/>
      <w:spacing w:before="240" w:after="0"/>
      <w:outlineLvl w:val="9"/>
    </w:pPr>
    <w:rPr>
      <w:rFonts w:eastAsiaTheme="majorEastAsia" w:cstheme="majorBidi"/>
      <w:b w:val="0"/>
      <w:bCs w:val="0"/>
      <w:caps w:val="0"/>
      <w:color w:val="365F91" w:themeColor="accent1" w:themeShade="BF"/>
      <w:spacing w:val="0"/>
      <w:sz w:val="32"/>
      <w:szCs w:val="32"/>
    </w:rPr>
  </w:style>
  <w:style w:type="character" w:styleId="DefinicijaHTML">
    <w:name w:val="HTML Definition"/>
    <w:basedOn w:val="Privzetapisavaodstavka"/>
    <w:uiPriority w:val="99"/>
    <w:semiHidden/>
    <w:unhideWhenUsed/>
    <w:rsid w:val="00655C22"/>
    <w:rPr>
      <w:rFonts w:ascii="Franklin Gothic Medium Cond" w:hAnsi="Franklin Gothic Medium Cond"/>
      <w:i/>
      <w:iCs/>
    </w:rPr>
  </w:style>
  <w:style w:type="paragraph" w:styleId="Golobesedilo">
    <w:name w:val="Plain Text"/>
    <w:basedOn w:val="Navaden"/>
    <w:link w:val="GolobesediloZnak"/>
    <w:uiPriority w:val="99"/>
    <w:semiHidden/>
    <w:unhideWhenUsed/>
    <w:rsid w:val="00655C22"/>
    <w:pPr>
      <w:spacing w:after="0" w:line="240" w:lineRule="auto"/>
    </w:pPr>
    <w:rPr>
      <w:sz w:val="21"/>
      <w:szCs w:val="21"/>
    </w:rPr>
  </w:style>
  <w:style w:type="character" w:customStyle="1" w:styleId="GolobesediloZnak">
    <w:name w:val="Golo besedilo Znak"/>
    <w:basedOn w:val="Privzetapisavaodstavka"/>
    <w:link w:val="Golobesedilo"/>
    <w:uiPriority w:val="99"/>
    <w:semiHidden/>
    <w:rsid w:val="00655C22"/>
    <w:rPr>
      <w:rFonts w:ascii="Swis721 Cn BT" w:hAnsi="Swis721 Cn BT"/>
      <w:sz w:val="21"/>
      <w:szCs w:val="21"/>
      <w:lang w:eastAsia="en-US"/>
    </w:rPr>
  </w:style>
  <w:style w:type="paragraph" w:styleId="Glavasporoila">
    <w:name w:val="Message Header"/>
    <w:basedOn w:val="Navaden"/>
    <w:link w:val="GlavasporoilaZnak"/>
    <w:uiPriority w:val="99"/>
    <w:semiHidden/>
    <w:unhideWhenUsed/>
    <w:rsid w:val="00655C22"/>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Franklin Gothic Medium Cond" w:eastAsiaTheme="majorEastAsia" w:hAnsi="Franklin Gothic Medium Cond" w:cstheme="majorBidi"/>
      <w:sz w:val="24"/>
      <w:szCs w:val="24"/>
    </w:rPr>
  </w:style>
  <w:style w:type="character" w:customStyle="1" w:styleId="GlavasporoilaZnak">
    <w:name w:val="Glava sporočila Znak"/>
    <w:basedOn w:val="Privzetapisavaodstavka"/>
    <w:link w:val="Glavasporoila"/>
    <w:uiPriority w:val="99"/>
    <w:semiHidden/>
    <w:rsid w:val="00655C22"/>
    <w:rPr>
      <w:rFonts w:ascii="Franklin Gothic Medium Cond" w:eastAsiaTheme="majorEastAsia" w:hAnsi="Franklin Gothic Medium Cond" w:cstheme="majorBidi"/>
      <w:sz w:val="24"/>
      <w:szCs w:val="24"/>
      <w:shd w:val="pct20" w:color="auto" w:fill="auto"/>
      <w:lang w:eastAsia="en-US"/>
    </w:rPr>
  </w:style>
  <w:style w:type="paragraph" w:styleId="Glava">
    <w:name w:val="header"/>
    <w:basedOn w:val="Navaden"/>
    <w:link w:val="GlavaZnak"/>
    <w:rsid w:val="00D86866"/>
    <w:pPr>
      <w:widowControl w:val="0"/>
      <w:tabs>
        <w:tab w:val="center" w:pos="4536"/>
        <w:tab w:val="right" w:pos="9072"/>
      </w:tabs>
      <w:spacing w:after="0" w:line="240" w:lineRule="auto"/>
      <w:jc w:val="left"/>
    </w:pPr>
    <w:rPr>
      <w:rFonts w:ascii="Times New Roman" w:eastAsia="Times New Roman" w:hAnsi="Times New Roman"/>
      <w:snapToGrid w:val="0"/>
      <w:szCs w:val="20"/>
      <w:lang w:eastAsia="sl-SI"/>
    </w:rPr>
  </w:style>
  <w:style w:type="character" w:customStyle="1" w:styleId="GlavaZnak">
    <w:name w:val="Glava Znak"/>
    <w:basedOn w:val="Privzetapisavaodstavka"/>
    <w:link w:val="Glava"/>
    <w:rsid w:val="00D86866"/>
    <w:rPr>
      <w:rFonts w:ascii="Times New Roman" w:eastAsia="Times New Roman" w:hAnsi="Times New Roman"/>
      <w:snapToGrid w:val="0"/>
      <w:lang w:eastAsia="sl-SI"/>
    </w:rPr>
  </w:style>
  <w:style w:type="character" w:styleId="tevilkastrani">
    <w:name w:val="page number"/>
    <w:basedOn w:val="Privzetapisavaodstavka"/>
    <w:rsid w:val="00D86866"/>
  </w:style>
  <w:style w:type="paragraph" w:customStyle="1" w:styleId="naslovb">
    <w:name w:val="naslov b"/>
    <w:basedOn w:val="Navaden"/>
    <w:autoRedefine/>
    <w:rsid w:val="00D86866"/>
    <w:pPr>
      <w:widowControl w:val="0"/>
      <w:spacing w:after="0" w:line="240" w:lineRule="auto"/>
    </w:pPr>
    <w:rPr>
      <w:rFonts w:ascii="Times New Roman" w:eastAsia="Times New Roman" w:hAnsi="Times New Roman"/>
      <w:b/>
      <w:bCs/>
      <w:snapToGrid w:val="0"/>
      <w:sz w:val="24"/>
      <w:szCs w:val="20"/>
      <w:u w:val="single"/>
      <w:lang w:eastAsia="sl-SI"/>
    </w:rPr>
  </w:style>
  <w:style w:type="paragraph" w:styleId="Telobesedila">
    <w:name w:val="Body Text"/>
    <w:basedOn w:val="Navaden"/>
    <w:link w:val="TelobesedilaZnak"/>
    <w:rsid w:val="00D86866"/>
    <w:pPr>
      <w:widowControl w:val="0"/>
      <w:spacing w:after="0" w:line="240" w:lineRule="auto"/>
    </w:pPr>
    <w:rPr>
      <w:rFonts w:ascii="Times New Roman" w:eastAsia="Times New Roman" w:hAnsi="Times New Roman"/>
      <w:snapToGrid w:val="0"/>
      <w:sz w:val="24"/>
      <w:szCs w:val="20"/>
      <w:lang w:eastAsia="sl-SI"/>
    </w:rPr>
  </w:style>
  <w:style w:type="character" w:customStyle="1" w:styleId="TelobesedilaZnak">
    <w:name w:val="Telo besedila Znak"/>
    <w:basedOn w:val="Privzetapisavaodstavka"/>
    <w:link w:val="Telobesedila"/>
    <w:rsid w:val="00D86866"/>
    <w:rPr>
      <w:rFonts w:ascii="Times New Roman" w:eastAsia="Times New Roman" w:hAnsi="Times New Roman"/>
      <w:snapToGrid w:val="0"/>
      <w:sz w:val="24"/>
      <w:lang w:eastAsia="sl-SI"/>
    </w:rPr>
  </w:style>
  <w:style w:type="paragraph" w:styleId="Telobesedila-zamik3">
    <w:name w:val="Body Text Indent 3"/>
    <w:basedOn w:val="Navaden"/>
    <w:link w:val="Telobesedila-zamik3Znak"/>
    <w:rsid w:val="00D86866"/>
    <w:pPr>
      <w:widowControl w:val="0"/>
      <w:spacing w:line="240" w:lineRule="auto"/>
      <w:ind w:left="283"/>
      <w:jc w:val="left"/>
    </w:pPr>
    <w:rPr>
      <w:rFonts w:ascii="Times New Roman" w:eastAsia="Times New Roman" w:hAnsi="Times New Roman"/>
      <w:snapToGrid w:val="0"/>
      <w:sz w:val="16"/>
      <w:szCs w:val="16"/>
      <w:lang w:eastAsia="sl-SI"/>
    </w:rPr>
  </w:style>
  <w:style w:type="character" w:customStyle="1" w:styleId="Telobesedila-zamik3Znak">
    <w:name w:val="Telo besedila - zamik 3 Znak"/>
    <w:basedOn w:val="Privzetapisavaodstavka"/>
    <w:link w:val="Telobesedila-zamik3"/>
    <w:rsid w:val="00D86866"/>
    <w:rPr>
      <w:rFonts w:ascii="Times New Roman" w:eastAsia="Times New Roman" w:hAnsi="Times New Roman"/>
      <w:snapToGrid w:val="0"/>
      <w:sz w:val="16"/>
      <w:szCs w:val="16"/>
      <w:lang w:eastAsia="sl-SI"/>
    </w:rPr>
  </w:style>
  <w:style w:type="paragraph" w:customStyle="1" w:styleId="BodyText21">
    <w:name w:val="Body Text 21"/>
    <w:basedOn w:val="Navaden"/>
    <w:rsid w:val="00D86866"/>
    <w:pPr>
      <w:widowControl w:val="0"/>
      <w:spacing w:after="0" w:line="240" w:lineRule="auto"/>
      <w:jc w:val="left"/>
    </w:pPr>
    <w:rPr>
      <w:rFonts w:ascii="Arial" w:eastAsia="Times New Roman" w:hAnsi="Arial"/>
      <w:snapToGrid w:val="0"/>
      <w:sz w:val="24"/>
      <w:szCs w:val="20"/>
      <w:lang w:eastAsia="sl-SI"/>
    </w:rPr>
  </w:style>
  <w:style w:type="paragraph" w:customStyle="1" w:styleId="xl24">
    <w:name w:val="xl24"/>
    <w:basedOn w:val="Navaden"/>
    <w:rsid w:val="00D86866"/>
    <w:pPr>
      <w:spacing w:before="100" w:beforeAutospacing="1" w:after="100" w:afterAutospacing="1" w:line="240" w:lineRule="auto"/>
      <w:jc w:val="left"/>
    </w:pPr>
    <w:rPr>
      <w:rFonts w:ascii="Arial" w:eastAsia="Arial Unicode MS" w:hAnsi="Arial" w:cs="Arial Unicode MS"/>
      <w:b/>
      <w:bCs/>
      <w:sz w:val="24"/>
      <w:szCs w:val="24"/>
      <w:lang w:eastAsia="sl-SI"/>
    </w:rPr>
  </w:style>
  <w:style w:type="paragraph" w:customStyle="1" w:styleId="TEKST">
    <w:name w:val="TEKST"/>
    <w:basedOn w:val="Navaden"/>
    <w:rsid w:val="00D86866"/>
    <w:pPr>
      <w:spacing w:after="0" w:line="240" w:lineRule="auto"/>
    </w:pPr>
    <w:rPr>
      <w:rFonts w:ascii="Times New Roman" w:eastAsia="Times New Roman" w:hAnsi="Times New Roman"/>
      <w:sz w:val="24"/>
      <w:szCs w:val="20"/>
      <w:lang w:eastAsia="sl-SI"/>
    </w:rPr>
  </w:style>
  <w:style w:type="paragraph" w:styleId="Telobesedila3">
    <w:name w:val="Body Text 3"/>
    <w:basedOn w:val="Navaden"/>
    <w:link w:val="Telobesedila3Znak"/>
    <w:rsid w:val="00D86866"/>
    <w:pPr>
      <w:widowControl w:val="0"/>
      <w:spacing w:line="240" w:lineRule="auto"/>
      <w:jc w:val="left"/>
    </w:pPr>
    <w:rPr>
      <w:rFonts w:ascii="Times New Roman" w:eastAsia="Times New Roman" w:hAnsi="Times New Roman"/>
      <w:snapToGrid w:val="0"/>
      <w:sz w:val="16"/>
      <w:szCs w:val="16"/>
      <w:lang w:eastAsia="sl-SI"/>
    </w:rPr>
  </w:style>
  <w:style w:type="character" w:customStyle="1" w:styleId="Telobesedila3Znak">
    <w:name w:val="Telo besedila 3 Znak"/>
    <w:basedOn w:val="Privzetapisavaodstavka"/>
    <w:link w:val="Telobesedila3"/>
    <w:rsid w:val="00D86866"/>
    <w:rPr>
      <w:rFonts w:ascii="Times New Roman" w:eastAsia="Times New Roman" w:hAnsi="Times New Roman"/>
      <w:snapToGrid w:val="0"/>
      <w:sz w:val="16"/>
      <w:szCs w:val="16"/>
      <w:lang w:eastAsia="sl-SI"/>
    </w:rPr>
  </w:style>
  <w:style w:type="paragraph" w:styleId="Telobesedila-zamik">
    <w:name w:val="Body Text Indent"/>
    <w:basedOn w:val="Navaden"/>
    <w:link w:val="Telobesedila-zamikZnak"/>
    <w:rsid w:val="00D86866"/>
    <w:pPr>
      <w:widowControl w:val="0"/>
      <w:spacing w:line="240" w:lineRule="auto"/>
      <w:ind w:left="283"/>
      <w:jc w:val="left"/>
    </w:pPr>
    <w:rPr>
      <w:rFonts w:ascii="Times New Roman" w:eastAsia="Times New Roman" w:hAnsi="Times New Roman"/>
      <w:snapToGrid w:val="0"/>
      <w:szCs w:val="20"/>
      <w:lang w:eastAsia="sl-SI"/>
    </w:rPr>
  </w:style>
  <w:style w:type="character" w:customStyle="1" w:styleId="Telobesedila-zamikZnak">
    <w:name w:val="Telo besedila - zamik Znak"/>
    <w:basedOn w:val="Privzetapisavaodstavka"/>
    <w:link w:val="Telobesedila-zamik"/>
    <w:rsid w:val="00D86866"/>
    <w:rPr>
      <w:rFonts w:ascii="Times New Roman" w:eastAsia="Times New Roman" w:hAnsi="Times New Roman"/>
      <w:snapToGrid w:val="0"/>
      <w:lang w:eastAsia="sl-SI"/>
    </w:rPr>
  </w:style>
  <w:style w:type="paragraph" w:customStyle="1" w:styleId="naslovc">
    <w:name w:val="naslov c"/>
    <w:basedOn w:val="naslovb"/>
    <w:rsid w:val="00D86866"/>
    <w:pPr>
      <w:widowControl/>
    </w:pPr>
    <w:rPr>
      <w:bCs w:val="0"/>
      <w:snapToGrid/>
    </w:rPr>
  </w:style>
  <w:style w:type="paragraph" w:customStyle="1" w:styleId="xl28">
    <w:name w:val="xl28"/>
    <w:basedOn w:val="Navaden"/>
    <w:rsid w:val="00D86866"/>
    <w:pPr>
      <w:spacing w:before="100" w:beforeAutospacing="1" w:after="100" w:afterAutospacing="1" w:line="240" w:lineRule="auto"/>
      <w:jc w:val="left"/>
    </w:pPr>
    <w:rPr>
      <w:rFonts w:ascii="Arial" w:eastAsia="Arial Unicode MS" w:hAnsi="Arial" w:cs="Arial Unicode MS"/>
      <w:sz w:val="24"/>
      <w:szCs w:val="24"/>
      <w:lang w:eastAsia="sl-SI"/>
    </w:rPr>
  </w:style>
  <w:style w:type="paragraph" w:customStyle="1" w:styleId="xl22">
    <w:name w:val="xl22"/>
    <w:basedOn w:val="Navaden"/>
    <w:rsid w:val="00D86866"/>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xl23">
    <w:name w:val="xl23"/>
    <w:basedOn w:val="Navaden"/>
    <w:rsid w:val="00D86866"/>
    <w:pPr>
      <w:spacing w:before="100" w:beforeAutospacing="1" w:after="100" w:afterAutospacing="1" w:line="240" w:lineRule="auto"/>
      <w:jc w:val="left"/>
    </w:pPr>
    <w:rPr>
      <w:rFonts w:ascii="Times New Roman" w:eastAsia="Times New Roman" w:hAnsi="Times New Roman"/>
      <w:b/>
      <w:bCs/>
      <w:sz w:val="24"/>
      <w:szCs w:val="24"/>
      <w:lang w:eastAsia="sl-SI"/>
    </w:rPr>
  </w:style>
  <w:style w:type="paragraph" w:customStyle="1" w:styleId="xl25">
    <w:name w:val="xl25"/>
    <w:basedOn w:val="Navaden"/>
    <w:rsid w:val="00D86866"/>
    <w:pPr>
      <w:spacing w:before="100" w:beforeAutospacing="1" w:after="100" w:afterAutospacing="1" w:line="240" w:lineRule="auto"/>
      <w:jc w:val="center"/>
    </w:pPr>
    <w:rPr>
      <w:rFonts w:ascii="Times New Roman" w:eastAsia="Times New Roman" w:hAnsi="Times New Roman"/>
      <w:sz w:val="24"/>
      <w:szCs w:val="24"/>
      <w:lang w:eastAsia="sl-SI"/>
    </w:rPr>
  </w:style>
  <w:style w:type="paragraph" w:customStyle="1" w:styleId="xl26">
    <w:name w:val="xl26"/>
    <w:basedOn w:val="Navaden"/>
    <w:rsid w:val="00D86866"/>
    <w:pPr>
      <w:spacing w:before="100" w:beforeAutospacing="1" w:after="100" w:afterAutospacing="1" w:line="240" w:lineRule="auto"/>
      <w:jc w:val="center"/>
    </w:pPr>
    <w:rPr>
      <w:rFonts w:ascii="Times New Roman" w:eastAsia="Times New Roman" w:hAnsi="Times New Roman"/>
      <w:sz w:val="24"/>
      <w:szCs w:val="24"/>
      <w:lang w:eastAsia="sl-SI"/>
    </w:rPr>
  </w:style>
  <w:style w:type="paragraph" w:customStyle="1" w:styleId="xl27">
    <w:name w:val="xl27"/>
    <w:basedOn w:val="Navaden"/>
    <w:rsid w:val="00D86866"/>
    <w:pPr>
      <w:spacing w:before="100" w:beforeAutospacing="1" w:after="100" w:afterAutospacing="1" w:line="240" w:lineRule="auto"/>
      <w:jc w:val="left"/>
    </w:pPr>
    <w:rPr>
      <w:rFonts w:ascii="Times New Roman" w:eastAsia="Times New Roman" w:hAnsi="Times New Roman"/>
      <w:color w:val="000000"/>
      <w:sz w:val="24"/>
      <w:szCs w:val="24"/>
      <w:lang w:eastAsia="sl-SI"/>
    </w:rPr>
  </w:style>
  <w:style w:type="paragraph" w:customStyle="1" w:styleId="xl29">
    <w:name w:val="xl29"/>
    <w:basedOn w:val="Navaden"/>
    <w:rsid w:val="00D86866"/>
    <w:pPr>
      <w:spacing w:before="100" w:beforeAutospacing="1" w:after="100" w:afterAutospacing="1" w:line="240" w:lineRule="auto"/>
      <w:jc w:val="right"/>
    </w:pPr>
    <w:rPr>
      <w:rFonts w:ascii="Times New Roman" w:eastAsia="Times New Roman" w:hAnsi="Times New Roman"/>
      <w:b/>
      <w:bCs/>
      <w:sz w:val="24"/>
      <w:szCs w:val="24"/>
      <w:lang w:eastAsia="sl-SI"/>
    </w:rPr>
  </w:style>
  <w:style w:type="paragraph" w:customStyle="1" w:styleId="xl30">
    <w:name w:val="xl30"/>
    <w:basedOn w:val="Navaden"/>
    <w:rsid w:val="00D86866"/>
    <w:pPr>
      <w:spacing w:before="100" w:beforeAutospacing="1" w:after="100" w:afterAutospacing="1" w:line="240" w:lineRule="auto"/>
      <w:jc w:val="center"/>
    </w:pPr>
    <w:rPr>
      <w:rFonts w:ascii="Times New Roman" w:eastAsia="Times New Roman" w:hAnsi="Times New Roman"/>
      <w:b/>
      <w:bCs/>
      <w:sz w:val="24"/>
      <w:szCs w:val="24"/>
      <w:lang w:eastAsia="sl-SI"/>
    </w:rPr>
  </w:style>
  <w:style w:type="paragraph" w:customStyle="1" w:styleId="PROJEKTI">
    <w:name w:val="PROJEKTI"/>
    <w:basedOn w:val="Navaden"/>
    <w:rsid w:val="00D86866"/>
    <w:pPr>
      <w:spacing w:after="0" w:line="240" w:lineRule="auto"/>
    </w:pPr>
    <w:rPr>
      <w:rFonts w:ascii="SL Dutch" w:eastAsia="Times New Roman" w:hAnsi="SL Dutch"/>
      <w:sz w:val="24"/>
      <w:szCs w:val="20"/>
      <w:lang w:val="en-GB" w:eastAsia="sl-SI"/>
    </w:rPr>
  </w:style>
  <w:style w:type="paragraph" w:styleId="Telobesedila-zamik2">
    <w:name w:val="Body Text Indent 2"/>
    <w:basedOn w:val="Navaden"/>
    <w:link w:val="Telobesedila-zamik2Znak"/>
    <w:rsid w:val="00D86866"/>
    <w:pPr>
      <w:widowControl w:val="0"/>
      <w:spacing w:after="0" w:line="240" w:lineRule="auto"/>
      <w:ind w:left="1440" w:hanging="732"/>
      <w:jc w:val="left"/>
    </w:pPr>
    <w:rPr>
      <w:rFonts w:ascii="Times New Roman" w:eastAsia="Times New Roman" w:hAnsi="Times New Roman"/>
      <w:b/>
      <w:snapToGrid w:val="0"/>
      <w:sz w:val="24"/>
      <w:szCs w:val="20"/>
      <w:lang w:eastAsia="sl-SI"/>
    </w:rPr>
  </w:style>
  <w:style w:type="character" w:customStyle="1" w:styleId="Telobesedila-zamik2Znak">
    <w:name w:val="Telo besedila - zamik 2 Znak"/>
    <w:basedOn w:val="Privzetapisavaodstavka"/>
    <w:link w:val="Telobesedila-zamik2"/>
    <w:rsid w:val="00D86866"/>
    <w:rPr>
      <w:rFonts w:ascii="Times New Roman" w:eastAsia="Times New Roman" w:hAnsi="Times New Roman"/>
      <w:b/>
      <w:snapToGrid w:val="0"/>
      <w:sz w:val="24"/>
      <w:lang w:eastAsia="sl-SI"/>
    </w:rPr>
  </w:style>
  <w:style w:type="paragraph" w:customStyle="1" w:styleId="ppodnas">
    <w:name w:val="ppodnas"/>
    <w:basedOn w:val="Navaden"/>
    <w:rsid w:val="00D86866"/>
    <w:pPr>
      <w:tabs>
        <w:tab w:val="left" w:pos="567"/>
      </w:tabs>
      <w:overflowPunct w:val="0"/>
      <w:autoSpaceDE w:val="0"/>
      <w:autoSpaceDN w:val="0"/>
      <w:adjustRightInd w:val="0"/>
      <w:spacing w:after="0" w:line="240" w:lineRule="auto"/>
      <w:jc w:val="left"/>
      <w:textAlignment w:val="baseline"/>
    </w:pPr>
    <w:rPr>
      <w:rFonts w:ascii="SL Dutch" w:eastAsia="Times New Roman" w:hAnsi="SL Dutch"/>
      <w:b/>
      <w:color w:val="0000FF"/>
      <w:sz w:val="24"/>
      <w:szCs w:val="20"/>
      <w:lang w:val="en-GB"/>
    </w:rPr>
  </w:style>
  <w:style w:type="paragraph" w:customStyle="1" w:styleId="Gl-Nas">
    <w:name w:val="Gl-Nas"/>
    <w:basedOn w:val="Navaden"/>
    <w:rsid w:val="00D86866"/>
    <w:pPr>
      <w:spacing w:after="0" w:line="240" w:lineRule="auto"/>
      <w:jc w:val="left"/>
    </w:pPr>
    <w:rPr>
      <w:rFonts w:ascii="SL Dutch" w:eastAsia="Times New Roman" w:hAnsi="SL Dutch"/>
      <w:b/>
      <w:caps/>
      <w:color w:val="FF0000"/>
      <w:sz w:val="24"/>
      <w:szCs w:val="20"/>
      <w:u w:val="double"/>
      <w:lang w:val="en-GB" w:eastAsia="sl-SI"/>
    </w:rPr>
  </w:style>
  <w:style w:type="paragraph" w:styleId="Telobesedila2">
    <w:name w:val="Body Text 2"/>
    <w:basedOn w:val="Navaden"/>
    <w:link w:val="Telobesedila2Znak"/>
    <w:rsid w:val="00D86866"/>
    <w:pPr>
      <w:widowControl w:val="0"/>
      <w:spacing w:line="480" w:lineRule="auto"/>
      <w:jc w:val="left"/>
    </w:pPr>
    <w:rPr>
      <w:rFonts w:ascii="Times New Roman" w:eastAsia="Times New Roman" w:hAnsi="Times New Roman"/>
      <w:snapToGrid w:val="0"/>
      <w:szCs w:val="20"/>
      <w:lang w:eastAsia="sl-SI"/>
    </w:rPr>
  </w:style>
  <w:style w:type="character" w:customStyle="1" w:styleId="Telobesedila2Znak">
    <w:name w:val="Telo besedila 2 Znak"/>
    <w:basedOn w:val="Privzetapisavaodstavka"/>
    <w:link w:val="Telobesedila2"/>
    <w:rsid w:val="00D86866"/>
    <w:rPr>
      <w:rFonts w:ascii="Times New Roman" w:eastAsia="Times New Roman" w:hAnsi="Times New Roman"/>
      <w:snapToGrid w:val="0"/>
      <w:lang w:eastAsia="sl-SI"/>
    </w:rPr>
  </w:style>
  <w:style w:type="paragraph" w:customStyle="1" w:styleId="naslov10">
    <w:name w:val="naslov 1"/>
    <w:basedOn w:val="Navaden"/>
    <w:rsid w:val="00D86866"/>
    <w:pPr>
      <w:widowControl w:val="0"/>
      <w:spacing w:after="0" w:line="240" w:lineRule="auto"/>
      <w:jc w:val="left"/>
    </w:pPr>
    <w:rPr>
      <w:rFonts w:ascii="Arial" w:eastAsia="Times New Roman" w:hAnsi="Arial"/>
      <w:b/>
      <w:caps/>
      <w:sz w:val="28"/>
      <w:szCs w:val="24"/>
    </w:rPr>
  </w:style>
  <w:style w:type="paragraph" w:customStyle="1" w:styleId="font5">
    <w:name w:val="font5"/>
    <w:basedOn w:val="Navaden"/>
    <w:rsid w:val="00D86866"/>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font6">
    <w:name w:val="font6"/>
    <w:basedOn w:val="Navaden"/>
    <w:rsid w:val="00D86866"/>
    <w:pPr>
      <w:spacing w:before="100" w:beforeAutospacing="1" w:after="100" w:afterAutospacing="1" w:line="240" w:lineRule="auto"/>
      <w:jc w:val="left"/>
    </w:pPr>
    <w:rPr>
      <w:rFonts w:ascii="Symbol" w:eastAsia="Times New Roman" w:hAnsi="Symbol"/>
      <w:sz w:val="24"/>
      <w:szCs w:val="24"/>
      <w:lang w:eastAsia="sl-SI"/>
    </w:rPr>
  </w:style>
  <w:style w:type="paragraph" w:customStyle="1" w:styleId="xl65">
    <w:name w:val="xl65"/>
    <w:basedOn w:val="Navaden"/>
    <w:rsid w:val="00D86866"/>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xl66">
    <w:name w:val="xl66"/>
    <w:basedOn w:val="Navaden"/>
    <w:rsid w:val="00D86866"/>
    <w:pPr>
      <w:spacing w:before="100" w:beforeAutospacing="1" w:after="100" w:afterAutospacing="1" w:line="240" w:lineRule="auto"/>
      <w:jc w:val="center"/>
    </w:pPr>
    <w:rPr>
      <w:rFonts w:ascii="Times New Roman" w:eastAsia="Times New Roman" w:hAnsi="Times New Roman"/>
      <w:sz w:val="24"/>
      <w:szCs w:val="24"/>
      <w:lang w:eastAsia="sl-SI"/>
    </w:rPr>
  </w:style>
  <w:style w:type="paragraph" w:customStyle="1" w:styleId="xl67">
    <w:name w:val="xl67"/>
    <w:basedOn w:val="Navaden"/>
    <w:rsid w:val="00D86866"/>
    <w:pPr>
      <w:spacing w:before="100" w:beforeAutospacing="1" w:after="100" w:afterAutospacing="1" w:line="240" w:lineRule="auto"/>
      <w:jc w:val="left"/>
    </w:pPr>
    <w:rPr>
      <w:rFonts w:ascii="Times New Roman" w:eastAsia="Times New Roman" w:hAnsi="Times New Roman"/>
      <w:b/>
      <w:bCs/>
      <w:sz w:val="24"/>
      <w:szCs w:val="24"/>
      <w:lang w:eastAsia="sl-SI"/>
    </w:rPr>
  </w:style>
  <w:style w:type="paragraph" w:customStyle="1" w:styleId="xl68">
    <w:name w:val="xl68"/>
    <w:basedOn w:val="Navaden"/>
    <w:rsid w:val="00D86866"/>
    <w:pPr>
      <w:spacing w:before="100" w:beforeAutospacing="1" w:after="100" w:afterAutospacing="1" w:line="240" w:lineRule="auto"/>
      <w:jc w:val="center"/>
    </w:pPr>
    <w:rPr>
      <w:rFonts w:ascii="Times New Roman" w:eastAsia="Times New Roman" w:hAnsi="Times New Roman"/>
      <w:b/>
      <w:bCs/>
      <w:sz w:val="24"/>
      <w:szCs w:val="24"/>
      <w:lang w:eastAsia="sl-SI"/>
    </w:rPr>
  </w:style>
  <w:style w:type="paragraph" w:customStyle="1" w:styleId="xl69">
    <w:name w:val="xl69"/>
    <w:basedOn w:val="Navaden"/>
    <w:rsid w:val="00D86866"/>
    <w:pPr>
      <w:spacing w:before="100" w:beforeAutospacing="1" w:after="100" w:afterAutospacing="1" w:line="240" w:lineRule="auto"/>
      <w:jc w:val="center"/>
    </w:pPr>
    <w:rPr>
      <w:rFonts w:ascii="Times New Roman" w:eastAsia="Times New Roman" w:hAnsi="Times New Roman"/>
      <w:sz w:val="24"/>
      <w:szCs w:val="24"/>
      <w:lang w:eastAsia="sl-SI"/>
    </w:rPr>
  </w:style>
  <w:style w:type="paragraph" w:customStyle="1" w:styleId="xl70">
    <w:name w:val="xl70"/>
    <w:basedOn w:val="Navaden"/>
    <w:rsid w:val="00D86866"/>
    <w:pPr>
      <w:spacing w:before="100" w:beforeAutospacing="1" w:after="100" w:afterAutospacing="1" w:line="240" w:lineRule="auto"/>
      <w:jc w:val="right"/>
    </w:pPr>
    <w:rPr>
      <w:rFonts w:ascii="Times New Roman" w:eastAsia="Times New Roman" w:hAnsi="Times New Roman"/>
      <w:b/>
      <w:bCs/>
      <w:sz w:val="24"/>
      <w:szCs w:val="24"/>
      <w:lang w:eastAsia="sl-SI"/>
    </w:rPr>
  </w:style>
  <w:style w:type="paragraph" w:customStyle="1" w:styleId="xl71">
    <w:name w:val="xl71"/>
    <w:basedOn w:val="Navaden"/>
    <w:rsid w:val="00D86866"/>
    <w:pPr>
      <w:spacing w:before="100" w:beforeAutospacing="1" w:after="100" w:afterAutospacing="1" w:line="240" w:lineRule="auto"/>
      <w:jc w:val="center"/>
    </w:pPr>
    <w:rPr>
      <w:rFonts w:ascii="Times New Roman" w:eastAsia="Times New Roman" w:hAnsi="Times New Roman"/>
      <w:b/>
      <w:bCs/>
      <w:sz w:val="24"/>
      <w:szCs w:val="24"/>
      <w:lang w:eastAsia="sl-SI"/>
    </w:rPr>
  </w:style>
  <w:style w:type="paragraph" w:customStyle="1" w:styleId="xl72">
    <w:name w:val="xl72"/>
    <w:basedOn w:val="Navaden"/>
    <w:rsid w:val="00D86866"/>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73">
    <w:name w:val="xl73"/>
    <w:basedOn w:val="Navaden"/>
    <w:rsid w:val="00D86866"/>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xl74">
    <w:name w:val="xl74"/>
    <w:basedOn w:val="Navaden"/>
    <w:rsid w:val="00D86866"/>
    <w:pPr>
      <w:spacing w:before="100" w:beforeAutospacing="1" w:after="100" w:afterAutospacing="1" w:line="240" w:lineRule="auto"/>
      <w:jc w:val="center"/>
    </w:pPr>
    <w:rPr>
      <w:rFonts w:ascii="Times New Roman" w:eastAsia="Times New Roman" w:hAnsi="Times New Roman"/>
      <w:sz w:val="24"/>
      <w:szCs w:val="24"/>
      <w:lang w:eastAsia="sl-SI"/>
    </w:rPr>
  </w:style>
  <w:style w:type="paragraph" w:customStyle="1" w:styleId="xl75">
    <w:name w:val="xl75"/>
    <w:basedOn w:val="Navaden"/>
    <w:rsid w:val="00D86866"/>
    <w:pPr>
      <w:spacing w:before="100" w:beforeAutospacing="1" w:after="100" w:afterAutospacing="1" w:line="240" w:lineRule="auto"/>
    </w:pPr>
    <w:rPr>
      <w:rFonts w:ascii="Times New Roman" w:eastAsia="Times New Roman" w:hAnsi="Times New Roman"/>
      <w:sz w:val="24"/>
      <w:szCs w:val="24"/>
      <w:lang w:eastAsia="sl-SI"/>
    </w:rPr>
  </w:style>
  <w:style w:type="paragraph" w:customStyle="1" w:styleId="xl76">
    <w:name w:val="xl76"/>
    <w:basedOn w:val="Navaden"/>
    <w:rsid w:val="00D86866"/>
    <w:pPr>
      <w:spacing w:before="100" w:beforeAutospacing="1" w:after="100" w:afterAutospacing="1" w:line="240" w:lineRule="auto"/>
    </w:pPr>
    <w:rPr>
      <w:rFonts w:ascii="Times New Roman" w:eastAsia="Times New Roman" w:hAnsi="Times New Roman"/>
      <w:b/>
      <w:bCs/>
      <w:sz w:val="24"/>
      <w:szCs w:val="24"/>
      <w:lang w:eastAsia="sl-SI"/>
    </w:rPr>
  </w:style>
  <w:style w:type="paragraph" w:customStyle="1" w:styleId="xl77">
    <w:name w:val="xl77"/>
    <w:basedOn w:val="Navaden"/>
    <w:rsid w:val="00D86866"/>
    <w:pPr>
      <w:spacing w:before="100" w:beforeAutospacing="1" w:after="100" w:afterAutospacing="1" w:line="240" w:lineRule="auto"/>
      <w:jc w:val="center"/>
    </w:pPr>
    <w:rPr>
      <w:rFonts w:ascii="Times New Roman" w:eastAsia="Times New Roman" w:hAnsi="Times New Roman"/>
      <w:sz w:val="24"/>
      <w:szCs w:val="24"/>
      <w:lang w:eastAsia="sl-SI"/>
    </w:rPr>
  </w:style>
  <w:style w:type="paragraph" w:customStyle="1" w:styleId="xl78">
    <w:name w:val="xl78"/>
    <w:basedOn w:val="Navaden"/>
    <w:rsid w:val="00D86866"/>
    <w:pPr>
      <w:spacing w:before="100" w:beforeAutospacing="1" w:after="100" w:afterAutospacing="1" w:line="240" w:lineRule="auto"/>
      <w:jc w:val="left"/>
      <w:textAlignment w:val="top"/>
    </w:pPr>
    <w:rPr>
      <w:rFonts w:ascii="Times New Roman" w:eastAsia="Times New Roman" w:hAnsi="Times New Roman"/>
      <w:sz w:val="24"/>
      <w:szCs w:val="24"/>
      <w:lang w:eastAsia="sl-SI"/>
    </w:rPr>
  </w:style>
  <w:style w:type="table" w:styleId="Tabelaklasina1">
    <w:name w:val="Table Classic 1"/>
    <w:basedOn w:val="Navadnatabela"/>
    <w:rsid w:val="00D86866"/>
    <w:pPr>
      <w:widowControl w:val="0"/>
    </w:pPr>
    <w:rPr>
      <w:rFonts w:ascii="Times New Roman" w:eastAsia="Times New Roman" w:hAnsi="Times New Roman"/>
      <w:lang w:eastAsia="sl-SI"/>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seznam7">
    <w:name w:val="Table List 7"/>
    <w:basedOn w:val="Navadnatabela"/>
    <w:rsid w:val="00D86866"/>
    <w:pPr>
      <w:widowControl w:val="0"/>
    </w:pPr>
    <w:rPr>
      <w:rFonts w:ascii="Times New Roman" w:eastAsia="Times New Roman" w:hAnsi="Times New Roman"/>
      <w:lang w:eastAsia="sl-SI"/>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aelegantna">
    <w:name w:val="Table Elegant"/>
    <w:basedOn w:val="Navadnatabela"/>
    <w:rsid w:val="00D86866"/>
    <w:pPr>
      <w:widowControl w:val="0"/>
    </w:pPr>
    <w:rPr>
      <w:rFonts w:ascii="Times New Roman" w:eastAsia="Times New Roman" w:hAnsi="Times New Roman"/>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font7">
    <w:name w:val="font7"/>
    <w:basedOn w:val="Navaden"/>
    <w:rsid w:val="00D86866"/>
    <w:pPr>
      <w:spacing w:before="100" w:beforeAutospacing="1" w:after="100" w:afterAutospacing="1" w:line="240" w:lineRule="auto"/>
      <w:jc w:val="left"/>
    </w:pPr>
    <w:rPr>
      <w:rFonts w:ascii="Symbol" w:eastAsia="Times New Roman" w:hAnsi="Symbol"/>
      <w:sz w:val="24"/>
      <w:szCs w:val="24"/>
      <w:lang w:eastAsia="sl-SI"/>
    </w:rPr>
  </w:style>
  <w:style w:type="paragraph" w:customStyle="1" w:styleId="font8">
    <w:name w:val="font8"/>
    <w:basedOn w:val="Navaden"/>
    <w:rsid w:val="00D86866"/>
    <w:pPr>
      <w:spacing w:before="100" w:beforeAutospacing="1" w:after="100" w:afterAutospacing="1" w:line="240" w:lineRule="auto"/>
      <w:jc w:val="left"/>
    </w:pPr>
    <w:rPr>
      <w:rFonts w:ascii="Times New Roman" w:eastAsia="Times New Roman" w:hAnsi="Times New Roman"/>
      <w:color w:val="000000"/>
      <w:sz w:val="24"/>
      <w:szCs w:val="24"/>
      <w:lang w:eastAsia="sl-SI"/>
    </w:rPr>
  </w:style>
  <w:style w:type="paragraph" w:customStyle="1" w:styleId="font9">
    <w:name w:val="font9"/>
    <w:basedOn w:val="Navaden"/>
    <w:rsid w:val="00D86866"/>
    <w:pPr>
      <w:spacing w:before="100" w:beforeAutospacing="1" w:after="100" w:afterAutospacing="1" w:line="240" w:lineRule="auto"/>
      <w:jc w:val="left"/>
    </w:pPr>
    <w:rPr>
      <w:rFonts w:ascii="Times New Roman" w:eastAsia="Times New Roman" w:hAnsi="Times New Roman"/>
      <w:sz w:val="24"/>
      <w:szCs w:val="24"/>
      <w:lang w:eastAsia="sl-SI"/>
    </w:rPr>
  </w:style>
  <w:style w:type="paragraph" w:customStyle="1" w:styleId="xl79">
    <w:name w:val="xl79"/>
    <w:basedOn w:val="Navaden"/>
    <w:rsid w:val="00D86866"/>
    <w:pPr>
      <w:spacing w:before="100" w:beforeAutospacing="1" w:after="100" w:afterAutospacing="1" w:line="240" w:lineRule="auto"/>
      <w:jc w:val="left"/>
      <w:textAlignment w:val="center"/>
    </w:pPr>
    <w:rPr>
      <w:rFonts w:ascii="Times New Roman" w:eastAsia="Times New Roman" w:hAnsi="Times New Roman"/>
      <w:sz w:val="24"/>
      <w:szCs w:val="24"/>
      <w:lang w:eastAsia="sl-SI"/>
    </w:rPr>
  </w:style>
  <w:style w:type="paragraph" w:customStyle="1" w:styleId="xl80">
    <w:name w:val="xl80"/>
    <w:basedOn w:val="Navaden"/>
    <w:rsid w:val="00D86866"/>
    <w:pPr>
      <w:spacing w:before="100" w:beforeAutospacing="1" w:after="100" w:afterAutospacing="1" w:line="240" w:lineRule="auto"/>
      <w:jc w:val="left"/>
    </w:pPr>
    <w:rPr>
      <w:rFonts w:ascii="Times New Roman" w:eastAsia="Times New Roman" w:hAnsi="Times New Roman"/>
      <w:color w:val="000000"/>
      <w:sz w:val="24"/>
      <w:szCs w:val="24"/>
      <w:lang w:eastAsia="sl-SI"/>
    </w:rPr>
  </w:style>
  <w:style w:type="paragraph" w:customStyle="1" w:styleId="Tabela">
    <w:name w:val="Tabela"/>
    <w:basedOn w:val="Navaden"/>
    <w:autoRedefine/>
    <w:rsid w:val="00D86866"/>
    <w:pPr>
      <w:spacing w:after="0" w:line="240" w:lineRule="auto"/>
      <w:ind w:firstLine="360"/>
    </w:pPr>
    <w:rPr>
      <w:rFonts w:ascii="Times New Roman" w:eastAsia="Times New Roman" w:hAnsi="Times New Roman"/>
      <w:bCs/>
      <w:sz w:val="24"/>
      <w:szCs w:val="24"/>
      <w:lang w:eastAsia="sl-SI"/>
    </w:rPr>
  </w:style>
  <w:style w:type="paragraph" w:customStyle="1" w:styleId="Tabela1">
    <w:name w:val="Tabela 1"/>
    <w:basedOn w:val="Navaden"/>
    <w:autoRedefine/>
    <w:rsid w:val="00D86866"/>
    <w:pPr>
      <w:spacing w:before="60" w:after="60" w:line="240" w:lineRule="auto"/>
      <w:jc w:val="center"/>
    </w:pPr>
    <w:rPr>
      <w:rFonts w:ascii="Times New Roman" w:eastAsia="Times New Roman" w:hAnsi="Times New Roman"/>
      <w:szCs w:val="24"/>
      <w:lang w:eastAsia="sl-SI"/>
    </w:rPr>
  </w:style>
  <w:style w:type="paragraph" w:customStyle="1" w:styleId="Opomba">
    <w:name w:val="Opomba"/>
    <w:basedOn w:val="Navaden"/>
    <w:autoRedefine/>
    <w:rsid w:val="00D86866"/>
    <w:pPr>
      <w:spacing w:before="40" w:after="0" w:line="240" w:lineRule="auto"/>
      <w:ind w:left="1701" w:right="1133" w:hanging="992"/>
    </w:pPr>
    <w:rPr>
      <w:rFonts w:ascii="Times New Roman" w:eastAsia="Times New Roman" w:hAnsi="Times New Roman"/>
      <w:szCs w:val="20"/>
      <w:lang w:eastAsia="sl-SI"/>
    </w:rPr>
  </w:style>
  <w:style w:type="table" w:styleId="Tabelamrea4">
    <w:name w:val="Table Grid 4"/>
    <w:basedOn w:val="Navadnatabela"/>
    <w:rsid w:val="00D86866"/>
    <w:pPr>
      <w:widowControl w:val="0"/>
    </w:pPr>
    <w:rPr>
      <w:rFonts w:ascii="Times New Roman" w:eastAsia="Times New Roman" w:hAnsi="Times New Roman"/>
      <w:lang w:eastAsia="sl-SI"/>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paragraph" w:customStyle="1" w:styleId="EGGlava">
    <w:name w:val="EG Glava"/>
    <w:basedOn w:val="Navaden"/>
    <w:link w:val="EGGlavaZnak"/>
    <w:rsid w:val="00D86866"/>
    <w:pPr>
      <w:framePr w:hSpace="141" w:wrap="around" w:vAnchor="text" w:hAnchor="margin" w:xAlign="center" w:y="1"/>
      <w:spacing w:after="0" w:line="240" w:lineRule="auto"/>
      <w:suppressOverlap/>
      <w:jc w:val="left"/>
    </w:pPr>
    <w:rPr>
      <w:rFonts w:ascii="Times New Roman" w:eastAsia="Times New Roman" w:hAnsi="Times New Roman" w:cs="Arial"/>
      <w:bCs/>
      <w:iCs/>
      <w:noProof/>
      <w:color w:val="808080"/>
      <w:sz w:val="16"/>
      <w:szCs w:val="16"/>
      <w:lang w:eastAsia="sl-SI"/>
    </w:rPr>
  </w:style>
  <w:style w:type="character" w:customStyle="1" w:styleId="EGGlavaZnak">
    <w:name w:val="EG Glava Znak"/>
    <w:link w:val="EGGlava"/>
    <w:rsid w:val="00D86866"/>
    <w:rPr>
      <w:rFonts w:ascii="Times New Roman" w:eastAsia="Times New Roman" w:hAnsi="Times New Roman" w:cs="Arial"/>
      <w:bCs/>
      <w:iCs/>
      <w:noProof/>
      <w:color w:val="808080"/>
      <w:sz w:val="16"/>
      <w:szCs w:val="16"/>
      <w:lang w:eastAsia="sl-SI"/>
    </w:rPr>
  </w:style>
  <w:style w:type="paragraph" w:customStyle="1" w:styleId="Telobesedila31">
    <w:name w:val="Telo besedila 31"/>
    <w:basedOn w:val="Navaden"/>
    <w:rsid w:val="00D86866"/>
    <w:pPr>
      <w:tabs>
        <w:tab w:val="left" w:pos="36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s>
      <w:spacing w:after="0" w:line="240" w:lineRule="auto"/>
    </w:pPr>
    <w:rPr>
      <w:rFonts w:ascii="Map Symbols" w:eastAsia="Times New Roman" w:hAnsi="Map Symbols"/>
      <w:noProof/>
      <w:sz w:val="22"/>
      <w:szCs w:val="20"/>
      <w:lang w:val="en-US" w:eastAsia="sl-SI"/>
    </w:rPr>
  </w:style>
  <w:style w:type="table" w:customStyle="1" w:styleId="Tabelasvetlamrea1">
    <w:name w:val="Tabela – svetla mreža1"/>
    <w:basedOn w:val="Navadnatabela"/>
    <w:uiPriority w:val="40"/>
    <w:rsid w:val="00D86866"/>
    <w:rPr>
      <w:rFonts w:ascii="Times New Roman" w:eastAsia="Times New Roman" w:hAnsi="Times New Roman"/>
      <w:lang w:eastAsia="sl-SI"/>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Blokbesedila">
    <w:name w:val="Block Text"/>
    <w:basedOn w:val="Navaden"/>
    <w:rsid w:val="00D86866"/>
    <w:pPr>
      <w:tabs>
        <w:tab w:val="left" w:pos="1134"/>
        <w:tab w:val="left" w:pos="4253"/>
        <w:tab w:val="left" w:pos="5103"/>
        <w:tab w:val="left" w:pos="6946"/>
        <w:tab w:val="left" w:pos="7797"/>
      </w:tabs>
      <w:spacing w:after="0" w:line="240" w:lineRule="auto"/>
      <w:ind w:left="426" w:right="-483"/>
    </w:pPr>
    <w:rPr>
      <w:rFonts w:ascii="Arial" w:eastAsia="Times New Roman" w:hAnsi="Arial"/>
      <w:sz w:val="24"/>
      <w:szCs w:val="20"/>
      <w:lang w:val="en-GB"/>
    </w:rPr>
  </w:style>
  <w:style w:type="paragraph" w:customStyle="1" w:styleId="Default">
    <w:name w:val="Default"/>
    <w:rsid w:val="00D86866"/>
    <w:pPr>
      <w:autoSpaceDE w:val="0"/>
      <w:autoSpaceDN w:val="0"/>
      <w:adjustRightInd w:val="0"/>
    </w:pPr>
    <w:rPr>
      <w:rFonts w:cs="Calibri"/>
      <w:color w:val="000000"/>
      <w:sz w:val="24"/>
      <w:szCs w:val="24"/>
      <w:lang w:eastAsia="en-US"/>
    </w:rPr>
  </w:style>
  <w:style w:type="paragraph" w:styleId="Kazalovsebine4">
    <w:name w:val="toc 4"/>
    <w:basedOn w:val="Navaden"/>
    <w:next w:val="Navaden"/>
    <w:autoRedefine/>
    <w:uiPriority w:val="39"/>
    <w:rsid w:val="00D86866"/>
    <w:pPr>
      <w:widowControl w:val="0"/>
      <w:spacing w:after="0" w:line="240" w:lineRule="auto"/>
      <w:ind w:left="600"/>
      <w:jc w:val="left"/>
    </w:pPr>
    <w:rPr>
      <w:rFonts w:asciiTheme="minorHAnsi" w:eastAsia="Times New Roman" w:hAnsiTheme="minorHAnsi"/>
      <w:snapToGrid w:val="0"/>
      <w:sz w:val="18"/>
      <w:szCs w:val="18"/>
      <w:lang w:eastAsia="sl-SI"/>
    </w:rPr>
  </w:style>
  <w:style w:type="paragraph" w:styleId="Kazalovsebine5">
    <w:name w:val="toc 5"/>
    <w:basedOn w:val="Navaden"/>
    <w:next w:val="Navaden"/>
    <w:autoRedefine/>
    <w:uiPriority w:val="39"/>
    <w:rsid w:val="00D86866"/>
    <w:pPr>
      <w:widowControl w:val="0"/>
      <w:spacing w:after="0" w:line="240" w:lineRule="auto"/>
      <w:ind w:left="800"/>
      <w:jc w:val="left"/>
    </w:pPr>
    <w:rPr>
      <w:rFonts w:asciiTheme="minorHAnsi" w:eastAsia="Times New Roman" w:hAnsiTheme="minorHAnsi"/>
      <w:snapToGrid w:val="0"/>
      <w:sz w:val="18"/>
      <w:szCs w:val="18"/>
      <w:lang w:eastAsia="sl-SI"/>
    </w:rPr>
  </w:style>
  <w:style w:type="paragraph" w:styleId="Kazalovsebine7">
    <w:name w:val="toc 7"/>
    <w:basedOn w:val="Navaden"/>
    <w:next w:val="Navaden"/>
    <w:autoRedefine/>
    <w:uiPriority w:val="39"/>
    <w:rsid w:val="00D86866"/>
    <w:pPr>
      <w:widowControl w:val="0"/>
      <w:spacing w:after="0" w:line="240" w:lineRule="auto"/>
      <w:ind w:left="1200"/>
      <w:jc w:val="left"/>
    </w:pPr>
    <w:rPr>
      <w:rFonts w:asciiTheme="minorHAnsi" w:eastAsia="Times New Roman" w:hAnsiTheme="minorHAnsi"/>
      <w:snapToGrid w:val="0"/>
      <w:sz w:val="18"/>
      <w:szCs w:val="18"/>
      <w:lang w:eastAsia="sl-SI"/>
    </w:rPr>
  </w:style>
  <w:style w:type="paragraph" w:styleId="Kazalovsebine8">
    <w:name w:val="toc 8"/>
    <w:basedOn w:val="Navaden"/>
    <w:next w:val="Navaden"/>
    <w:autoRedefine/>
    <w:uiPriority w:val="39"/>
    <w:rsid w:val="00D86866"/>
    <w:pPr>
      <w:widowControl w:val="0"/>
      <w:spacing w:after="0" w:line="240" w:lineRule="auto"/>
      <w:ind w:left="1400"/>
      <w:jc w:val="left"/>
    </w:pPr>
    <w:rPr>
      <w:rFonts w:asciiTheme="minorHAnsi" w:eastAsia="Times New Roman" w:hAnsiTheme="minorHAnsi"/>
      <w:snapToGrid w:val="0"/>
      <w:sz w:val="18"/>
      <w:szCs w:val="18"/>
      <w:lang w:eastAsia="sl-SI"/>
    </w:rPr>
  </w:style>
  <w:style w:type="paragraph" w:styleId="Kazalovsebine9">
    <w:name w:val="toc 9"/>
    <w:basedOn w:val="Navaden"/>
    <w:next w:val="Navaden"/>
    <w:autoRedefine/>
    <w:uiPriority w:val="39"/>
    <w:rsid w:val="00D86866"/>
    <w:pPr>
      <w:widowControl w:val="0"/>
      <w:spacing w:after="0" w:line="240" w:lineRule="auto"/>
      <w:ind w:left="1600"/>
      <w:jc w:val="left"/>
    </w:pPr>
    <w:rPr>
      <w:rFonts w:asciiTheme="minorHAnsi" w:eastAsia="Times New Roman" w:hAnsiTheme="minorHAnsi"/>
      <w:snapToGrid w:val="0"/>
      <w:sz w:val="18"/>
      <w:szCs w:val="18"/>
      <w:lang w:eastAsia="sl-SI"/>
    </w:rPr>
  </w:style>
  <w:style w:type="table" w:styleId="Tabelamrea5">
    <w:name w:val="Table Grid 5"/>
    <w:basedOn w:val="Navadnatabela"/>
    <w:rsid w:val="00D86866"/>
    <w:pPr>
      <w:widowControl w:val="0"/>
    </w:pPr>
    <w:rPr>
      <w:rFonts w:ascii="Times New Roman" w:eastAsia="Times New Roman" w:hAnsi="Times New Roman"/>
      <w:lang w:eastAsia="sl-SI"/>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character" w:customStyle="1" w:styleId="Nerazreenaomemba1">
    <w:name w:val="Nerazrešena omemba1"/>
    <w:basedOn w:val="Privzetapisavaodstavka"/>
    <w:uiPriority w:val="99"/>
    <w:semiHidden/>
    <w:unhideWhenUsed/>
    <w:rsid w:val="00D86866"/>
    <w:rPr>
      <w:color w:val="605E5C"/>
      <w:shd w:val="clear" w:color="auto" w:fill="E1DFDD"/>
    </w:rPr>
  </w:style>
  <w:style w:type="paragraph" w:customStyle="1" w:styleId="Alinea1">
    <w:name w:val="Alinea1"/>
    <w:basedOn w:val="Navaden"/>
    <w:rsid w:val="00D86866"/>
    <w:pPr>
      <w:numPr>
        <w:numId w:val="19"/>
      </w:numPr>
      <w:spacing w:after="0" w:line="300" w:lineRule="exact"/>
      <w:jc w:val="left"/>
    </w:pPr>
    <w:rPr>
      <w:rFonts w:ascii="Arial" w:eastAsia="Times New Roman" w:hAnsi="Arial"/>
      <w:sz w:val="24"/>
      <w:szCs w:val="20"/>
      <w:lang w:eastAsia="sl-SI"/>
    </w:rPr>
  </w:style>
  <w:style w:type="character" w:styleId="Nerazreenaomemba">
    <w:name w:val="Unresolved Mention"/>
    <w:basedOn w:val="Privzetapisavaodstavka"/>
    <w:uiPriority w:val="99"/>
    <w:semiHidden/>
    <w:unhideWhenUsed/>
    <w:rsid w:val="0050367C"/>
    <w:rPr>
      <w:color w:val="605E5C"/>
      <w:shd w:val="clear" w:color="auto" w:fill="E1DFDD"/>
    </w:rPr>
  </w:style>
  <w:style w:type="character" w:styleId="Pripombasklic">
    <w:name w:val="annotation reference"/>
    <w:basedOn w:val="Privzetapisavaodstavka"/>
    <w:uiPriority w:val="99"/>
    <w:semiHidden/>
    <w:unhideWhenUsed/>
    <w:rsid w:val="008B724D"/>
    <w:rPr>
      <w:sz w:val="16"/>
      <w:szCs w:val="16"/>
    </w:rPr>
  </w:style>
  <w:style w:type="paragraph" w:styleId="Pripombabesedilo">
    <w:name w:val="annotation text"/>
    <w:basedOn w:val="Navaden"/>
    <w:link w:val="PripombabesediloZnak"/>
    <w:unhideWhenUsed/>
    <w:rsid w:val="008B724D"/>
    <w:pPr>
      <w:spacing w:line="240" w:lineRule="auto"/>
    </w:pPr>
    <w:rPr>
      <w:szCs w:val="20"/>
    </w:rPr>
  </w:style>
  <w:style w:type="character" w:customStyle="1" w:styleId="PripombabesediloZnak">
    <w:name w:val="Pripomba – besedilo Znak"/>
    <w:basedOn w:val="Privzetapisavaodstavka"/>
    <w:link w:val="Pripombabesedilo"/>
    <w:rsid w:val="008B724D"/>
    <w:rPr>
      <w:rFonts w:ascii="Swis721 Cn BT" w:hAnsi="Swis721 Cn B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698099">
      <w:bodyDiv w:val="1"/>
      <w:marLeft w:val="0"/>
      <w:marRight w:val="0"/>
      <w:marTop w:val="0"/>
      <w:marBottom w:val="0"/>
      <w:divBdr>
        <w:top w:val="none" w:sz="0" w:space="0" w:color="auto"/>
        <w:left w:val="none" w:sz="0" w:space="0" w:color="auto"/>
        <w:bottom w:val="none" w:sz="0" w:space="0" w:color="auto"/>
        <w:right w:val="none" w:sz="0" w:space="0" w:color="auto"/>
      </w:divBdr>
    </w:div>
    <w:div w:id="186725762">
      <w:bodyDiv w:val="1"/>
      <w:marLeft w:val="0"/>
      <w:marRight w:val="0"/>
      <w:marTop w:val="0"/>
      <w:marBottom w:val="0"/>
      <w:divBdr>
        <w:top w:val="none" w:sz="0" w:space="0" w:color="auto"/>
        <w:left w:val="none" w:sz="0" w:space="0" w:color="auto"/>
        <w:bottom w:val="none" w:sz="0" w:space="0" w:color="auto"/>
        <w:right w:val="none" w:sz="0" w:space="0" w:color="auto"/>
      </w:divBdr>
    </w:div>
    <w:div w:id="331837832">
      <w:bodyDiv w:val="1"/>
      <w:marLeft w:val="0"/>
      <w:marRight w:val="0"/>
      <w:marTop w:val="0"/>
      <w:marBottom w:val="0"/>
      <w:divBdr>
        <w:top w:val="none" w:sz="0" w:space="0" w:color="auto"/>
        <w:left w:val="none" w:sz="0" w:space="0" w:color="auto"/>
        <w:bottom w:val="none" w:sz="0" w:space="0" w:color="auto"/>
        <w:right w:val="none" w:sz="0" w:space="0" w:color="auto"/>
      </w:divBdr>
    </w:div>
    <w:div w:id="379789310">
      <w:bodyDiv w:val="1"/>
      <w:marLeft w:val="0"/>
      <w:marRight w:val="0"/>
      <w:marTop w:val="0"/>
      <w:marBottom w:val="0"/>
      <w:divBdr>
        <w:top w:val="none" w:sz="0" w:space="0" w:color="auto"/>
        <w:left w:val="none" w:sz="0" w:space="0" w:color="auto"/>
        <w:bottom w:val="none" w:sz="0" w:space="0" w:color="auto"/>
        <w:right w:val="none" w:sz="0" w:space="0" w:color="auto"/>
      </w:divBdr>
    </w:div>
    <w:div w:id="580988027">
      <w:bodyDiv w:val="1"/>
      <w:marLeft w:val="0"/>
      <w:marRight w:val="0"/>
      <w:marTop w:val="0"/>
      <w:marBottom w:val="0"/>
      <w:divBdr>
        <w:top w:val="none" w:sz="0" w:space="0" w:color="auto"/>
        <w:left w:val="none" w:sz="0" w:space="0" w:color="auto"/>
        <w:bottom w:val="none" w:sz="0" w:space="0" w:color="auto"/>
        <w:right w:val="none" w:sz="0" w:space="0" w:color="auto"/>
      </w:divBdr>
    </w:div>
    <w:div w:id="685208253">
      <w:bodyDiv w:val="1"/>
      <w:marLeft w:val="0"/>
      <w:marRight w:val="0"/>
      <w:marTop w:val="0"/>
      <w:marBottom w:val="0"/>
      <w:divBdr>
        <w:top w:val="none" w:sz="0" w:space="0" w:color="auto"/>
        <w:left w:val="none" w:sz="0" w:space="0" w:color="auto"/>
        <w:bottom w:val="none" w:sz="0" w:space="0" w:color="auto"/>
        <w:right w:val="none" w:sz="0" w:space="0" w:color="auto"/>
      </w:divBdr>
    </w:div>
    <w:div w:id="762455132">
      <w:bodyDiv w:val="1"/>
      <w:marLeft w:val="0"/>
      <w:marRight w:val="0"/>
      <w:marTop w:val="0"/>
      <w:marBottom w:val="0"/>
      <w:divBdr>
        <w:top w:val="none" w:sz="0" w:space="0" w:color="auto"/>
        <w:left w:val="none" w:sz="0" w:space="0" w:color="auto"/>
        <w:bottom w:val="none" w:sz="0" w:space="0" w:color="auto"/>
        <w:right w:val="none" w:sz="0" w:space="0" w:color="auto"/>
      </w:divBdr>
    </w:div>
    <w:div w:id="973635098">
      <w:bodyDiv w:val="1"/>
      <w:marLeft w:val="0"/>
      <w:marRight w:val="0"/>
      <w:marTop w:val="0"/>
      <w:marBottom w:val="0"/>
      <w:divBdr>
        <w:top w:val="none" w:sz="0" w:space="0" w:color="auto"/>
        <w:left w:val="none" w:sz="0" w:space="0" w:color="auto"/>
        <w:bottom w:val="none" w:sz="0" w:space="0" w:color="auto"/>
        <w:right w:val="none" w:sz="0" w:space="0" w:color="auto"/>
      </w:divBdr>
    </w:div>
    <w:div w:id="1060397641">
      <w:bodyDiv w:val="1"/>
      <w:marLeft w:val="0"/>
      <w:marRight w:val="0"/>
      <w:marTop w:val="0"/>
      <w:marBottom w:val="0"/>
      <w:divBdr>
        <w:top w:val="none" w:sz="0" w:space="0" w:color="auto"/>
        <w:left w:val="none" w:sz="0" w:space="0" w:color="auto"/>
        <w:bottom w:val="none" w:sz="0" w:space="0" w:color="auto"/>
        <w:right w:val="none" w:sz="0" w:space="0" w:color="auto"/>
      </w:divBdr>
      <w:divsChild>
        <w:div w:id="505246693">
          <w:marLeft w:val="0"/>
          <w:marRight w:val="0"/>
          <w:marTop w:val="0"/>
          <w:marBottom w:val="0"/>
          <w:divBdr>
            <w:top w:val="none" w:sz="0" w:space="0" w:color="auto"/>
            <w:left w:val="none" w:sz="0" w:space="0" w:color="auto"/>
            <w:bottom w:val="none" w:sz="0" w:space="0" w:color="auto"/>
            <w:right w:val="none" w:sz="0" w:space="0" w:color="auto"/>
          </w:divBdr>
        </w:div>
      </w:divsChild>
    </w:div>
    <w:div w:id="1315380285">
      <w:bodyDiv w:val="1"/>
      <w:marLeft w:val="0"/>
      <w:marRight w:val="0"/>
      <w:marTop w:val="0"/>
      <w:marBottom w:val="0"/>
      <w:divBdr>
        <w:top w:val="none" w:sz="0" w:space="0" w:color="auto"/>
        <w:left w:val="none" w:sz="0" w:space="0" w:color="auto"/>
        <w:bottom w:val="none" w:sz="0" w:space="0" w:color="auto"/>
        <w:right w:val="none" w:sz="0" w:space="0" w:color="auto"/>
      </w:divBdr>
    </w:div>
    <w:div w:id="1472867411">
      <w:bodyDiv w:val="1"/>
      <w:marLeft w:val="0"/>
      <w:marRight w:val="0"/>
      <w:marTop w:val="0"/>
      <w:marBottom w:val="0"/>
      <w:divBdr>
        <w:top w:val="none" w:sz="0" w:space="0" w:color="auto"/>
        <w:left w:val="none" w:sz="0" w:space="0" w:color="auto"/>
        <w:bottom w:val="none" w:sz="0" w:space="0" w:color="auto"/>
        <w:right w:val="none" w:sz="0" w:space="0" w:color="auto"/>
      </w:divBdr>
    </w:div>
    <w:div w:id="1758288451">
      <w:bodyDiv w:val="1"/>
      <w:marLeft w:val="0"/>
      <w:marRight w:val="0"/>
      <w:marTop w:val="0"/>
      <w:marBottom w:val="0"/>
      <w:divBdr>
        <w:top w:val="none" w:sz="0" w:space="0" w:color="auto"/>
        <w:left w:val="none" w:sz="0" w:space="0" w:color="auto"/>
        <w:bottom w:val="none" w:sz="0" w:space="0" w:color="auto"/>
        <w:right w:val="none" w:sz="0" w:space="0" w:color="auto"/>
      </w:divBdr>
    </w:div>
    <w:div w:id="1785686558">
      <w:bodyDiv w:val="1"/>
      <w:marLeft w:val="0"/>
      <w:marRight w:val="0"/>
      <w:marTop w:val="0"/>
      <w:marBottom w:val="0"/>
      <w:divBdr>
        <w:top w:val="none" w:sz="0" w:space="0" w:color="auto"/>
        <w:left w:val="none" w:sz="0" w:space="0" w:color="auto"/>
        <w:bottom w:val="none" w:sz="0" w:space="0" w:color="auto"/>
        <w:right w:val="none" w:sz="0" w:space="0" w:color="auto"/>
      </w:divBdr>
      <w:divsChild>
        <w:div w:id="395318540">
          <w:marLeft w:val="0"/>
          <w:marRight w:val="0"/>
          <w:marTop w:val="0"/>
          <w:marBottom w:val="0"/>
          <w:divBdr>
            <w:top w:val="none" w:sz="0" w:space="0" w:color="auto"/>
            <w:left w:val="none" w:sz="0" w:space="0" w:color="auto"/>
            <w:bottom w:val="none" w:sz="0" w:space="0" w:color="auto"/>
            <w:right w:val="none" w:sz="0" w:space="0" w:color="auto"/>
          </w:divBdr>
          <w:divsChild>
            <w:div w:id="1056512302">
              <w:marLeft w:val="0"/>
              <w:marRight w:val="0"/>
              <w:marTop w:val="0"/>
              <w:marBottom w:val="0"/>
              <w:divBdr>
                <w:top w:val="none" w:sz="0" w:space="0" w:color="auto"/>
                <w:left w:val="none" w:sz="0" w:space="0" w:color="auto"/>
                <w:bottom w:val="none" w:sz="0" w:space="0" w:color="auto"/>
                <w:right w:val="none" w:sz="0" w:space="0" w:color="auto"/>
              </w:divBdr>
              <w:divsChild>
                <w:div w:id="45784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486666">
      <w:bodyDiv w:val="1"/>
      <w:marLeft w:val="0"/>
      <w:marRight w:val="0"/>
      <w:marTop w:val="0"/>
      <w:marBottom w:val="0"/>
      <w:divBdr>
        <w:top w:val="none" w:sz="0" w:space="0" w:color="auto"/>
        <w:left w:val="none" w:sz="0" w:space="0" w:color="auto"/>
        <w:bottom w:val="none" w:sz="0" w:space="0" w:color="auto"/>
        <w:right w:val="none" w:sz="0" w:space="0" w:color="auto"/>
      </w:divBdr>
    </w:div>
    <w:div w:id="1993675721">
      <w:bodyDiv w:val="1"/>
      <w:marLeft w:val="0"/>
      <w:marRight w:val="0"/>
      <w:marTop w:val="0"/>
      <w:marBottom w:val="0"/>
      <w:divBdr>
        <w:top w:val="none" w:sz="0" w:space="0" w:color="auto"/>
        <w:left w:val="none" w:sz="0" w:space="0" w:color="auto"/>
        <w:bottom w:val="none" w:sz="0" w:space="0" w:color="auto"/>
        <w:right w:val="none" w:sz="0" w:space="0" w:color="auto"/>
      </w:divBdr>
    </w:div>
    <w:div w:id="2051951005">
      <w:bodyDiv w:val="1"/>
      <w:marLeft w:val="0"/>
      <w:marRight w:val="0"/>
      <w:marTop w:val="75"/>
      <w:marBottom w:val="0"/>
      <w:divBdr>
        <w:top w:val="none" w:sz="0" w:space="0" w:color="auto"/>
        <w:left w:val="none" w:sz="0" w:space="0" w:color="auto"/>
        <w:bottom w:val="none" w:sz="0" w:space="0" w:color="auto"/>
        <w:right w:val="none" w:sz="0" w:space="0" w:color="auto"/>
      </w:divBdr>
      <w:divsChild>
        <w:div w:id="1761171342">
          <w:marLeft w:val="0"/>
          <w:marRight w:val="0"/>
          <w:marTop w:val="0"/>
          <w:marBottom w:val="0"/>
          <w:divBdr>
            <w:top w:val="none" w:sz="0" w:space="0" w:color="auto"/>
            <w:left w:val="none" w:sz="0" w:space="0" w:color="auto"/>
            <w:bottom w:val="none" w:sz="0" w:space="0" w:color="auto"/>
            <w:right w:val="none" w:sz="0" w:space="0" w:color="auto"/>
          </w:divBdr>
          <w:divsChild>
            <w:div w:id="1756433825">
              <w:marLeft w:val="0"/>
              <w:marRight w:val="0"/>
              <w:marTop w:val="0"/>
              <w:marBottom w:val="0"/>
              <w:divBdr>
                <w:top w:val="none" w:sz="0" w:space="0" w:color="auto"/>
                <w:left w:val="none" w:sz="0" w:space="0" w:color="auto"/>
                <w:bottom w:val="none" w:sz="0" w:space="0" w:color="auto"/>
                <w:right w:val="none" w:sz="0" w:space="0" w:color="auto"/>
              </w:divBdr>
              <w:divsChild>
                <w:div w:id="1327174617">
                  <w:marLeft w:val="0"/>
                  <w:marRight w:val="0"/>
                  <w:marTop w:val="0"/>
                  <w:marBottom w:val="0"/>
                  <w:divBdr>
                    <w:top w:val="none" w:sz="0" w:space="0" w:color="auto"/>
                    <w:left w:val="none" w:sz="0" w:space="0" w:color="auto"/>
                    <w:bottom w:val="none" w:sz="0" w:space="0" w:color="auto"/>
                    <w:right w:val="none" w:sz="0" w:space="0" w:color="auto"/>
                  </w:divBdr>
                  <w:divsChild>
                    <w:div w:id="900749564">
                      <w:marLeft w:val="0"/>
                      <w:marRight w:val="0"/>
                      <w:marTop w:val="0"/>
                      <w:marBottom w:val="0"/>
                      <w:divBdr>
                        <w:top w:val="none" w:sz="0" w:space="0" w:color="auto"/>
                        <w:left w:val="none" w:sz="0" w:space="0" w:color="auto"/>
                        <w:bottom w:val="none" w:sz="0" w:space="0" w:color="auto"/>
                        <w:right w:val="none" w:sz="0" w:space="0" w:color="auto"/>
                      </w:divBdr>
                      <w:divsChild>
                        <w:div w:id="1326667617">
                          <w:marLeft w:val="0"/>
                          <w:marRight w:val="0"/>
                          <w:marTop w:val="0"/>
                          <w:marBottom w:val="0"/>
                          <w:divBdr>
                            <w:top w:val="none" w:sz="0" w:space="0" w:color="auto"/>
                            <w:left w:val="none" w:sz="0" w:space="0" w:color="auto"/>
                            <w:bottom w:val="none" w:sz="0" w:space="0" w:color="auto"/>
                            <w:right w:val="none" w:sz="0" w:space="0" w:color="auto"/>
                          </w:divBdr>
                          <w:divsChild>
                            <w:div w:id="2102410353">
                              <w:marLeft w:val="0"/>
                              <w:marRight w:val="0"/>
                              <w:marTop w:val="0"/>
                              <w:marBottom w:val="0"/>
                              <w:divBdr>
                                <w:top w:val="none" w:sz="0" w:space="0" w:color="auto"/>
                                <w:left w:val="none" w:sz="0" w:space="0" w:color="auto"/>
                                <w:bottom w:val="none" w:sz="0" w:space="0" w:color="auto"/>
                                <w:right w:val="none" w:sz="0" w:space="0" w:color="auto"/>
                              </w:divBdr>
                              <w:divsChild>
                                <w:div w:id="1782803193">
                                  <w:marLeft w:val="0"/>
                                  <w:marRight w:val="0"/>
                                  <w:marTop w:val="0"/>
                                  <w:marBottom w:val="0"/>
                                  <w:divBdr>
                                    <w:top w:val="none" w:sz="0" w:space="0" w:color="auto"/>
                                    <w:left w:val="none" w:sz="0" w:space="0" w:color="auto"/>
                                    <w:bottom w:val="none" w:sz="0" w:space="0" w:color="auto"/>
                                    <w:right w:val="none" w:sz="0" w:space="0" w:color="auto"/>
                                  </w:divBdr>
                                  <w:divsChild>
                                    <w:div w:id="205455800">
                                      <w:marLeft w:val="0"/>
                                      <w:marRight w:val="0"/>
                                      <w:marTop w:val="0"/>
                                      <w:marBottom w:val="0"/>
                                      <w:divBdr>
                                        <w:top w:val="none" w:sz="0" w:space="0" w:color="auto"/>
                                        <w:left w:val="none" w:sz="0" w:space="0" w:color="auto"/>
                                        <w:bottom w:val="none" w:sz="0" w:space="0" w:color="auto"/>
                                        <w:right w:val="none" w:sz="0" w:space="0" w:color="auto"/>
                                      </w:divBdr>
                                      <w:divsChild>
                                        <w:div w:id="1353994429">
                                          <w:marLeft w:val="0"/>
                                          <w:marRight w:val="0"/>
                                          <w:marTop w:val="0"/>
                                          <w:marBottom w:val="0"/>
                                          <w:divBdr>
                                            <w:top w:val="none" w:sz="0" w:space="0" w:color="auto"/>
                                            <w:left w:val="none" w:sz="0" w:space="0" w:color="auto"/>
                                            <w:bottom w:val="none" w:sz="0" w:space="0" w:color="auto"/>
                                            <w:right w:val="none" w:sz="0" w:space="0" w:color="auto"/>
                                          </w:divBdr>
                                          <w:divsChild>
                                            <w:div w:id="1920169527">
                                              <w:marLeft w:val="0"/>
                                              <w:marRight w:val="0"/>
                                              <w:marTop w:val="0"/>
                                              <w:marBottom w:val="0"/>
                                              <w:divBdr>
                                                <w:top w:val="none" w:sz="0" w:space="0" w:color="auto"/>
                                                <w:left w:val="none" w:sz="0" w:space="0" w:color="auto"/>
                                                <w:bottom w:val="none" w:sz="0" w:space="0" w:color="auto"/>
                                                <w:right w:val="none" w:sz="0" w:space="0" w:color="auto"/>
                                              </w:divBdr>
                                              <w:divsChild>
                                                <w:div w:id="135150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n.wikipedia.org/wiki/British_Standard_Pipe" TargetMode="Externa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settings.xml.rels><?xml version="1.0" encoding="UTF-8" standalone="yes"?>
<Relationships xmlns="http://schemas.openxmlformats.org/package/2006/relationships"><Relationship Id="rId1" Type="http://schemas.openxmlformats.org/officeDocument/2006/relationships/attachedTemplate" Target="file:///E:\OneDrive\EP\ELEKTRO%20CELJE\PS%20Tipizacija%20-%20General\0.%20Predloge%20Dokumentov\ELES%20T.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FA48D6182D3E043828A75073C024B8E" ma:contentTypeVersion="15" ma:contentTypeDescription="Ustvari nov dokument." ma:contentTypeScope="" ma:versionID="89894d39795e08da9a3c7d590f49f632">
  <xsd:schema xmlns:xsd="http://www.w3.org/2001/XMLSchema" xmlns:xs="http://www.w3.org/2001/XMLSchema" xmlns:p="http://schemas.microsoft.com/office/2006/metadata/properties" xmlns:ns2="d1bf7b1a-facf-4776-8156-6b0994e9eb5c" xmlns:ns3="00d93420-39f4-45ae-9cbd-9a6edef18c89" targetNamespace="http://schemas.microsoft.com/office/2006/metadata/properties" ma:root="true" ma:fieldsID="5af33f2deb8166e24587a88e67efcf67" ns2:_="" ns3:_="">
    <xsd:import namespace="d1bf7b1a-facf-4776-8156-6b0994e9eb5c"/>
    <xsd:import namespace="00d93420-39f4-45ae-9cbd-9a6edef18c8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Ponudbe" minOccurs="0"/>
                <xsd:element ref="ns3:MediaServiceObjectDetectorVersions" minOccurs="0"/>
                <xsd:element ref="ns3:MediaServiceSearchProperties"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1bf7b1a-facf-4776-8156-6b0994e9eb5c" elementFormDefault="qualified">
    <xsd:import namespace="http://schemas.microsoft.com/office/2006/documentManagement/types"/>
    <xsd:import namespace="http://schemas.microsoft.com/office/infopath/2007/PartnerControls"/>
    <xsd:element name="SharedWithUsers" ma:index="8" nillable="true" ma:displayName="V skupni rabi z"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description="" ma:internalName="SharedWithDetails" ma:readOnly="true">
      <xsd:simpleType>
        <xsd:restriction base="dms:Note">
          <xsd:maxLength value="255"/>
        </xsd:restriction>
      </xsd:simpleType>
    </xsd:element>
    <xsd:element name="TaxCatchAll" ma:index="22" nillable="true" ma:displayName="Taxonomy Catch All Column" ma:hidden="true" ma:list="{9a481232-a176-423d-9b93-faa14d982ffd}" ma:internalName="TaxCatchAll" ma:showField="CatchAllData" ma:web="d1bf7b1a-facf-4776-8156-6b0994e9eb5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00d93420-39f4-45ae-9cbd-9a6edef18c89"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Ponudbe" ma:index="17" nillable="true" ma:displayName="Ponudbe" ma:format="Dropdown" ma:internalName="Ponudbe">
      <xsd:simpleType>
        <xsd:restriction base="dms:Text">
          <xsd:maxLength value="255"/>
        </xsd:restrictio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lcf76f155ced4ddcb4097134ff3c332f" ma:index="21" nillable="true" ma:taxonomy="true" ma:internalName="lcf76f155ced4ddcb4097134ff3c332f" ma:taxonomyFieldName="MediaServiceImageTags" ma:displayName="Oznake slike" ma:readOnly="false" ma:fieldId="{5cf76f15-5ced-4ddc-b409-7134ff3c332f}" ma:taxonomyMulti="true" ma:sspId="9fd68057-897f-4bb5-9d06-bde2e1338524"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1bf7b1a-facf-4776-8156-6b0994e9eb5c" xsi:nil="true"/>
    <lcf76f155ced4ddcb4097134ff3c332f xmlns="00d93420-39f4-45ae-9cbd-9a6edef18c89">
      <Terms xmlns="http://schemas.microsoft.com/office/infopath/2007/PartnerControls"/>
    </lcf76f155ced4ddcb4097134ff3c332f>
    <Ponudbe xmlns="00d93420-39f4-45ae-9cbd-9a6edef18c8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C5B931-D37C-47FF-A259-6AABE984D393}"/>
</file>

<file path=customXml/itemProps2.xml><?xml version="1.0" encoding="utf-8"?>
<ds:datastoreItem xmlns:ds="http://schemas.openxmlformats.org/officeDocument/2006/customXml" ds:itemID="{964C4A54-456D-419A-91A0-6E29840E91CA}">
  <ds:schemaRefs>
    <ds:schemaRef ds:uri="http://schemas.microsoft.com/sharepoint/v3/contenttype/forms"/>
  </ds:schemaRefs>
</ds:datastoreItem>
</file>

<file path=customXml/itemProps3.xml><?xml version="1.0" encoding="utf-8"?>
<ds:datastoreItem xmlns:ds="http://schemas.openxmlformats.org/officeDocument/2006/customXml" ds:itemID="{01F0D0C9-93A7-4989-A4EF-430314BEB227}">
  <ds:schemaRefs>
    <ds:schemaRef ds:uri="http://schemas.microsoft.com/office/2006/metadata/properties"/>
    <ds:schemaRef ds:uri="http://schemas.microsoft.com/office/infopath/2007/PartnerControls"/>
    <ds:schemaRef ds:uri="d1bf7b1a-facf-4776-8156-6b0994e9eb5c"/>
    <ds:schemaRef ds:uri="00d93420-39f4-45ae-9cbd-9a6edef18c89"/>
  </ds:schemaRefs>
</ds:datastoreItem>
</file>

<file path=customXml/itemProps4.xml><?xml version="1.0" encoding="utf-8"?>
<ds:datastoreItem xmlns:ds="http://schemas.openxmlformats.org/officeDocument/2006/customXml" ds:itemID="{554C81FF-5FC2-461E-94A5-66CD024DC6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ELES%20T</Template>
  <TotalTime>4517</TotalTime>
  <Pages>23</Pages>
  <Words>8961</Words>
  <Characters>51082</Characters>
  <Application>Microsoft Office Word</Application>
  <DocSecurity>0</DocSecurity>
  <Lines>425</Lines>
  <Paragraphs>119</Paragraphs>
  <ScaleCrop>false</ScaleCrop>
  <HeadingPairs>
    <vt:vector size="4" baseType="variant">
      <vt:variant>
        <vt:lpstr>Naslov</vt:lpstr>
      </vt:variant>
      <vt:variant>
        <vt:i4>1</vt:i4>
      </vt:variant>
      <vt:variant>
        <vt:lpstr>Podnaslovi</vt:lpstr>
      </vt:variant>
      <vt:variant>
        <vt:i4>67</vt:i4>
      </vt:variant>
    </vt:vector>
  </HeadingPairs>
  <TitlesOfParts>
    <vt:vector size="68" baseType="lpstr">
      <vt:lpstr/>
      <vt:lpstr>UVOD</vt:lpstr>
      <vt:lpstr>    Splošno</vt:lpstr>
      <vt:lpstr>    Pomen in vloga</vt:lpstr>
      <vt:lpstr>    Namen in območje uporabe</vt:lpstr>
      <vt:lpstr>REFERENČNI DOKUMENTI</vt:lpstr>
      <vt:lpstr>    Predpisi</vt:lpstr>
      <vt:lpstr>    Standardi</vt:lpstr>
      <vt:lpstr>    Drugi dokumenti</vt:lpstr>
      <vt:lpstr>POMEN IZRAZOV KRATICE</vt:lpstr>
      <vt:lpstr>TIPIZIRANI TRANSFORMATORJI </vt:lpstr>
      <vt:lpstr>TEHNIČNE ZAHTEVE</vt:lpstr>
      <vt:lpstr>    SPLOŠNE ZAHTEVE</vt:lpstr>
      <vt:lpstr>        Merske enote </vt:lpstr>
      <vt:lpstr>        Pogoji vgradnje</vt:lpstr>
      <vt:lpstr>        Obratovalni pogoji</vt:lpstr>
      <vt:lpstr>        Označevanje</vt:lpstr>
      <vt:lpstr>    TEHNIČNE LASTNOSTI ENERGETSKEGA TRANSFORMATORJA</vt:lpstr>
      <vt:lpstr>        Nazivna moč</vt:lpstr>
      <vt:lpstr>        Vezava in prestavno razmerje energetskega transformatorja</vt:lpstr>
      <vt:lpstr>        Nazivna frekvenca</vt:lpstr>
      <vt:lpstr>        Obseg regulacije</vt:lpstr>
      <vt:lpstr>        Regulacija napetosti</vt:lpstr>
      <vt:lpstr>        Kratkostične napetosti (uk %)</vt:lpstr>
      <vt:lpstr>        Stopnja izolacije navitij</vt:lpstr>
      <vt:lpstr>        Hlajenje energetskega transformatorja</vt:lpstr>
      <vt:lpstr>        Obremenljivost in zagotavljanje dolge življenjske dobe energetskega transformato</vt:lpstr>
      <vt:lpstr>        Hrup energetskega transformatorja</vt:lpstr>
      <vt:lpstr>        Kratkostična moč transformatorja</vt:lpstr>
      <vt:lpstr>        Izgube v energetskem transformatorju </vt:lpstr>
      <vt:lpstr>    OSNOVNE KONSTRUKCIJSKE ZNAČILNOSTI TRANSFORMATORJA</vt:lpstr>
      <vt:lpstr>        Mase in osnovne mere</vt:lpstr>
      <vt:lpstr>        Transformatorski kotel</vt:lpstr>
      <vt:lpstr>        Antikorozijska zaščita</vt:lpstr>
      <vt:lpstr>        Hlajenje transformatorja</vt:lpstr>
      <vt:lpstr>        Izolacijsko olje za energetski transformator</vt:lpstr>
      <vt:lpstr>        Konzervator olja</vt:lpstr>
      <vt:lpstr>        Jedro </vt:lpstr>
      <vt:lpstr>        Navitja</vt:lpstr>
      <vt:lpstr>        Regulacijsko stikalo z regulatorjem napetosti</vt:lpstr>
      <vt:lpstr>        Pokrov energetskega transformatorja</vt:lpstr>
      <vt:lpstr>        Skoznjiki</vt:lpstr>
      <vt:lpstr>        Plinski rele (t.i. Buchholz)</vt:lpstr>
      <vt:lpstr>        Nadzor nad stanjem transformatorja </vt:lpstr>
      <vt:lpstr>        Signalna omarica</vt:lpstr>
      <vt:lpstr>        Povezava priključkov signalne omarice z elementi na transformatorju</vt:lpstr>
      <vt:lpstr>        Varnostni oddušnik</vt:lpstr>
      <vt:lpstr>        Termična zaščita transformatorja</vt:lpstr>
      <vt:lpstr>VPLIV NA OKOLJE IN VZD</vt:lpstr>
      <vt:lpstr>    Elektromagnetna združljivost (EMC)</vt:lpstr>
      <vt:lpstr>ZAHTEVE ZA NAROČANJE</vt:lpstr>
      <vt:lpstr>    Obseg dobave in storitev</vt:lpstr>
      <vt:lpstr>    Dokumentacija</vt:lpstr>
      <vt:lpstr>    Obseg dokumentacije za dobavo opreme in roki predaje</vt:lpstr>
      <vt:lpstr>    Garancija</vt:lpstr>
      <vt:lpstr>PREVZEM IN PREIZKUŠANJE</vt:lpstr>
      <vt:lpstr>    Preizkušanje energetskega transformatorja</vt:lpstr>
      <vt:lpstr>    Kosovno preizkušanje</vt:lpstr>
      <vt:lpstr>    Pregledi transformatorja (FAT, SAT)</vt:lpstr>
      <vt:lpstr>    Končni prevzem opreme</vt:lpstr>
      <vt:lpstr>    Pregled ustreznosti prostorov proizvodnih procesov</vt:lpstr>
      <vt:lpstr>    Usposabljanja</vt:lpstr>
      <vt:lpstr>TRANSPORT IN MONTAŽA</vt:lpstr>
      <vt:lpstr>ZAHTEVE ZA VZDRŽEVANJE</vt:lpstr>
      <vt:lpstr>TABELE TEHNIČNIH ZAHTEV</vt:lpstr>
      <vt:lpstr>    ENERGETSKI TRANSFORMATOR NAZIVNE MOČI 20 MVA – TABELA TEHNIČNIH ZAHTEV</vt:lpstr>
      <vt:lpstr>    ENERGETSKI TRANSFORMATOR NAZIVNE MOČI 31.5 MVA – TABELA TEHNIČNIH ZAHTEV</vt:lpstr>
      <vt:lpstr>    ENERGETSKI TRANSFORMATOR NAZIVNE MOČI 40 MVA – TABELA TEHNIČNIH ZAHTEV</vt:lpstr>
    </vt:vector>
  </TitlesOfParts>
  <Company/>
  <LinksUpToDate>false</LinksUpToDate>
  <CharactersWithSpaces>59924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Robert Volk</dc:creator>
  <cp:keywords/>
  <dc:description>Predloga za dokumente ELES tipizacije</dc:description>
  <cp:lastModifiedBy>Andrej Fortunat</cp:lastModifiedBy>
  <cp:revision>808</cp:revision>
  <cp:lastPrinted>2024-02-19T01:14:00Z</cp:lastPrinted>
  <dcterms:created xsi:type="dcterms:W3CDTF">2024-08-27T20:18:00Z</dcterms:created>
  <dcterms:modified xsi:type="dcterms:W3CDTF">2025-03-21T07:03:00Z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0x0101005FA48D6182D3E043828A75073C024B8E</vt:lpwstr>
  </property>
  <property fmtid="{D5CDD505-2E9C-101B-9397-08002B2CF9AE}" pid="3" name="MediaServiceImageTags">
    <vt:lpwstr/>
  </property>
</Properties>
</file>